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56CB1" w:rsidRPr="00042036" w14:paraId="73E89788" w14:textId="77777777" w:rsidTr="00A93CE0">
        <w:trPr>
          <w:cantSplit/>
        </w:trPr>
        <w:tc>
          <w:tcPr>
            <w:tcW w:w="10423" w:type="dxa"/>
            <w:gridSpan w:val="2"/>
            <w:shd w:val="clear" w:color="auto" w:fill="auto"/>
          </w:tcPr>
          <w:p w14:paraId="2F373492" w14:textId="13D789E6" w:rsidR="00156CB1" w:rsidRPr="00042036" w:rsidRDefault="00156CB1" w:rsidP="0027118D">
            <w:pPr>
              <w:pStyle w:val="ZA"/>
              <w:framePr w:w="0" w:hRule="auto" w:wrap="auto" w:vAnchor="margin" w:hAnchor="text" w:yAlign="inline"/>
            </w:pPr>
            <w:bookmarkStart w:id="0" w:name="tableOfContents"/>
            <w:bookmarkStart w:id="1" w:name="page1"/>
            <w:bookmarkEnd w:id="0"/>
            <w:r w:rsidRPr="00042036">
              <w:rPr>
                <w:sz w:val="64"/>
              </w:rPr>
              <w:t xml:space="preserve">3GPP </w:t>
            </w:r>
            <w:bookmarkStart w:id="2" w:name="specType1"/>
            <w:r w:rsidRPr="00042036">
              <w:rPr>
                <w:sz w:val="64"/>
              </w:rPr>
              <w:t>TR</w:t>
            </w:r>
            <w:bookmarkEnd w:id="2"/>
            <w:r w:rsidRPr="00042036">
              <w:rPr>
                <w:sz w:val="64"/>
              </w:rPr>
              <w:t xml:space="preserve"> </w:t>
            </w:r>
            <w:bookmarkStart w:id="3" w:name="specNumber"/>
            <w:r w:rsidRPr="00042036">
              <w:rPr>
                <w:sz w:val="64"/>
              </w:rPr>
              <w:t>23.</w:t>
            </w:r>
            <w:bookmarkStart w:id="4" w:name="specVersion"/>
            <w:bookmarkEnd w:id="3"/>
            <w:r w:rsidRPr="00042036">
              <w:rPr>
                <w:sz w:val="64"/>
              </w:rPr>
              <w:t xml:space="preserve">700-41 </w:t>
            </w:r>
            <w:r w:rsidRPr="00042036">
              <w:t>V</w:t>
            </w:r>
            <w:r w:rsidR="003D26FF">
              <w:t>1</w:t>
            </w:r>
            <w:r w:rsidRPr="00042036">
              <w:t>.</w:t>
            </w:r>
            <w:r w:rsidR="003D26FF">
              <w:t>0</w:t>
            </w:r>
            <w:r w:rsidRPr="00042036">
              <w:t>.</w:t>
            </w:r>
            <w:bookmarkEnd w:id="4"/>
            <w:r w:rsidRPr="00042036">
              <w:t xml:space="preserve">0 </w:t>
            </w:r>
            <w:r w:rsidRPr="00042036">
              <w:rPr>
                <w:sz w:val="32"/>
              </w:rPr>
              <w:t>(</w:t>
            </w:r>
            <w:bookmarkStart w:id="5" w:name="issueDate"/>
            <w:r w:rsidRPr="00042036">
              <w:rPr>
                <w:sz w:val="32"/>
              </w:rPr>
              <w:t>2022-</w:t>
            </w:r>
            <w:bookmarkEnd w:id="5"/>
            <w:r w:rsidR="0027118D" w:rsidRPr="00042036">
              <w:rPr>
                <w:sz w:val="32"/>
              </w:rPr>
              <w:t>0</w:t>
            </w:r>
            <w:r w:rsidR="003D26FF">
              <w:rPr>
                <w:sz w:val="32"/>
              </w:rPr>
              <w:t>9</w:t>
            </w:r>
            <w:r w:rsidRPr="00042036">
              <w:rPr>
                <w:sz w:val="32"/>
              </w:rPr>
              <w:t>)</w:t>
            </w:r>
          </w:p>
        </w:tc>
      </w:tr>
      <w:tr w:rsidR="00156CB1" w:rsidRPr="00042036" w14:paraId="4CAFDF40" w14:textId="77777777" w:rsidTr="00A93CE0">
        <w:trPr>
          <w:cantSplit/>
          <w:trHeight w:hRule="exact" w:val="1134"/>
        </w:trPr>
        <w:tc>
          <w:tcPr>
            <w:tcW w:w="10423" w:type="dxa"/>
            <w:gridSpan w:val="2"/>
            <w:shd w:val="clear" w:color="auto" w:fill="auto"/>
          </w:tcPr>
          <w:p w14:paraId="3D0A3C16" w14:textId="77777777" w:rsidR="00156CB1" w:rsidRPr="00042036" w:rsidRDefault="00156CB1" w:rsidP="00A93CE0">
            <w:pPr>
              <w:pStyle w:val="TAR"/>
            </w:pPr>
            <w:r w:rsidRPr="00042036">
              <w:t xml:space="preserve">Technical </w:t>
            </w:r>
            <w:bookmarkStart w:id="6" w:name="spectype2"/>
            <w:r w:rsidRPr="00042036">
              <w:t>Report</w:t>
            </w:r>
            <w:bookmarkEnd w:id="6"/>
          </w:p>
        </w:tc>
      </w:tr>
      <w:tr w:rsidR="00156CB1" w:rsidRPr="00042036" w14:paraId="410D8FBE" w14:textId="77777777" w:rsidTr="00A93CE0">
        <w:trPr>
          <w:cantSplit/>
          <w:trHeight w:hRule="exact" w:val="3685"/>
        </w:trPr>
        <w:tc>
          <w:tcPr>
            <w:tcW w:w="10423" w:type="dxa"/>
            <w:gridSpan w:val="2"/>
            <w:shd w:val="clear" w:color="auto" w:fill="auto"/>
          </w:tcPr>
          <w:p w14:paraId="12146A20" w14:textId="77777777" w:rsidR="00156CB1" w:rsidRPr="00042036" w:rsidRDefault="00156CB1" w:rsidP="00A93CE0">
            <w:pPr>
              <w:pStyle w:val="ZT"/>
              <w:framePr w:wrap="auto" w:hAnchor="text" w:yAlign="inline"/>
            </w:pPr>
            <w:r w:rsidRPr="00042036">
              <w:t>3rd Generation Partnership Project;</w:t>
            </w:r>
          </w:p>
          <w:p w14:paraId="3438193B" w14:textId="77777777" w:rsidR="00156CB1" w:rsidRPr="00042036" w:rsidRDefault="00156CB1" w:rsidP="00A93CE0">
            <w:pPr>
              <w:pStyle w:val="ZT"/>
              <w:framePr w:wrap="auto" w:hAnchor="text" w:yAlign="inline"/>
            </w:pPr>
            <w:r w:rsidRPr="00042036">
              <w:t>Technical Specification Group</w:t>
            </w:r>
            <w:bookmarkStart w:id="7" w:name="specTitle"/>
            <w:r w:rsidRPr="00042036">
              <w:t xml:space="preserve"> Services and System Aspects;</w:t>
            </w:r>
          </w:p>
          <w:p w14:paraId="672CAA79" w14:textId="77777777" w:rsidR="00156CB1" w:rsidRPr="00042036" w:rsidRDefault="00156CB1" w:rsidP="00A93CE0">
            <w:pPr>
              <w:pStyle w:val="ZT"/>
              <w:framePr w:wrap="auto" w:hAnchor="text" w:yAlign="inline"/>
            </w:pPr>
            <w:r w:rsidRPr="00042036">
              <w:t>Study on enhancement of network slicing;</w:t>
            </w:r>
          </w:p>
          <w:p w14:paraId="3794CD15" w14:textId="77777777" w:rsidR="00156CB1" w:rsidRPr="00042036" w:rsidRDefault="00156CB1" w:rsidP="00A93CE0">
            <w:pPr>
              <w:pStyle w:val="ZT"/>
              <w:framePr w:wrap="auto" w:hAnchor="text" w:yAlign="inline"/>
            </w:pPr>
            <w:r w:rsidRPr="00042036">
              <w:t>Phase 3</w:t>
            </w:r>
          </w:p>
          <w:bookmarkEnd w:id="7"/>
          <w:p w14:paraId="628C7266" w14:textId="77777777" w:rsidR="00156CB1" w:rsidRPr="00042036" w:rsidRDefault="00156CB1" w:rsidP="00A93CE0">
            <w:pPr>
              <w:pStyle w:val="ZT"/>
              <w:framePr w:wrap="auto" w:hAnchor="text" w:yAlign="inline"/>
              <w:rPr>
                <w:i/>
                <w:sz w:val="28"/>
              </w:rPr>
            </w:pPr>
            <w:r w:rsidRPr="00042036">
              <w:t>(</w:t>
            </w:r>
            <w:r w:rsidRPr="00042036">
              <w:rPr>
                <w:rStyle w:val="ZGSM"/>
              </w:rPr>
              <w:t xml:space="preserve">Release </w:t>
            </w:r>
            <w:bookmarkStart w:id="8" w:name="specRelease"/>
            <w:r w:rsidRPr="00042036">
              <w:rPr>
                <w:rStyle w:val="ZGSM"/>
              </w:rPr>
              <w:t>18</w:t>
            </w:r>
            <w:bookmarkEnd w:id="8"/>
            <w:r w:rsidRPr="00042036">
              <w:t>)</w:t>
            </w:r>
          </w:p>
        </w:tc>
      </w:tr>
      <w:tr w:rsidR="00156CB1" w:rsidRPr="00042036" w14:paraId="60CBF585" w14:textId="77777777" w:rsidTr="00A93CE0">
        <w:trPr>
          <w:cantSplit/>
        </w:trPr>
        <w:tc>
          <w:tcPr>
            <w:tcW w:w="10423" w:type="dxa"/>
            <w:gridSpan w:val="2"/>
            <w:shd w:val="clear" w:color="auto" w:fill="auto"/>
          </w:tcPr>
          <w:p w14:paraId="405039F3" w14:textId="77777777" w:rsidR="00156CB1" w:rsidRPr="00042036" w:rsidRDefault="00156CB1" w:rsidP="00A93CE0">
            <w:pPr>
              <w:pStyle w:val="FP"/>
            </w:pPr>
          </w:p>
        </w:tc>
      </w:tr>
      <w:tr w:rsidR="00156CB1" w:rsidRPr="00042036" w14:paraId="32337F74" w14:textId="77777777" w:rsidTr="00A93CE0">
        <w:trPr>
          <w:cantSplit/>
          <w:trHeight w:hRule="exact" w:val="1531"/>
        </w:trPr>
        <w:tc>
          <w:tcPr>
            <w:tcW w:w="4883" w:type="dxa"/>
            <w:shd w:val="clear" w:color="auto" w:fill="auto"/>
          </w:tcPr>
          <w:p w14:paraId="0B96CBC8" w14:textId="39DDB5A4" w:rsidR="00156CB1" w:rsidRPr="00042036" w:rsidRDefault="00156CB1" w:rsidP="00A93CE0">
            <w:pPr>
              <w:rPr>
                <w:i/>
              </w:rPr>
            </w:pPr>
            <w:r w:rsidRPr="00042036">
              <w:rPr>
                <w:i/>
                <w:noProof/>
                <w:lang w:eastAsia="ko-KR"/>
              </w:rPr>
              <w:drawing>
                <wp:inline distT="0" distB="0" distL="0" distR="0" wp14:anchorId="0677DA76" wp14:editId="5C797080">
                  <wp:extent cx="1285240" cy="7937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540" w:type="dxa"/>
            <w:shd w:val="clear" w:color="auto" w:fill="auto"/>
          </w:tcPr>
          <w:p w14:paraId="331470AE" w14:textId="2AEDDB34" w:rsidR="00156CB1" w:rsidRPr="00042036" w:rsidRDefault="00156CB1" w:rsidP="00A93CE0">
            <w:pPr>
              <w:jc w:val="right"/>
            </w:pPr>
            <w:r w:rsidRPr="00042036">
              <w:rPr>
                <w:noProof/>
                <w:lang w:eastAsia="ko-KR"/>
              </w:rPr>
              <w:drawing>
                <wp:inline distT="0" distB="0" distL="0" distR="0" wp14:anchorId="3F049E3C" wp14:editId="75BB3BB1">
                  <wp:extent cx="1612900" cy="948690"/>
                  <wp:effectExtent l="0" t="0" r="6350" b="3810"/>
                  <wp:docPr id="3" name="Picture 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8690"/>
                          </a:xfrm>
                          <a:prstGeom prst="rect">
                            <a:avLst/>
                          </a:prstGeom>
                          <a:noFill/>
                          <a:ln>
                            <a:noFill/>
                          </a:ln>
                        </pic:spPr>
                      </pic:pic>
                    </a:graphicData>
                  </a:graphic>
                </wp:inline>
              </w:drawing>
            </w:r>
          </w:p>
        </w:tc>
      </w:tr>
      <w:tr w:rsidR="00156CB1" w:rsidRPr="00042036" w14:paraId="225B1245" w14:textId="77777777" w:rsidTr="00A93CE0">
        <w:trPr>
          <w:cantSplit/>
          <w:trHeight w:hRule="exact" w:val="5783"/>
        </w:trPr>
        <w:tc>
          <w:tcPr>
            <w:tcW w:w="10423" w:type="dxa"/>
            <w:gridSpan w:val="2"/>
            <w:shd w:val="clear" w:color="auto" w:fill="auto"/>
          </w:tcPr>
          <w:p w14:paraId="7CAD607A" w14:textId="77777777" w:rsidR="00156CB1" w:rsidRPr="00042036" w:rsidRDefault="00156CB1" w:rsidP="00A93CE0">
            <w:pPr>
              <w:pStyle w:val="FP"/>
              <w:rPr>
                <w:b/>
              </w:rPr>
            </w:pPr>
          </w:p>
        </w:tc>
      </w:tr>
      <w:tr w:rsidR="00156CB1" w:rsidRPr="00042036" w14:paraId="13CD11EA" w14:textId="77777777" w:rsidTr="00A93CE0">
        <w:trPr>
          <w:cantSplit/>
          <w:trHeight w:hRule="exact" w:val="964"/>
        </w:trPr>
        <w:tc>
          <w:tcPr>
            <w:tcW w:w="10423" w:type="dxa"/>
            <w:gridSpan w:val="2"/>
            <w:shd w:val="clear" w:color="auto" w:fill="auto"/>
          </w:tcPr>
          <w:p w14:paraId="1AD8B4EA" w14:textId="4293579D" w:rsidR="00156CB1" w:rsidRPr="00042036" w:rsidRDefault="00156CB1" w:rsidP="00A93CE0">
            <w:pPr>
              <w:rPr>
                <w:sz w:val="16"/>
              </w:rPr>
            </w:pPr>
            <w:bookmarkStart w:id="9" w:name="warningNotice"/>
            <w:r w:rsidRPr="00042036">
              <w:rPr>
                <w:sz w:val="16"/>
              </w:rPr>
              <w:t>The present document has been developed within the 3rd Generation Partnership Project (3GPP</w:t>
            </w:r>
            <w:r w:rsidRPr="00042036">
              <w:rPr>
                <w:sz w:val="16"/>
                <w:vertAlign w:val="superscript"/>
              </w:rPr>
              <w:t xml:space="preserve"> TM</w:t>
            </w:r>
            <w:r w:rsidRPr="00042036">
              <w:rPr>
                <w:sz w:val="16"/>
              </w:rPr>
              <w:t>) and may be further elaborated for the purposes of 3GPP.</w:t>
            </w:r>
            <w:r w:rsidRPr="00042036">
              <w:rPr>
                <w:sz w:val="16"/>
              </w:rPr>
              <w:br/>
              <w:t>The present document has not been subject to any approval process by the 3GPP</w:t>
            </w:r>
            <w:r w:rsidRPr="00042036">
              <w:rPr>
                <w:sz w:val="16"/>
                <w:vertAlign w:val="superscript"/>
              </w:rPr>
              <w:t xml:space="preserve"> </w:t>
            </w:r>
            <w:r w:rsidRPr="00042036">
              <w:rPr>
                <w:sz w:val="16"/>
              </w:rPr>
              <w:t>Organizational Partners and shall not be implemented.</w:t>
            </w:r>
            <w:r w:rsidRPr="00042036">
              <w:rPr>
                <w:sz w:val="16"/>
              </w:rPr>
              <w:br/>
              <w:t>This Specification is provided for future development work within 3GPP</w:t>
            </w:r>
            <w:r w:rsidRPr="00042036">
              <w:rPr>
                <w:sz w:val="16"/>
                <w:vertAlign w:val="superscript"/>
              </w:rPr>
              <w:t xml:space="preserve"> </w:t>
            </w:r>
            <w:r w:rsidRPr="00042036">
              <w:rPr>
                <w:sz w:val="16"/>
              </w:rPr>
              <w:t>only. The Organizational Partners accept no liability for any use of this Specification.</w:t>
            </w:r>
            <w:r w:rsidRPr="00042036">
              <w:rPr>
                <w:sz w:val="16"/>
              </w:rPr>
              <w:br/>
              <w:t>Specifications and Reports for implementation of the 3GPP</w:t>
            </w:r>
            <w:r w:rsidRPr="00042036">
              <w:rPr>
                <w:sz w:val="16"/>
                <w:vertAlign w:val="superscript"/>
              </w:rPr>
              <w:t xml:space="preserve"> TM</w:t>
            </w:r>
            <w:r w:rsidRPr="00042036">
              <w:rPr>
                <w:sz w:val="16"/>
              </w:rPr>
              <w:t xml:space="preserve"> system should be obtained via the 3GPP Organizational Partners</w:t>
            </w:r>
            <w:r w:rsidR="00494EEF" w:rsidRPr="00042036">
              <w:rPr>
                <w:sz w:val="16"/>
              </w:rPr>
              <w:t>'</w:t>
            </w:r>
            <w:r w:rsidRPr="00042036">
              <w:rPr>
                <w:sz w:val="16"/>
              </w:rPr>
              <w:t xml:space="preserve"> Publications Offices.</w:t>
            </w:r>
            <w:bookmarkEnd w:id="9"/>
          </w:p>
          <w:p w14:paraId="06A1324E" w14:textId="77777777" w:rsidR="00156CB1" w:rsidRPr="00042036" w:rsidRDefault="00156CB1" w:rsidP="00A93CE0">
            <w:pPr>
              <w:pStyle w:val="ZV"/>
              <w:framePr w:w="0" w:wrap="auto" w:vAnchor="margin" w:hAnchor="text" w:yAlign="inline"/>
            </w:pPr>
          </w:p>
          <w:p w14:paraId="71137DC6" w14:textId="77777777" w:rsidR="00156CB1" w:rsidRPr="00042036" w:rsidRDefault="00156CB1" w:rsidP="00A93CE0">
            <w:pPr>
              <w:rPr>
                <w:sz w:val="16"/>
              </w:rPr>
            </w:pPr>
          </w:p>
        </w:tc>
      </w:tr>
      <w:bookmarkEnd w:id="1"/>
    </w:tbl>
    <w:p w14:paraId="3D34F096" w14:textId="77777777" w:rsidR="00156CB1" w:rsidRPr="00042036" w:rsidRDefault="00156CB1" w:rsidP="00156CB1">
      <w:pPr>
        <w:sectPr w:rsidR="00156CB1" w:rsidRPr="0004203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6CB1" w:rsidRPr="00042036" w14:paraId="66E5BC8B" w14:textId="77777777" w:rsidTr="00A93CE0">
        <w:trPr>
          <w:cantSplit/>
          <w:trHeight w:hRule="exact" w:val="5669"/>
        </w:trPr>
        <w:tc>
          <w:tcPr>
            <w:tcW w:w="10423" w:type="dxa"/>
            <w:shd w:val="clear" w:color="auto" w:fill="auto"/>
          </w:tcPr>
          <w:p w14:paraId="32FE7546" w14:textId="77777777" w:rsidR="00156CB1" w:rsidRPr="00042036" w:rsidRDefault="00156CB1" w:rsidP="00A93CE0">
            <w:pPr>
              <w:pStyle w:val="FP"/>
            </w:pPr>
            <w:bookmarkStart w:id="10" w:name="page2"/>
          </w:p>
        </w:tc>
      </w:tr>
      <w:tr w:rsidR="00156CB1" w:rsidRPr="00042036" w14:paraId="2AD8E762" w14:textId="77777777" w:rsidTr="00A93CE0">
        <w:trPr>
          <w:cantSplit/>
          <w:trHeight w:hRule="exact" w:val="5386"/>
        </w:trPr>
        <w:tc>
          <w:tcPr>
            <w:tcW w:w="10423" w:type="dxa"/>
            <w:shd w:val="clear" w:color="auto" w:fill="auto"/>
          </w:tcPr>
          <w:p w14:paraId="167F1097" w14:textId="77777777" w:rsidR="00156CB1" w:rsidRPr="00042036" w:rsidRDefault="00156CB1" w:rsidP="00A93CE0">
            <w:pPr>
              <w:pStyle w:val="FP"/>
              <w:spacing w:after="240"/>
              <w:ind w:left="2835" w:right="2835"/>
              <w:jc w:val="center"/>
              <w:rPr>
                <w:rFonts w:ascii="Arial" w:hAnsi="Arial"/>
                <w:b/>
                <w:i/>
                <w:noProof/>
              </w:rPr>
            </w:pPr>
            <w:bookmarkStart w:id="11" w:name="coords3gpp"/>
            <w:r w:rsidRPr="00042036">
              <w:rPr>
                <w:rFonts w:ascii="Arial" w:hAnsi="Arial"/>
                <w:b/>
                <w:i/>
                <w:noProof/>
              </w:rPr>
              <w:t>3GPP</w:t>
            </w:r>
          </w:p>
          <w:p w14:paraId="23AC4082" w14:textId="77777777" w:rsidR="00156CB1" w:rsidRPr="00042036" w:rsidRDefault="00156CB1" w:rsidP="00A93CE0">
            <w:pPr>
              <w:pStyle w:val="FP"/>
              <w:pBdr>
                <w:bottom w:val="single" w:sz="6" w:space="1" w:color="auto"/>
              </w:pBdr>
              <w:ind w:left="2835" w:right="2835"/>
              <w:jc w:val="center"/>
              <w:rPr>
                <w:noProof/>
              </w:rPr>
            </w:pPr>
            <w:r w:rsidRPr="00042036">
              <w:rPr>
                <w:noProof/>
              </w:rPr>
              <w:t>Postal address</w:t>
            </w:r>
          </w:p>
          <w:p w14:paraId="223371ED" w14:textId="77777777" w:rsidR="00156CB1" w:rsidRPr="00042036" w:rsidRDefault="00156CB1" w:rsidP="00A93CE0">
            <w:pPr>
              <w:pStyle w:val="FP"/>
              <w:ind w:left="2835" w:right="2835"/>
              <w:jc w:val="center"/>
              <w:rPr>
                <w:rFonts w:ascii="Arial" w:hAnsi="Arial"/>
                <w:noProof/>
                <w:sz w:val="18"/>
              </w:rPr>
            </w:pPr>
          </w:p>
          <w:p w14:paraId="2AA65B81" w14:textId="77777777" w:rsidR="00156CB1" w:rsidRPr="00042036" w:rsidRDefault="00156CB1" w:rsidP="00A93CE0">
            <w:pPr>
              <w:pStyle w:val="FP"/>
              <w:pBdr>
                <w:bottom w:val="single" w:sz="6" w:space="1" w:color="auto"/>
              </w:pBdr>
              <w:spacing w:before="240"/>
              <w:ind w:left="2835" w:right="2835"/>
              <w:jc w:val="center"/>
              <w:rPr>
                <w:noProof/>
              </w:rPr>
            </w:pPr>
            <w:r w:rsidRPr="00042036">
              <w:rPr>
                <w:noProof/>
              </w:rPr>
              <w:t>3GPP support office address</w:t>
            </w:r>
          </w:p>
          <w:p w14:paraId="4B112580" w14:textId="77777777" w:rsidR="00156CB1" w:rsidRPr="00042036" w:rsidRDefault="00156CB1" w:rsidP="00A93CE0">
            <w:pPr>
              <w:pStyle w:val="FP"/>
              <w:ind w:left="2835" w:right="2835"/>
              <w:jc w:val="center"/>
              <w:rPr>
                <w:rFonts w:ascii="Arial" w:hAnsi="Arial"/>
                <w:noProof/>
                <w:sz w:val="18"/>
              </w:rPr>
            </w:pPr>
            <w:r w:rsidRPr="00042036">
              <w:rPr>
                <w:rFonts w:ascii="Arial" w:hAnsi="Arial"/>
                <w:noProof/>
                <w:sz w:val="18"/>
              </w:rPr>
              <w:t>650 Route des Lucioles - Sophia Antipolis</w:t>
            </w:r>
          </w:p>
          <w:p w14:paraId="6BD87DD5" w14:textId="77777777" w:rsidR="00156CB1" w:rsidRPr="00042036" w:rsidRDefault="00156CB1" w:rsidP="00A93CE0">
            <w:pPr>
              <w:pStyle w:val="FP"/>
              <w:ind w:left="2835" w:right="2835"/>
              <w:jc w:val="center"/>
              <w:rPr>
                <w:rFonts w:ascii="Arial" w:hAnsi="Arial"/>
                <w:noProof/>
                <w:sz w:val="18"/>
              </w:rPr>
            </w:pPr>
            <w:r w:rsidRPr="00042036">
              <w:rPr>
                <w:rFonts w:ascii="Arial" w:hAnsi="Arial"/>
                <w:noProof/>
                <w:sz w:val="18"/>
              </w:rPr>
              <w:t>Valbonne - FRANCE</w:t>
            </w:r>
          </w:p>
          <w:p w14:paraId="6B604884" w14:textId="77777777" w:rsidR="00156CB1" w:rsidRPr="00042036" w:rsidRDefault="00156CB1" w:rsidP="00A93CE0">
            <w:pPr>
              <w:pStyle w:val="FP"/>
              <w:spacing w:after="20"/>
              <w:ind w:left="2835" w:right="2835"/>
              <w:jc w:val="center"/>
              <w:rPr>
                <w:rFonts w:ascii="Arial" w:hAnsi="Arial"/>
                <w:noProof/>
                <w:sz w:val="18"/>
              </w:rPr>
            </w:pPr>
            <w:r w:rsidRPr="00042036">
              <w:rPr>
                <w:rFonts w:ascii="Arial" w:hAnsi="Arial"/>
                <w:noProof/>
                <w:sz w:val="18"/>
              </w:rPr>
              <w:t>Tel.: +33 4 92 94 42 00 Fax: +33 4 93 65 47 16</w:t>
            </w:r>
          </w:p>
          <w:p w14:paraId="67CADEC5" w14:textId="77777777" w:rsidR="00156CB1" w:rsidRPr="00042036" w:rsidRDefault="00156CB1" w:rsidP="00A93CE0">
            <w:pPr>
              <w:pStyle w:val="FP"/>
              <w:pBdr>
                <w:bottom w:val="single" w:sz="6" w:space="1" w:color="auto"/>
              </w:pBdr>
              <w:spacing w:before="240"/>
              <w:ind w:left="2835" w:right="2835"/>
              <w:jc w:val="center"/>
              <w:rPr>
                <w:noProof/>
              </w:rPr>
            </w:pPr>
            <w:r w:rsidRPr="00042036">
              <w:rPr>
                <w:noProof/>
              </w:rPr>
              <w:t>Internet</w:t>
            </w:r>
          </w:p>
          <w:p w14:paraId="6CD11E47" w14:textId="77777777" w:rsidR="00156CB1" w:rsidRPr="00042036" w:rsidRDefault="00156CB1" w:rsidP="00A93CE0">
            <w:pPr>
              <w:pStyle w:val="FP"/>
              <w:ind w:left="2835" w:right="2835"/>
              <w:jc w:val="center"/>
              <w:rPr>
                <w:rFonts w:ascii="Arial" w:hAnsi="Arial"/>
                <w:noProof/>
                <w:sz w:val="18"/>
              </w:rPr>
            </w:pPr>
            <w:r w:rsidRPr="00042036">
              <w:rPr>
                <w:rFonts w:ascii="Arial" w:hAnsi="Arial"/>
                <w:noProof/>
                <w:sz w:val="18"/>
              </w:rPr>
              <w:t>http://www.3gpp.org</w:t>
            </w:r>
            <w:bookmarkEnd w:id="11"/>
          </w:p>
          <w:p w14:paraId="2D838D85" w14:textId="77777777" w:rsidR="00156CB1" w:rsidRPr="00042036" w:rsidRDefault="00156CB1" w:rsidP="00A93CE0">
            <w:pPr>
              <w:rPr>
                <w:noProof/>
              </w:rPr>
            </w:pPr>
          </w:p>
        </w:tc>
      </w:tr>
      <w:tr w:rsidR="00156CB1" w:rsidRPr="00042036" w14:paraId="2F0320B2" w14:textId="77777777" w:rsidTr="00A93CE0">
        <w:trPr>
          <w:cantSplit/>
        </w:trPr>
        <w:tc>
          <w:tcPr>
            <w:tcW w:w="10423" w:type="dxa"/>
            <w:shd w:val="clear" w:color="auto" w:fill="auto"/>
            <w:vAlign w:val="bottom"/>
          </w:tcPr>
          <w:p w14:paraId="5E3159B1" w14:textId="77777777" w:rsidR="00156CB1" w:rsidRPr="00042036" w:rsidRDefault="00156CB1" w:rsidP="00A93CE0">
            <w:pPr>
              <w:pStyle w:val="FP"/>
              <w:pBdr>
                <w:bottom w:val="single" w:sz="6" w:space="1" w:color="auto"/>
              </w:pBdr>
              <w:spacing w:after="240"/>
              <w:jc w:val="center"/>
              <w:rPr>
                <w:rFonts w:ascii="Arial" w:hAnsi="Arial"/>
                <w:b/>
                <w:i/>
                <w:noProof/>
              </w:rPr>
            </w:pPr>
            <w:bookmarkStart w:id="12" w:name="copyrightNotification"/>
            <w:r w:rsidRPr="00042036">
              <w:rPr>
                <w:rFonts w:ascii="Arial" w:hAnsi="Arial"/>
                <w:b/>
                <w:i/>
                <w:noProof/>
              </w:rPr>
              <w:t>Copyright Notification</w:t>
            </w:r>
          </w:p>
          <w:p w14:paraId="264AB2E5" w14:textId="77777777" w:rsidR="00156CB1" w:rsidRPr="00042036" w:rsidRDefault="00156CB1" w:rsidP="00A93CE0">
            <w:pPr>
              <w:pStyle w:val="FP"/>
              <w:jc w:val="center"/>
              <w:rPr>
                <w:noProof/>
              </w:rPr>
            </w:pPr>
            <w:r w:rsidRPr="00042036">
              <w:rPr>
                <w:noProof/>
              </w:rPr>
              <w:t>No part may be reproduced except as authorized by written permission.</w:t>
            </w:r>
            <w:r w:rsidRPr="00042036">
              <w:rPr>
                <w:noProof/>
              </w:rPr>
              <w:br/>
              <w:t>The copyright and the foregoing restriction extend to reproduction in all media.</w:t>
            </w:r>
          </w:p>
          <w:p w14:paraId="1ABDBBA2" w14:textId="77777777" w:rsidR="00156CB1" w:rsidRPr="00042036" w:rsidRDefault="00156CB1" w:rsidP="00A93CE0">
            <w:pPr>
              <w:pStyle w:val="FP"/>
              <w:jc w:val="center"/>
              <w:rPr>
                <w:noProof/>
              </w:rPr>
            </w:pPr>
          </w:p>
          <w:p w14:paraId="7BD3F16B" w14:textId="77777777" w:rsidR="00156CB1" w:rsidRPr="00042036" w:rsidRDefault="00156CB1" w:rsidP="00A93CE0">
            <w:pPr>
              <w:pStyle w:val="FP"/>
              <w:jc w:val="center"/>
              <w:rPr>
                <w:noProof/>
                <w:sz w:val="18"/>
              </w:rPr>
            </w:pPr>
            <w:r w:rsidRPr="00042036">
              <w:rPr>
                <w:noProof/>
                <w:sz w:val="18"/>
              </w:rPr>
              <w:t>© 2022, 3GPP Organizational Partners (ARIB, ATIS, CCSA, ETSI, TSDSI, TTA, TTC).</w:t>
            </w:r>
            <w:bookmarkStart w:id="13" w:name="copyrightaddon"/>
            <w:bookmarkEnd w:id="13"/>
          </w:p>
          <w:p w14:paraId="0CE17F39" w14:textId="77777777" w:rsidR="00156CB1" w:rsidRPr="00042036" w:rsidRDefault="00156CB1" w:rsidP="00A93CE0">
            <w:pPr>
              <w:pStyle w:val="FP"/>
              <w:jc w:val="center"/>
              <w:rPr>
                <w:noProof/>
                <w:sz w:val="18"/>
              </w:rPr>
            </w:pPr>
            <w:r w:rsidRPr="00042036">
              <w:rPr>
                <w:noProof/>
                <w:sz w:val="18"/>
              </w:rPr>
              <w:t>All rights reserved.</w:t>
            </w:r>
          </w:p>
          <w:p w14:paraId="41DA702B" w14:textId="77777777" w:rsidR="00156CB1" w:rsidRPr="00042036" w:rsidRDefault="00156CB1" w:rsidP="00A93CE0">
            <w:pPr>
              <w:pStyle w:val="FP"/>
              <w:rPr>
                <w:noProof/>
                <w:sz w:val="18"/>
              </w:rPr>
            </w:pPr>
          </w:p>
          <w:p w14:paraId="740DFFE1" w14:textId="77777777" w:rsidR="00156CB1" w:rsidRPr="00042036" w:rsidRDefault="00156CB1" w:rsidP="00A93CE0">
            <w:pPr>
              <w:pStyle w:val="FP"/>
              <w:rPr>
                <w:noProof/>
                <w:sz w:val="18"/>
              </w:rPr>
            </w:pPr>
            <w:r w:rsidRPr="00042036">
              <w:rPr>
                <w:noProof/>
                <w:sz w:val="18"/>
              </w:rPr>
              <w:t>UMTS™ is a Trade Mark of ETSI registered for the benefit of its members</w:t>
            </w:r>
          </w:p>
          <w:p w14:paraId="581E47E8" w14:textId="77777777" w:rsidR="00156CB1" w:rsidRPr="00042036" w:rsidRDefault="00156CB1" w:rsidP="00A93CE0">
            <w:pPr>
              <w:pStyle w:val="FP"/>
              <w:rPr>
                <w:noProof/>
                <w:sz w:val="18"/>
              </w:rPr>
            </w:pPr>
            <w:r w:rsidRPr="00042036">
              <w:rPr>
                <w:noProof/>
                <w:sz w:val="18"/>
              </w:rPr>
              <w:t>3GPP™ is a Trade Mark of ETSI registered for the benefit of its Members and of the 3GPP Organizational Partners</w:t>
            </w:r>
            <w:r w:rsidRPr="00042036">
              <w:rPr>
                <w:noProof/>
                <w:sz w:val="18"/>
              </w:rPr>
              <w:br/>
              <w:t>LTE™ is a Trade Mark of ETSI registered for the benefit of its Members and of the 3GPP Organizational Partners</w:t>
            </w:r>
          </w:p>
          <w:p w14:paraId="1CB98226" w14:textId="77777777" w:rsidR="00156CB1" w:rsidRPr="00042036" w:rsidRDefault="00156CB1" w:rsidP="00A93CE0">
            <w:pPr>
              <w:pStyle w:val="FP"/>
              <w:rPr>
                <w:noProof/>
                <w:sz w:val="18"/>
              </w:rPr>
            </w:pPr>
            <w:r w:rsidRPr="00042036">
              <w:rPr>
                <w:noProof/>
                <w:sz w:val="18"/>
              </w:rPr>
              <w:t>GSM® and the GSM logo are registered and owned by the GSM Association</w:t>
            </w:r>
            <w:bookmarkEnd w:id="12"/>
          </w:p>
          <w:p w14:paraId="13C2B0BE" w14:textId="77777777" w:rsidR="00156CB1" w:rsidRPr="00042036" w:rsidRDefault="00156CB1" w:rsidP="00A93CE0"/>
        </w:tc>
      </w:tr>
      <w:bookmarkEnd w:id="10"/>
    </w:tbl>
    <w:p w14:paraId="04D347A8" w14:textId="260A24EE" w:rsidR="00080512" w:rsidRPr="00042036" w:rsidRDefault="00156CB1">
      <w:pPr>
        <w:pStyle w:val="TT"/>
      </w:pPr>
      <w:r w:rsidRPr="00042036">
        <w:br w:type="page"/>
      </w:r>
      <w:r w:rsidR="00080512" w:rsidRPr="00042036">
        <w:lastRenderedPageBreak/>
        <w:t>Contents</w:t>
      </w:r>
    </w:p>
    <w:p w14:paraId="000BD828" w14:textId="0FFA644D" w:rsidR="00600049" w:rsidRDefault="00185D56">
      <w:pPr>
        <w:pStyle w:val="TOC1"/>
        <w:rPr>
          <w:rFonts w:asciiTheme="minorHAnsi" w:eastAsiaTheme="minorEastAsia" w:hAnsiTheme="minorHAnsi" w:cstheme="minorBidi"/>
          <w:szCs w:val="22"/>
        </w:rPr>
      </w:pPr>
      <w:r w:rsidRPr="004D3578">
        <w:rPr>
          <w:noProof w:val="0"/>
        </w:rPr>
        <w:fldChar w:fldCharType="begin" w:fldLock="1"/>
      </w:r>
      <w:r w:rsidRPr="004D3578">
        <w:instrText xml:space="preserve"> TOC \o "1-9" </w:instrText>
      </w:r>
      <w:r w:rsidRPr="004D3578">
        <w:rPr>
          <w:noProof w:val="0"/>
        </w:rPr>
        <w:fldChar w:fldCharType="separate"/>
      </w:r>
      <w:r w:rsidR="00600049">
        <w:t>Foreword</w:t>
      </w:r>
      <w:r w:rsidR="00600049">
        <w:tab/>
      </w:r>
      <w:r w:rsidR="00600049">
        <w:fldChar w:fldCharType="begin" w:fldLock="1"/>
      </w:r>
      <w:r w:rsidR="00600049">
        <w:instrText xml:space="preserve"> PAGEREF _Toc112923771 \h </w:instrText>
      </w:r>
      <w:r w:rsidR="00600049">
        <w:fldChar w:fldCharType="separate"/>
      </w:r>
      <w:r w:rsidR="00600049">
        <w:t>9</w:t>
      </w:r>
      <w:r w:rsidR="00600049">
        <w:fldChar w:fldCharType="end"/>
      </w:r>
    </w:p>
    <w:p w14:paraId="61701AB8" w14:textId="0CBE24DB" w:rsidR="00600049" w:rsidRDefault="0060004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_Toc112923772 \h </w:instrText>
      </w:r>
      <w:r>
        <w:fldChar w:fldCharType="separate"/>
      </w:r>
      <w:r>
        <w:t>11</w:t>
      </w:r>
      <w:r>
        <w:fldChar w:fldCharType="end"/>
      </w:r>
    </w:p>
    <w:p w14:paraId="24BDFAC9" w14:textId="77057968" w:rsidR="00600049" w:rsidRDefault="0060004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_Toc112923773 \h </w:instrText>
      </w:r>
      <w:r>
        <w:fldChar w:fldCharType="separate"/>
      </w:r>
      <w:r>
        <w:t>11</w:t>
      </w:r>
      <w:r>
        <w:fldChar w:fldCharType="end"/>
      </w:r>
    </w:p>
    <w:p w14:paraId="274AAE63" w14:textId="79773239" w:rsidR="00600049" w:rsidRDefault="0060004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_Toc112923774 \h </w:instrText>
      </w:r>
      <w:r>
        <w:fldChar w:fldCharType="separate"/>
      </w:r>
      <w:r>
        <w:t>12</w:t>
      </w:r>
      <w:r>
        <w:fldChar w:fldCharType="end"/>
      </w:r>
    </w:p>
    <w:p w14:paraId="7710DCBC" w14:textId="51223BA1" w:rsidR="00600049" w:rsidRDefault="0060004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_Toc112923775 \h </w:instrText>
      </w:r>
      <w:r>
        <w:fldChar w:fldCharType="separate"/>
      </w:r>
      <w:r>
        <w:t>12</w:t>
      </w:r>
      <w:r>
        <w:fldChar w:fldCharType="end"/>
      </w:r>
    </w:p>
    <w:p w14:paraId="5CF11128" w14:textId="188C2903" w:rsidR="00600049" w:rsidRDefault="0060004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_Toc112923776 \h </w:instrText>
      </w:r>
      <w:r>
        <w:fldChar w:fldCharType="separate"/>
      </w:r>
      <w:r>
        <w:t>12</w:t>
      </w:r>
      <w:r>
        <w:fldChar w:fldCharType="end"/>
      </w:r>
    </w:p>
    <w:p w14:paraId="272C04EC" w14:textId="357A7B89" w:rsidR="00600049" w:rsidRDefault="0060004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_Toc112923777 \h </w:instrText>
      </w:r>
      <w:r>
        <w:fldChar w:fldCharType="separate"/>
      </w:r>
      <w:r>
        <w:t>12</w:t>
      </w:r>
      <w:r>
        <w:fldChar w:fldCharType="end"/>
      </w:r>
    </w:p>
    <w:p w14:paraId="5EC59FF5" w14:textId="3AD5A65C" w:rsidR="00600049" w:rsidRDefault="0060004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_Toc112923778 \h </w:instrText>
      </w:r>
      <w:r>
        <w:fldChar w:fldCharType="separate"/>
      </w:r>
      <w:r>
        <w:t>12</w:t>
      </w:r>
      <w:r>
        <w:fldChar w:fldCharType="end"/>
      </w:r>
    </w:p>
    <w:p w14:paraId="5E966C1E" w14:textId="0913E384" w:rsidR="00600049" w:rsidRDefault="00600049">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Support of Network Slice Service continuity</w:t>
      </w:r>
      <w:r>
        <w:tab/>
      </w:r>
      <w:r>
        <w:fldChar w:fldCharType="begin" w:fldLock="1"/>
      </w:r>
      <w:r>
        <w:instrText xml:space="preserve"> PAGEREF _Toc112923779 \h </w:instrText>
      </w:r>
      <w:r>
        <w:fldChar w:fldCharType="separate"/>
      </w:r>
      <w:r>
        <w:t>12</w:t>
      </w:r>
      <w:r>
        <w:fldChar w:fldCharType="end"/>
      </w:r>
    </w:p>
    <w:p w14:paraId="4BBEAD3D" w14:textId="2A623859" w:rsidR="00600049" w:rsidRDefault="00600049">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_Toc112923780 \h </w:instrText>
      </w:r>
      <w:r>
        <w:fldChar w:fldCharType="separate"/>
      </w:r>
      <w:r>
        <w:t>12</w:t>
      </w:r>
      <w:r>
        <w:fldChar w:fldCharType="end"/>
      </w:r>
    </w:p>
    <w:p w14:paraId="6D08DE0A" w14:textId="40412FEC" w:rsidR="00600049" w:rsidRDefault="00600049">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 xml:space="preserve">Support of providing </w:t>
      </w:r>
      <w:r>
        <w:rPr>
          <w:lang w:eastAsia="ko-KR"/>
        </w:rPr>
        <w:t>VPLMN network slice information to a roaming UE</w:t>
      </w:r>
      <w:r>
        <w:tab/>
      </w:r>
      <w:r>
        <w:fldChar w:fldCharType="begin" w:fldLock="1"/>
      </w:r>
      <w:r>
        <w:instrText xml:space="preserve"> PAGEREF _Toc112923781 \h </w:instrText>
      </w:r>
      <w:r>
        <w:fldChar w:fldCharType="separate"/>
      </w:r>
      <w:r>
        <w:t>13</w:t>
      </w:r>
      <w:r>
        <w:fldChar w:fldCharType="end"/>
      </w:r>
    </w:p>
    <w:p w14:paraId="083B2085" w14:textId="2FC2B2BF" w:rsidR="00600049" w:rsidRDefault="00600049">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_Toc112923782 \h </w:instrText>
      </w:r>
      <w:r>
        <w:fldChar w:fldCharType="separate"/>
      </w:r>
      <w:r>
        <w:t>13</w:t>
      </w:r>
      <w:r>
        <w:fldChar w:fldCharType="end"/>
      </w:r>
    </w:p>
    <w:p w14:paraId="5F5B3D98" w14:textId="1C4641A1" w:rsidR="00600049" w:rsidRDefault="00600049">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Network Slice Area of Service for services not mapping to existing TAs boundaries and Temporary network slices</w:t>
      </w:r>
      <w:r>
        <w:tab/>
      </w:r>
      <w:r>
        <w:fldChar w:fldCharType="begin" w:fldLock="1"/>
      </w:r>
      <w:r>
        <w:instrText xml:space="preserve"> PAGEREF _Toc112923783 \h </w:instrText>
      </w:r>
      <w:r>
        <w:fldChar w:fldCharType="separate"/>
      </w:r>
      <w:r>
        <w:t>13</w:t>
      </w:r>
      <w:r>
        <w:fldChar w:fldCharType="end"/>
      </w:r>
    </w:p>
    <w:p w14:paraId="4A56E1A9" w14:textId="27E92FDD" w:rsidR="00600049" w:rsidRDefault="00600049">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_Toc112923784 \h </w:instrText>
      </w:r>
      <w:r>
        <w:fldChar w:fldCharType="separate"/>
      </w:r>
      <w:r>
        <w:t>13</w:t>
      </w:r>
      <w:r>
        <w:fldChar w:fldCharType="end"/>
      </w:r>
    </w:p>
    <w:p w14:paraId="021BEA63" w14:textId="60E0664B" w:rsidR="00600049" w:rsidRDefault="00600049">
      <w:pPr>
        <w:pStyle w:val="TOC2"/>
        <w:rPr>
          <w:rFonts w:asciiTheme="minorHAnsi" w:eastAsiaTheme="minorEastAsia" w:hAnsiTheme="minorHAnsi" w:cstheme="minorBidi"/>
          <w:sz w:val="22"/>
          <w:szCs w:val="22"/>
        </w:rPr>
      </w:pPr>
      <w:r>
        <w:rPr>
          <w:lang w:eastAsia="zh-CN"/>
        </w:rPr>
        <w:t>5.4</w:t>
      </w:r>
      <w:r>
        <w:rPr>
          <w:rFonts w:asciiTheme="minorHAnsi" w:eastAsiaTheme="minorEastAsia" w:hAnsiTheme="minorHAnsi" w:cstheme="minorBidi"/>
          <w:sz w:val="22"/>
          <w:szCs w:val="22"/>
        </w:rPr>
        <w:tab/>
      </w:r>
      <w:r>
        <w:t>Key Issue</w:t>
      </w:r>
      <w:r>
        <w:rPr>
          <w:lang w:eastAsia="zh-CN"/>
        </w:rPr>
        <w:t xml:space="preserve"> #4</w:t>
      </w:r>
      <w:r>
        <w:t>: Support of NSAC involving multi service Area</w:t>
      </w:r>
      <w:r>
        <w:tab/>
      </w:r>
      <w:r>
        <w:fldChar w:fldCharType="begin" w:fldLock="1"/>
      </w:r>
      <w:r>
        <w:instrText xml:space="preserve"> PAGEREF _Toc112923785 \h </w:instrText>
      </w:r>
      <w:r>
        <w:fldChar w:fldCharType="separate"/>
      </w:r>
      <w:r>
        <w:t>14</w:t>
      </w:r>
      <w:r>
        <w:fldChar w:fldCharType="end"/>
      </w:r>
    </w:p>
    <w:p w14:paraId="03FB9137" w14:textId="4C14C887" w:rsidR="00600049" w:rsidRDefault="00600049">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_Toc112923786 \h </w:instrText>
      </w:r>
      <w:r>
        <w:fldChar w:fldCharType="separate"/>
      </w:r>
      <w:r>
        <w:t>14</w:t>
      </w:r>
      <w:r>
        <w:fldChar w:fldCharType="end"/>
      </w:r>
    </w:p>
    <w:p w14:paraId="64FE95C4" w14:textId="2E132C27" w:rsidR="00600049" w:rsidRDefault="00600049">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Key Issue #5: Improved support of RAs including TAs supporting Rejected S-NSSAIs</w:t>
      </w:r>
      <w:r>
        <w:tab/>
      </w:r>
      <w:r>
        <w:fldChar w:fldCharType="begin" w:fldLock="1"/>
      </w:r>
      <w:r>
        <w:instrText xml:space="preserve"> PAGEREF _Toc112923787 \h </w:instrText>
      </w:r>
      <w:r>
        <w:fldChar w:fldCharType="separate"/>
      </w:r>
      <w:r>
        <w:t>14</w:t>
      </w:r>
      <w:r>
        <w:fldChar w:fldCharType="end"/>
      </w:r>
    </w:p>
    <w:p w14:paraId="15C4662D" w14:textId="5F9C1887" w:rsidR="00600049" w:rsidRDefault="00600049">
      <w:pPr>
        <w:pStyle w:val="TOC3"/>
        <w:rPr>
          <w:rFonts w:asciiTheme="minorHAnsi" w:eastAsiaTheme="minorEastAsia" w:hAnsiTheme="minorHAnsi" w:cstheme="minorBidi"/>
          <w:sz w:val="22"/>
          <w:szCs w:val="22"/>
        </w:rPr>
      </w:pPr>
      <w:r>
        <w:rPr>
          <w:lang w:eastAsia="ko-KR"/>
        </w:rPr>
        <w:t>5</w:t>
      </w:r>
      <w:r>
        <w:rPr>
          <w:lang w:eastAsia="zh-CN"/>
        </w:rPr>
        <w:t>.5</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_Toc112923788 \h </w:instrText>
      </w:r>
      <w:r>
        <w:fldChar w:fldCharType="separate"/>
      </w:r>
      <w:r>
        <w:t>14</w:t>
      </w:r>
      <w:r>
        <w:fldChar w:fldCharType="end"/>
      </w:r>
    </w:p>
    <w:p w14:paraId="2A9078B5" w14:textId="76AEB9C1" w:rsidR="00600049" w:rsidRDefault="00600049">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#6: Improved network control of the UE behaviour</w:t>
      </w:r>
      <w:r>
        <w:tab/>
      </w:r>
      <w:r>
        <w:fldChar w:fldCharType="begin" w:fldLock="1"/>
      </w:r>
      <w:r>
        <w:instrText xml:space="preserve"> PAGEREF _Toc112923789 \h </w:instrText>
      </w:r>
      <w:r>
        <w:fldChar w:fldCharType="separate"/>
      </w:r>
      <w:r>
        <w:t>15</w:t>
      </w:r>
      <w:r>
        <w:fldChar w:fldCharType="end"/>
      </w:r>
    </w:p>
    <w:p w14:paraId="03737F9D" w14:textId="26564CB3" w:rsidR="00600049" w:rsidRDefault="00600049">
      <w:pPr>
        <w:pStyle w:val="TOC3"/>
        <w:rPr>
          <w:rFonts w:asciiTheme="minorHAnsi" w:eastAsiaTheme="minorEastAsia" w:hAnsiTheme="minorHAnsi" w:cstheme="minorBidi"/>
          <w:sz w:val="22"/>
          <w:szCs w:val="22"/>
        </w:rPr>
      </w:pPr>
      <w:r>
        <w:rPr>
          <w:lang w:eastAsia="ja-JP"/>
        </w:rPr>
        <w:t>5.6.1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_Toc112923790 \h </w:instrText>
      </w:r>
      <w:r>
        <w:fldChar w:fldCharType="separate"/>
      </w:r>
      <w:r>
        <w:t>15</w:t>
      </w:r>
      <w:r>
        <w:fldChar w:fldCharType="end"/>
      </w:r>
    </w:p>
    <w:p w14:paraId="00F364EF" w14:textId="1C064092" w:rsidR="00600049" w:rsidRDefault="0060004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_Toc112923791 \h </w:instrText>
      </w:r>
      <w:r>
        <w:fldChar w:fldCharType="separate"/>
      </w:r>
      <w:r>
        <w:t>16</w:t>
      </w:r>
      <w:r>
        <w:fldChar w:fldCharType="end"/>
      </w:r>
    </w:p>
    <w:p w14:paraId="1473CF76" w14:textId="6D5C9C80" w:rsidR="00600049" w:rsidRDefault="00600049">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_Toc112923792 \h </w:instrText>
      </w:r>
      <w:r>
        <w:fldChar w:fldCharType="separate"/>
      </w:r>
      <w:r>
        <w:t>16</w:t>
      </w:r>
      <w:r>
        <w:fldChar w:fldCharType="end"/>
      </w:r>
    </w:p>
    <w:p w14:paraId="39EAA2E8" w14:textId="75BFE2EE" w:rsidR="00600049" w:rsidRDefault="00600049">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ja-JP"/>
        </w:rPr>
        <w:t>Solution</w:t>
      </w:r>
      <w:r>
        <w:rPr>
          <w:lang w:eastAsia="zh-CN"/>
        </w:rPr>
        <w:t xml:space="preserve"> #1</w:t>
      </w:r>
      <w:r>
        <w:rPr>
          <w:lang w:eastAsia="ja-JP"/>
        </w:rPr>
        <w:t>: Additional S-NSSAI associated with the PDU session</w:t>
      </w:r>
      <w:r>
        <w:tab/>
      </w:r>
      <w:r>
        <w:fldChar w:fldCharType="begin" w:fldLock="1"/>
      </w:r>
      <w:r>
        <w:instrText xml:space="preserve"> PAGEREF _Toc112923793 \h </w:instrText>
      </w:r>
      <w:r>
        <w:fldChar w:fldCharType="separate"/>
      </w:r>
      <w:r>
        <w:t>18</w:t>
      </w:r>
      <w:r>
        <w:fldChar w:fldCharType="end"/>
      </w:r>
    </w:p>
    <w:p w14:paraId="797876BB" w14:textId="31A3E190" w:rsidR="00600049" w:rsidRDefault="00600049">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_Toc112923794 \h </w:instrText>
      </w:r>
      <w:r>
        <w:fldChar w:fldCharType="separate"/>
      </w:r>
      <w:r>
        <w:t>18</w:t>
      </w:r>
      <w:r>
        <w:fldChar w:fldCharType="end"/>
      </w:r>
    </w:p>
    <w:p w14:paraId="1D6FE15E" w14:textId="478CD352" w:rsidR="00600049" w:rsidRDefault="00600049">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_Toc112923795 \h </w:instrText>
      </w:r>
      <w:r>
        <w:fldChar w:fldCharType="separate"/>
      </w:r>
      <w:r>
        <w:t>18</w:t>
      </w:r>
      <w:r>
        <w:fldChar w:fldCharType="end"/>
      </w:r>
    </w:p>
    <w:p w14:paraId="68258952" w14:textId="5B03AD55" w:rsidR="00600049" w:rsidRDefault="00600049">
      <w:pPr>
        <w:pStyle w:val="TOC3"/>
        <w:rPr>
          <w:rFonts w:asciiTheme="minorHAnsi" w:eastAsiaTheme="minorEastAsia" w:hAnsiTheme="minorHAnsi" w:cstheme="minorBidi"/>
          <w:sz w:val="22"/>
          <w:szCs w:val="22"/>
        </w:rPr>
      </w:pPr>
      <w:r>
        <w:rPr>
          <w:lang w:eastAsia="ja-JP"/>
        </w:rPr>
        <w:t>6.1.3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_Toc112923796 \h </w:instrText>
      </w:r>
      <w:r>
        <w:fldChar w:fldCharType="separate"/>
      </w:r>
      <w:r>
        <w:t>19</w:t>
      </w:r>
      <w:r>
        <w:fldChar w:fldCharType="end"/>
      </w:r>
    </w:p>
    <w:p w14:paraId="0311F525" w14:textId="14491FCE" w:rsidR="00600049" w:rsidRDefault="00600049">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Additional S-NSSAI handling during Handover Procedure</w:t>
      </w:r>
      <w:r>
        <w:tab/>
      </w:r>
      <w:r>
        <w:fldChar w:fldCharType="begin" w:fldLock="1"/>
      </w:r>
      <w:r>
        <w:instrText xml:space="preserve"> PAGEREF _Toc112923797 \h </w:instrText>
      </w:r>
      <w:r>
        <w:fldChar w:fldCharType="separate"/>
      </w:r>
      <w:r>
        <w:t>19</w:t>
      </w:r>
      <w:r>
        <w:fldChar w:fldCharType="end"/>
      </w:r>
    </w:p>
    <w:p w14:paraId="62F64490" w14:textId="47918104" w:rsidR="00600049" w:rsidRDefault="00600049">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Additional S-NSSAI handling during PDU Session Establishment Procedure</w:t>
      </w:r>
      <w:r>
        <w:tab/>
      </w:r>
      <w:r>
        <w:fldChar w:fldCharType="begin" w:fldLock="1"/>
      </w:r>
      <w:r>
        <w:instrText xml:space="preserve"> PAGEREF _Toc112923798 \h </w:instrText>
      </w:r>
      <w:r>
        <w:fldChar w:fldCharType="separate"/>
      </w:r>
      <w:r>
        <w:t>19</w:t>
      </w:r>
      <w:r>
        <w:fldChar w:fldCharType="end"/>
      </w:r>
    </w:p>
    <w:p w14:paraId="1CB12408" w14:textId="49647913" w:rsidR="00600049" w:rsidRDefault="00600049">
      <w:pPr>
        <w:pStyle w:val="TOC3"/>
        <w:rPr>
          <w:rFonts w:asciiTheme="minorHAnsi" w:eastAsiaTheme="minorEastAsia" w:hAnsiTheme="minorHAnsi" w:cstheme="minorBidi"/>
          <w:sz w:val="22"/>
          <w:szCs w:val="22"/>
        </w:rPr>
      </w:pPr>
      <w:r>
        <w:rPr>
          <w:lang w:eastAsia="ja-JP"/>
        </w:rPr>
        <w:t>6.1.4</w:t>
      </w:r>
      <w:r>
        <w:rPr>
          <w:rFonts w:asciiTheme="minorHAnsi" w:eastAsiaTheme="minorEastAsia" w:hAnsiTheme="minorHAnsi" w:cstheme="minorBidi"/>
          <w:sz w:val="22"/>
          <w:szCs w:val="22"/>
        </w:rPr>
        <w:tab/>
      </w:r>
      <w:r>
        <w:rPr>
          <w:lang w:eastAsia="ja-JP"/>
        </w:rPr>
        <w:t>Impacts on existing entities and interfaces</w:t>
      </w:r>
      <w:r>
        <w:tab/>
      </w:r>
      <w:r>
        <w:fldChar w:fldCharType="begin" w:fldLock="1"/>
      </w:r>
      <w:r>
        <w:instrText xml:space="preserve"> PAGEREF _Toc112923799 \h </w:instrText>
      </w:r>
      <w:r>
        <w:fldChar w:fldCharType="separate"/>
      </w:r>
      <w:r>
        <w:t>20</w:t>
      </w:r>
      <w:r>
        <w:fldChar w:fldCharType="end"/>
      </w:r>
    </w:p>
    <w:p w14:paraId="52BFF79C" w14:textId="213FF593" w:rsidR="00600049" w:rsidRDefault="00600049">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ja-JP"/>
        </w:rPr>
        <w:t>Solution</w:t>
      </w:r>
      <w:r>
        <w:rPr>
          <w:lang w:eastAsia="zh-CN"/>
        </w:rPr>
        <w:t xml:space="preserve"> #2</w:t>
      </w:r>
      <w:r>
        <w:rPr>
          <w:lang w:eastAsia="ja-JP"/>
        </w:rPr>
        <w:t xml:space="preserve">: </w:t>
      </w:r>
      <w:r>
        <w:rPr>
          <w:lang w:eastAsia="ko-KR"/>
        </w:rPr>
        <w:t>Slice Re-mapping Capabilities for Network Slice Service Continuity</w:t>
      </w:r>
      <w:r>
        <w:tab/>
      </w:r>
      <w:r>
        <w:fldChar w:fldCharType="begin" w:fldLock="1"/>
      </w:r>
      <w:r>
        <w:instrText xml:space="preserve"> PAGEREF _Toc112923800 \h </w:instrText>
      </w:r>
      <w:r>
        <w:fldChar w:fldCharType="separate"/>
      </w:r>
      <w:r>
        <w:t>21</w:t>
      </w:r>
      <w:r>
        <w:fldChar w:fldCharType="end"/>
      </w:r>
    </w:p>
    <w:p w14:paraId="298AF80F" w14:textId="095D3915" w:rsidR="00600049" w:rsidRDefault="00600049">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_Toc112923801 \h </w:instrText>
      </w:r>
      <w:r>
        <w:fldChar w:fldCharType="separate"/>
      </w:r>
      <w:r>
        <w:t>21</w:t>
      </w:r>
      <w:r>
        <w:fldChar w:fldCharType="end"/>
      </w:r>
    </w:p>
    <w:p w14:paraId="535B2FDD" w14:textId="46C9D3B0" w:rsidR="00600049" w:rsidRDefault="00600049">
      <w:pPr>
        <w:pStyle w:val="TOC3"/>
        <w:rPr>
          <w:rFonts w:asciiTheme="minorHAnsi" w:eastAsiaTheme="minorEastAsia" w:hAnsiTheme="minorHAnsi" w:cstheme="minorBidi"/>
          <w:sz w:val="22"/>
          <w:szCs w:val="22"/>
        </w:rPr>
      </w:pPr>
      <w:r>
        <w:rPr>
          <w:lang w:eastAsia="ja-JP"/>
        </w:rPr>
        <w:t>6.2.2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_Toc112923802 \h </w:instrText>
      </w:r>
      <w:r>
        <w:fldChar w:fldCharType="separate"/>
      </w:r>
      <w:r>
        <w:t>21</w:t>
      </w:r>
      <w:r>
        <w:fldChar w:fldCharType="end"/>
      </w:r>
    </w:p>
    <w:p w14:paraId="6C481802" w14:textId="38CB0E97" w:rsidR="00600049" w:rsidRDefault="00600049">
      <w:pPr>
        <w:pStyle w:val="TOC3"/>
        <w:rPr>
          <w:rFonts w:asciiTheme="minorHAnsi" w:eastAsiaTheme="minorEastAsia" w:hAnsiTheme="minorHAnsi" w:cstheme="minorBidi"/>
          <w:sz w:val="22"/>
          <w:szCs w:val="22"/>
        </w:rPr>
      </w:pPr>
      <w:r>
        <w:rPr>
          <w:lang w:eastAsia="ja-JP"/>
        </w:rPr>
        <w:t>6.2.3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_Toc112923803 \h </w:instrText>
      </w:r>
      <w:r>
        <w:fldChar w:fldCharType="separate"/>
      </w:r>
      <w:r>
        <w:t>21</w:t>
      </w:r>
      <w:r>
        <w:fldChar w:fldCharType="end"/>
      </w:r>
    </w:p>
    <w:p w14:paraId="24CE060E" w14:textId="08FCC26C" w:rsidR="00600049" w:rsidRDefault="00600049">
      <w:pPr>
        <w:pStyle w:val="TOC4"/>
        <w:rPr>
          <w:rFonts w:asciiTheme="minorHAnsi" w:eastAsiaTheme="minorEastAsia" w:hAnsiTheme="minorHAnsi" w:cstheme="minorBidi"/>
          <w:sz w:val="22"/>
          <w:szCs w:val="22"/>
        </w:rPr>
      </w:pPr>
      <w:r>
        <w:rPr>
          <w:lang w:eastAsia="ja-JP"/>
        </w:rPr>
        <w:t>6.2.3.1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_Toc112923804 \h </w:instrText>
      </w:r>
      <w:r>
        <w:fldChar w:fldCharType="separate"/>
      </w:r>
      <w:r>
        <w:t>21</w:t>
      </w:r>
      <w:r>
        <w:fldChar w:fldCharType="end"/>
      </w:r>
    </w:p>
    <w:p w14:paraId="0ECB0E59" w14:textId="0C10DFB5" w:rsidR="00600049" w:rsidRDefault="00600049">
      <w:pPr>
        <w:pStyle w:val="TOC4"/>
        <w:rPr>
          <w:rFonts w:asciiTheme="minorHAnsi" w:eastAsiaTheme="minorEastAsia" w:hAnsiTheme="minorHAnsi" w:cstheme="minorBidi"/>
          <w:sz w:val="22"/>
          <w:szCs w:val="22"/>
        </w:rPr>
      </w:pPr>
      <w:r>
        <w:rPr>
          <w:lang w:eastAsia="ja-JP"/>
        </w:rPr>
        <w:t>6.2.3.2</w:t>
      </w:r>
      <w:r>
        <w:rPr>
          <w:rFonts w:asciiTheme="minorHAnsi" w:eastAsiaTheme="minorEastAsia" w:hAnsiTheme="minorHAnsi" w:cstheme="minorBidi"/>
          <w:sz w:val="22"/>
          <w:szCs w:val="22"/>
        </w:rPr>
        <w:tab/>
      </w:r>
      <w:r>
        <w:rPr>
          <w:lang w:eastAsia="ja-JP"/>
        </w:rPr>
        <w:t>Registration</w:t>
      </w:r>
      <w:r>
        <w:tab/>
      </w:r>
      <w:r>
        <w:fldChar w:fldCharType="begin" w:fldLock="1"/>
      </w:r>
      <w:r>
        <w:instrText xml:space="preserve"> PAGEREF _Toc112923805 \h </w:instrText>
      </w:r>
      <w:r>
        <w:fldChar w:fldCharType="separate"/>
      </w:r>
      <w:r>
        <w:t>21</w:t>
      </w:r>
      <w:r>
        <w:fldChar w:fldCharType="end"/>
      </w:r>
    </w:p>
    <w:p w14:paraId="1EF215D8" w14:textId="221794EB" w:rsidR="00600049" w:rsidRDefault="00600049">
      <w:pPr>
        <w:pStyle w:val="TOC4"/>
        <w:rPr>
          <w:rFonts w:asciiTheme="minorHAnsi" w:eastAsiaTheme="minorEastAsia" w:hAnsiTheme="minorHAnsi" w:cstheme="minorBidi"/>
          <w:sz w:val="22"/>
          <w:szCs w:val="22"/>
        </w:rPr>
      </w:pPr>
      <w:r>
        <w:rPr>
          <w:lang w:eastAsia="ja-JP"/>
        </w:rPr>
        <w:t>6.2.3.3</w:t>
      </w:r>
      <w:r>
        <w:rPr>
          <w:rFonts w:asciiTheme="minorHAnsi" w:eastAsiaTheme="minorEastAsia" w:hAnsiTheme="minorHAnsi" w:cstheme="minorBidi"/>
          <w:sz w:val="22"/>
          <w:szCs w:val="22"/>
        </w:rPr>
        <w:tab/>
      </w:r>
      <w:r>
        <w:rPr>
          <w:lang w:eastAsia="ja-JP"/>
        </w:rPr>
        <w:t>Change of S-NSSAI of a PDU Session</w:t>
      </w:r>
      <w:r>
        <w:tab/>
      </w:r>
      <w:r>
        <w:fldChar w:fldCharType="begin" w:fldLock="1"/>
      </w:r>
      <w:r>
        <w:instrText xml:space="preserve"> PAGEREF _Toc112923806 \h </w:instrText>
      </w:r>
      <w:r>
        <w:fldChar w:fldCharType="separate"/>
      </w:r>
      <w:r>
        <w:t>22</w:t>
      </w:r>
      <w:r>
        <w:fldChar w:fldCharType="end"/>
      </w:r>
    </w:p>
    <w:p w14:paraId="483CCB12" w14:textId="6A28BC51" w:rsidR="00600049" w:rsidRDefault="00600049">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AMF-triggered PDU Session Modification to change of S-NSSAI of PDU Session</w:t>
      </w:r>
      <w:r>
        <w:tab/>
      </w:r>
      <w:r>
        <w:fldChar w:fldCharType="begin" w:fldLock="1"/>
      </w:r>
      <w:r>
        <w:instrText xml:space="preserve"> PAGEREF _Toc112923807 \h </w:instrText>
      </w:r>
      <w:r>
        <w:fldChar w:fldCharType="separate"/>
      </w:r>
      <w:r>
        <w:t>23</w:t>
      </w:r>
      <w:r>
        <w:fldChar w:fldCharType="end"/>
      </w:r>
    </w:p>
    <w:p w14:paraId="5F4755F1" w14:textId="16A153FC" w:rsidR="00600049" w:rsidRDefault="00600049">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_Toc112923808 \h </w:instrText>
      </w:r>
      <w:r>
        <w:fldChar w:fldCharType="separate"/>
      </w:r>
      <w:r>
        <w:t>24</w:t>
      </w:r>
      <w:r>
        <w:fldChar w:fldCharType="end"/>
      </w:r>
    </w:p>
    <w:p w14:paraId="4EB8E7AD" w14:textId="48A5D80E" w:rsidR="00600049" w:rsidRDefault="00600049">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ja-JP"/>
        </w:rPr>
        <w:t>Solution</w:t>
      </w:r>
      <w:r>
        <w:rPr>
          <w:lang w:eastAsia="zh-CN"/>
        </w:rPr>
        <w:t xml:space="preserve"> #3: </w:t>
      </w:r>
      <w:r>
        <w:rPr>
          <w:lang w:eastAsia="ja-JP"/>
        </w:rPr>
        <w:t xml:space="preserve">Support of Network Slice Service continuity using a SSC mode 3 </w:t>
      </w:r>
      <w:r>
        <w:t>type of Service continuity</w:t>
      </w:r>
      <w:r>
        <w:tab/>
      </w:r>
      <w:r>
        <w:fldChar w:fldCharType="begin" w:fldLock="1"/>
      </w:r>
      <w:r>
        <w:instrText xml:space="preserve"> PAGEREF _Toc112923809 \h </w:instrText>
      </w:r>
      <w:r>
        <w:fldChar w:fldCharType="separate"/>
      </w:r>
      <w:r>
        <w:t>24</w:t>
      </w:r>
      <w:r>
        <w:fldChar w:fldCharType="end"/>
      </w:r>
    </w:p>
    <w:p w14:paraId="269CAB9F" w14:textId="6459513F" w:rsidR="00600049" w:rsidRDefault="00600049">
      <w:pPr>
        <w:pStyle w:val="TOC3"/>
        <w:rPr>
          <w:rFonts w:asciiTheme="minorHAnsi" w:eastAsiaTheme="minorEastAsia" w:hAnsiTheme="minorHAnsi" w:cstheme="minorBidi"/>
          <w:sz w:val="22"/>
          <w:szCs w:val="22"/>
        </w:rPr>
      </w:pPr>
      <w:r>
        <w:rPr>
          <w:lang w:eastAsia="ja-JP"/>
        </w:rPr>
        <w:t>6.3.1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_Toc112923810 \h </w:instrText>
      </w:r>
      <w:r>
        <w:fldChar w:fldCharType="separate"/>
      </w:r>
      <w:r>
        <w:t>24</w:t>
      </w:r>
      <w:r>
        <w:fldChar w:fldCharType="end"/>
      </w:r>
    </w:p>
    <w:p w14:paraId="6370A915" w14:textId="346CC75E" w:rsidR="00600049" w:rsidRDefault="00600049">
      <w:pPr>
        <w:pStyle w:val="TOC3"/>
        <w:rPr>
          <w:rFonts w:asciiTheme="minorHAnsi" w:eastAsiaTheme="minorEastAsia" w:hAnsiTheme="minorHAnsi" w:cstheme="minorBidi"/>
          <w:sz w:val="22"/>
          <w:szCs w:val="22"/>
        </w:rPr>
      </w:pPr>
      <w:r>
        <w:rPr>
          <w:lang w:eastAsia="ja-JP"/>
        </w:rPr>
        <w:t>6.3.2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_Toc112923811 \h </w:instrText>
      </w:r>
      <w:r>
        <w:fldChar w:fldCharType="separate"/>
      </w:r>
      <w:r>
        <w:t>24</w:t>
      </w:r>
      <w:r>
        <w:fldChar w:fldCharType="end"/>
      </w:r>
    </w:p>
    <w:p w14:paraId="74137EEA" w14:textId="4777188D" w:rsidR="00600049" w:rsidRDefault="00600049">
      <w:pPr>
        <w:pStyle w:val="TOC3"/>
        <w:rPr>
          <w:rFonts w:asciiTheme="minorHAnsi" w:eastAsiaTheme="minorEastAsia" w:hAnsiTheme="minorHAnsi" w:cstheme="minorBidi"/>
          <w:sz w:val="22"/>
          <w:szCs w:val="22"/>
        </w:rPr>
      </w:pPr>
      <w:r>
        <w:rPr>
          <w:lang w:eastAsia="ja-JP"/>
        </w:rPr>
        <w:t>6.3.3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_Toc112923812 \h </w:instrText>
      </w:r>
      <w:r>
        <w:fldChar w:fldCharType="separate"/>
      </w:r>
      <w:r>
        <w:t>24</w:t>
      </w:r>
      <w:r>
        <w:fldChar w:fldCharType="end"/>
      </w:r>
    </w:p>
    <w:p w14:paraId="2AF8D39D" w14:textId="1300118C" w:rsidR="00600049" w:rsidRDefault="00600049">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_Toc112923813 \h </w:instrText>
      </w:r>
      <w:r>
        <w:fldChar w:fldCharType="separate"/>
      </w:r>
      <w:r>
        <w:t>26</w:t>
      </w:r>
      <w:r>
        <w:fldChar w:fldCharType="end"/>
      </w:r>
    </w:p>
    <w:p w14:paraId="26DB0A93" w14:textId="793B7DE5" w:rsidR="00600049" w:rsidRDefault="00600049">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ja-JP"/>
        </w:rPr>
        <w:t>Solution</w:t>
      </w:r>
      <w:r>
        <w:rPr>
          <w:lang w:eastAsia="zh-CN"/>
        </w:rPr>
        <w:t xml:space="preserve"> #4</w:t>
      </w:r>
      <w:r>
        <w:rPr>
          <w:lang w:eastAsia="ja-JP"/>
        </w:rPr>
        <w:t>: PDU Session on compatible network slice</w:t>
      </w:r>
      <w:r>
        <w:tab/>
      </w:r>
      <w:r>
        <w:fldChar w:fldCharType="begin" w:fldLock="1"/>
      </w:r>
      <w:r>
        <w:instrText xml:space="preserve"> PAGEREF _Toc112923814 \h </w:instrText>
      </w:r>
      <w:r>
        <w:fldChar w:fldCharType="separate"/>
      </w:r>
      <w:r>
        <w:t>26</w:t>
      </w:r>
      <w:r>
        <w:fldChar w:fldCharType="end"/>
      </w:r>
    </w:p>
    <w:p w14:paraId="3C316964" w14:textId="569F88B4" w:rsidR="00600049" w:rsidRDefault="00600049">
      <w:pPr>
        <w:pStyle w:val="TOC3"/>
        <w:rPr>
          <w:rFonts w:asciiTheme="minorHAnsi" w:eastAsiaTheme="minorEastAsia" w:hAnsiTheme="minorHAnsi" w:cstheme="minorBidi"/>
          <w:sz w:val="22"/>
          <w:szCs w:val="22"/>
        </w:rPr>
      </w:pPr>
      <w:r>
        <w:rPr>
          <w:lang w:eastAsia="ja-JP"/>
        </w:rPr>
        <w:t>6.4.1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_Toc112923815 \h </w:instrText>
      </w:r>
      <w:r>
        <w:fldChar w:fldCharType="separate"/>
      </w:r>
      <w:r>
        <w:t>26</w:t>
      </w:r>
      <w:r>
        <w:fldChar w:fldCharType="end"/>
      </w:r>
    </w:p>
    <w:p w14:paraId="4EA4FFD0" w14:textId="4A414F3E" w:rsidR="00600049" w:rsidRDefault="00600049">
      <w:pPr>
        <w:pStyle w:val="TOC3"/>
        <w:rPr>
          <w:rFonts w:asciiTheme="minorHAnsi" w:eastAsiaTheme="minorEastAsia" w:hAnsiTheme="minorHAnsi" w:cstheme="minorBidi"/>
          <w:sz w:val="22"/>
          <w:szCs w:val="22"/>
        </w:rPr>
      </w:pPr>
      <w:r>
        <w:rPr>
          <w:lang w:eastAsia="ja-JP"/>
        </w:rPr>
        <w:t>6.4.2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_Toc112923816 \h </w:instrText>
      </w:r>
      <w:r>
        <w:fldChar w:fldCharType="separate"/>
      </w:r>
      <w:r>
        <w:t>27</w:t>
      </w:r>
      <w:r>
        <w:fldChar w:fldCharType="end"/>
      </w:r>
    </w:p>
    <w:p w14:paraId="2AF6AA47" w14:textId="12C07317" w:rsidR="00600049" w:rsidRDefault="00600049">
      <w:pPr>
        <w:pStyle w:val="TOC3"/>
        <w:rPr>
          <w:rFonts w:asciiTheme="minorHAnsi" w:eastAsiaTheme="minorEastAsia" w:hAnsiTheme="minorHAnsi" w:cstheme="minorBidi"/>
          <w:sz w:val="22"/>
          <w:szCs w:val="22"/>
        </w:rPr>
      </w:pPr>
      <w:r>
        <w:rPr>
          <w:lang w:eastAsia="ja-JP"/>
        </w:rPr>
        <w:t>6.4.3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_Toc112923817 \h </w:instrText>
      </w:r>
      <w:r>
        <w:fldChar w:fldCharType="separate"/>
      </w:r>
      <w:r>
        <w:t>27</w:t>
      </w:r>
      <w:r>
        <w:fldChar w:fldCharType="end"/>
      </w:r>
    </w:p>
    <w:p w14:paraId="53EF25DB" w14:textId="080B9617" w:rsidR="00600049" w:rsidRDefault="00600049">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_Toc112923818 \h </w:instrText>
      </w:r>
      <w:r>
        <w:fldChar w:fldCharType="separate"/>
      </w:r>
      <w:r>
        <w:t>27</w:t>
      </w:r>
      <w:r>
        <w:fldChar w:fldCharType="end"/>
      </w:r>
    </w:p>
    <w:p w14:paraId="188C2804" w14:textId="0AC3CD3C" w:rsidR="00600049" w:rsidRDefault="00600049">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PDU session handover to a target CN with an alternative S-NSSAI support</w:t>
      </w:r>
      <w:r>
        <w:tab/>
      </w:r>
      <w:r>
        <w:fldChar w:fldCharType="begin" w:fldLock="1"/>
      </w:r>
      <w:r>
        <w:instrText xml:space="preserve"> PAGEREF _Toc112923819 \h </w:instrText>
      </w:r>
      <w:r>
        <w:fldChar w:fldCharType="separate"/>
      </w:r>
      <w:r>
        <w:t>28</w:t>
      </w:r>
      <w:r>
        <w:fldChar w:fldCharType="end"/>
      </w:r>
    </w:p>
    <w:p w14:paraId="53E7D2AE" w14:textId="43EFB06C" w:rsidR="00600049" w:rsidRDefault="00600049">
      <w:pPr>
        <w:pStyle w:val="TOC3"/>
        <w:rPr>
          <w:rFonts w:asciiTheme="minorHAnsi" w:eastAsiaTheme="minorEastAsia" w:hAnsiTheme="minorHAnsi" w:cstheme="minorBidi"/>
          <w:sz w:val="22"/>
          <w:szCs w:val="22"/>
        </w:rPr>
      </w:pPr>
      <w:r>
        <w:rPr>
          <w:lang w:eastAsia="ja-JP"/>
        </w:rPr>
        <w:t>6.5.1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_Toc112923820 \h </w:instrText>
      </w:r>
      <w:r>
        <w:fldChar w:fldCharType="separate"/>
      </w:r>
      <w:r>
        <w:t>28</w:t>
      </w:r>
      <w:r>
        <w:fldChar w:fldCharType="end"/>
      </w:r>
    </w:p>
    <w:p w14:paraId="7F8A4402" w14:textId="5A57CDA4" w:rsidR="00600049" w:rsidRDefault="00600049">
      <w:pPr>
        <w:pStyle w:val="TOC3"/>
        <w:rPr>
          <w:rFonts w:asciiTheme="minorHAnsi" w:eastAsiaTheme="minorEastAsia" w:hAnsiTheme="minorHAnsi" w:cstheme="minorBidi"/>
          <w:sz w:val="22"/>
          <w:szCs w:val="22"/>
        </w:rPr>
      </w:pPr>
      <w:r>
        <w:rPr>
          <w:lang w:eastAsia="ja-JP"/>
        </w:rPr>
        <w:t>6.5.2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_Toc112923821 \h </w:instrText>
      </w:r>
      <w:r>
        <w:fldChar w:fldCharType="separate"/>
      </w:r>
      <w:r>
        <w:t>28</w:t>
      </w:r>
      <w:r>
        <w:fldChar w:fldCharType="end"/>
      </w:r>
    </w:p>
    <w:p w14:paraId="76600905" w14:textId="0B88E224" w:rsidR="00600049" w:rsidRDefault="00600049">
      <w:pPr>
        <w:pStyle w:val="TOC3"/>
        <w:rPr>
          <w:rFonts w:asciiTheme="minorHAnsi" w:eastAsiaTheme="minorEastAsia" w:hAnsiTheme="minorHAnsi" w:cstheme="minorBidi"/>
          <w:sz w:val="22"/>
          <w:szCs w:val="22"/>
        </w:rPr>
      </w:pPr>
      <w:r>
        <w:rPr>
          <w:lang w:eastAsia="ja-JP"/>
        </w:rPr>
        <w:t>6.5.3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_Toc112923822 \h </w:instrText>
      </w:r>
      <w:r>
        <w:fldChar w:fldCharType="separate"/>
      </w:r>
      <w:r>
        <w:t>28</w:t>
      </w:r>
      <w:r>
        <w:fldChar w:fldCharType="end"/>
      </w:r>
    </w:p>
    <w:p w14:paraId="5D46EE3D" w14:textId="4BA2C404" w:rsidR="00600049" w:rsidRDefault="00600049">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_Toc112923823 \h </w:instrText>
      </w:r>
      <w:r>
        <w:fldChar w:fldCharType="separate"/>
      </w:r>
      <w:r>
        <w:t>29</w:t>
      </w:r>
      <w:r>
        <w:fldChar w:fldCharType="end"/>
      </w:r>
    </w:p>
    <w:p w14:paraId="052E89E2" w14:textId="5FEC06EB" w:rsidR="00600049" w:rsidRDefault="00600049">
      <w:pPr>
        <w:pStyle w:val="TOC2"/>
        <w:rPr>
          <w:rFonts w:asciiTheme="minorHAnsi" w:eastAsiaTheme="minorEastAsia" w:hAnsiTheme="minorHAnsi" w:cstheme="minorBidi"/>
          <w:sz w:val="22"/>
          <w:szCs w:val="22"/>
        </w:rPr>
      </w:pPr>
      <w:r>
        <w:rPr>
          <w:lang w:eastAsia="zh-CN"/>
        </w:rPr>
        <w:lastRenderedPageBreak/>
        <w:t>6.6</w:t>
      </w:r>
      <w:r>
        <w:rPr>
          <w:rFonts w:asciiTheme="minorHAnsi" w:eastAsiaTheme="minorEastAsia" w:hAnsiTheme="minorHAnsi" w:cstheme="minorBidi"/>
          <w:sz w:val="22"/>
          <w:szCs w:val="22"/>
        </w:rPr>
        <w:tab/>
      </w:r>
      <w:r>
        <w:rPr>
          <w:lang w:eastAsia="ja-JP"/>
        </w:rPr>
        <w:t>Solution</w:t>
      </w:r>
      <w:r>
        <w:rPr>
          <w:lang w:eastAsia="zh-CN"/>
        </w:rPr>
        <w:t xml:space="preserve"> #6</w:t>
      </w:r>
      <w:r>
        <w:rPr>
          <w:lang w:eastAsia="ja-JP"/>
        </w:rPr>
        <w:t>: Extended SoR VPLMN Slice Information transfer to UEs</w:t>
      </w:r>
      <w:r>
        <w:tab/>
      </w:r>
      <w:r>
        <w:fldChar w:fldCharType="begin" w:fldLock="1"/>
      </w:r>
      <w:r>
        <w:instrText xml:space="preserve"> PAGEREF _Toc112923824 \h </w:instrText>
      </w:r>
      <w:r>
        <w:fldChar w:fldCharType="separate"/>
      </w:r>
      <w:r>
        <w:t>29</w:t>
      </w:r>
      <w:r>
        <w:fldChar w:fldCharType="end"/>
      </w:r>
    </w:p>
    <w:p w14:paraId="656C4FE8" w14:textId="01FCB516" w:rsidR="00600049" w:rsidRDefault="00600049">
      <w:pPr>
        <w:pStyle w:val="TOC3"/>
        <w:rPr>
          <w:rFonts w:asciiTheme="minorHAnsi" w:eastAsiaTheme="minorEastAsia" w:hAnsiTheme="minorHAnsi" w:cstheme="minorBidi"/>
          <w:sz w:val="22"/>
          <w:szCs w:val="22"/>
        </w:rPr>
      </w:pPr>
      <w:r>
        <w:rPr>
          <w:lang w:eastAsia="ja-JP"/>
        </w:rPr>
        <w:t>6.6.1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_Toc112923825 \h </w:instrText>
      </w:r>
      <w:r>
        <w:fldChar w:fldCharType="separate"/>
      </w:r>
      <w:r>
        <w:t>29</w:t>
      </w:r>
      <w:r>
        <w:fldChar w:fldCharType="end"/>
      </w:r>
    </w:p>
    <w:p w14:paraId="074268F4" w14:textId="7070008A" w:rsidR="00600049" w:rsidRDefault="00600049">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_Toc112923826 \h </w:instrText>
      </w:r>
      <w:r>
        <w:fldChar w:fldCharType="separate"/>
      </w:r>
      <w:r>
        <w:t>29</w:t>
      </w:r>
      <w:r>
        <w:fldChar w:fldCharType="end"/>
      </w:r>
    </w:p>
    <w:p w14:paraId="19C0FAD0" w14:textId="542FDC9B" w:rsidR="00600049" w:rsidRDefault="00600049">
      <w:pPr>
        <w:pStyle w:val="TOC3"/>
        <w:rPr>
          <w:rFonts w:asciiTheme="minorHAnsi" w:eastAsiaTheme="minorEastAsia" w:hAnsiTheme="minorHAnsi" w:cstheme="minorBidi"/>
          <w:sz w:val="22"/>
          <w:szCs w:val="22"/>
        </w:rPr>
      </w:pPr>
      <w:r>
        <w:rPr>
          <w:lang w:eastAsia="ja-JP"/>
        </w:rPr>
        <w:t>6.6.3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_Toc112923827 \h </w:instrText>
      </w:r>
      <w:r>
        <w:fldChar w:fldCharType="separate"/>
      </w:r>
      <w:r>
        <w:t>30</w:t>
      </w:r>
      <w:r>
        <w:fldChar w:fldCharType="end"/>
      </w:r>
    </w:p>
    <w:p w14:paraId="1B62AA72" w14:textId="7349BD64" w:rsidR="00600049" w:rsidRDefault="00600049">
      <w:pPr>
        <w:pStyle w:val="TOC4"/>
        <w:rPr>
          <w:rFonts w:asciiTheme="minorHAnsi" w:eastAsiaTheme="minorEastAsia" w:hAnsiTheme="minorHAnsi" w:cstheme="minorBidi"/>
          <w:sz w:val="22"/>
          <w:szCs w:val="22"/>
        </w:rPr>
      </w:pPr>
      <w:r>
        <w:rPr>
          <w:lang w:eastAsia="ja-JP"/>
        </w:rPr>
        <w:t>6.6.3.1</w:t>
      </w:r>
      <w:r>
        <w:rPr>
          <w:rFonts w:asciiTheme="minorHAnsi" w:eastAsiaTheme="minorEastAsia" w:hAnsiTheme="minorHAnsi" w:cstheme="minorBidi"/>
          <w:sz w:val="22"/>
          <w:szCs w:val="22"/>
        </w:rPr>
        <w:tab/>
      </w:r>
      <w:r>
        <w:rPr>
          <w:lang w:eastAsia="ja-JP"/>
        </w:rPr>
        <w:t>Extended SoR VPLMN Slice Information transfer to UE</w:t>
      </w:r>
      <w:r>
        <w:tab/>
      </w:r>
      <w:r>
        <w:fldChar w:fldCharType="begin" w:fldLock="1"/>
      </w:r>
      <w:r>
        <w:instrText xml:space="preserve"> PAGEREF _Toc112923828 \h </w:instrText>
      </w:r>
      <w:r>
        <w:fldChar w:fldCharType="separate"/>
      </w:r>
      <w:r>
        <w:t>30</w:t>
      </w:r>
      <w:r>
        <w:fldChar w:fldCharType="end"/>
      </w:r>
    </w:p>
    <w:p w14:paraId="3331A9B0" w14:textId="6D78AF1C" w:rsidR="00600049" w:rsidRDefault="00600049">
      <w:pPr>
        <w:pStyle w:val="TOC5"/>
        <w:rPr>
          <w:rFonts w:asciiTheme="minorHAnsi" w:eastAsiaTheme="minorEastAsia" w:hAnsiTheme="minorHAnsi" w:cstheme="minorBidi"/>
          <w:sz w:val="22"/>
          <w:szCs w:val="22"/>
        </w:rPr>
      </w:pPr>
      <w:r>
        <w:t>6.6.3.1.1</w:t>
      </w:r>
      <w:r>
        <w:rPr>
          <w:rFonts w:asciiTheme="minorHAnsi" w:eastAsiaTheme="minorEastAsia" w:hAnsiTheme="minorHAnsi" w:cstheme="minorBidi"/>
          <w:sz w:val="22"/>
          <w:szCs w:val="22"/>
        </w:rPr>
        <w:tab/>
      </w:r>
      <w:r>
        <w:t>UE Initiated capability indication</w:t>
      </w:r>
      <w:r>
        <w:tab/>
      </w:r>
      <w:r>
        <w:fldChar w:fldCharType="begin" w:fldLock="1"/>
      </w:r>
      <w:r>
        <w:instrText xml:space="preserve"> PAGEREF _Toc112923829 \h </w:instrText>
      </w:r>
      <w:r>
        <w:fldChar w:fldCharType="separate"/>
      </w:r>
      <w:r>
        <w:t>31</w:t>
      </w:r>
      <w:r>
        <w:fldChar w:fldCharType="end"/>
      </w:r>
    </w:p>
    <w:p w14:paraId="1347895A" w14:textId="7F29DBB7" w:rsidR="00600049" w:rsidRDefault="00600049">
      <w:pPr>
        <w:pStyle w:val="TOC5"/>
        <w:rPr>
          <w:rFonts w:asciiTheme="minorHAnsi" w:eastAsiaTheme="minorEastAsia" w:hAnsiTheme="minorHAnsi" w:cstheme="minorBidi"/>
          <w:sz w:val="22"/>
          <w:szCs w:val="22"/>
        </w:rPr>
      </w:pPr>
      <w:r>
        <w:rPr>
          <w:lang w:eastAsia="ja-JP"/>
        </w:rPr>
        <w:t>6.6.3.1.2</w:t>
      </w:r>
      <w:r>
        <w:rPr>
          <w:rFonts w:asciiTheme="minorHAnsi" w:eastAsiaTheme="minorEastAsia" w:hAnsiTheme="minorHAnsi" w:cstheme="minorBidi"/>
          <w:sz w:val="22"/>
          <w:szCs w:val="22"/>
        </w:rPr>
        <w:tab/>
      </w:r>
      <w:r>
        <w:rPr>
          <w:lang w:eastAsia="ja-JP"/>
        </w:rPr>
        <w:t>Network Triggered capability indication</w:t>
      </w:r>
      <w:r>
        <w:tab/>
      </w:r>
      <w:r>
        <w:fldChar w:fldCharType="begin" w:fldLock="1"/>
      </w:r>
      <w:r>
        <w:instrText xml:space="preserve"> PAGEREF _Toc112923830 \h </w:instrText>
      </w:r>
      <w:r>
        <w:fldChar w:fldCharType="separate"/>
      </w:r>
      <w:r>
        <w:t>33</w:t>
      </w:r>
      <w:r>
        <w:fldChar w:fldCharType="end"/>
      </w:r>
    </w:p>
    <w:p w14:paraId="3A6CEEF4" w14:textId="1CA5C0CE" w:rsidR="00600049" w:rsidRDefault="00600049">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rPr>
          <w:lang w:eastAsia="ja-JP"/>
        </w:rPr>
        <w:t xml:space="preserve">Impacts on </w:t>
      </w:r>
      <w:r>
        <w:rPr>
          <w:lang w:eastAsia="zh-CN"/>
        </w:rPr>
        <w:t>E</w:t>
      </w:r>
      <w:r>
        <w:rPr>
          <w:lang w:eastAsia="ja-JP"/>
        </w:rPr>
        <w:t xml:space="preserve">xisting </w:t>
      </w:r>
      <w:r>
        <w:rPr>
          <w:lang w:eastAsia="zh-CN"/>
        </w:rPr>
        <w:t>N</w:t>
      </w:r>
      <w:r>
        <w:rPr>
          <w:lang w:eastAsia="ja-JP"/>
        </w:rPr>
        <w:t xml:space="preserve">odes and </w:t>
      </w:r>
      <w:r>
        <w:rPr>
          <w:lang w:eastAsia="zh-CN"/>
        </w:rPr>
        <w:t>F</w:t>
      </w:r>
      <w:r>
        <w:rPr>
          <w:lang w:eastAsia="ja-JP"/>
        </w:rPr>
        <w:t>unctionality</w:t>
      </w:r>
      <w:r>
        <w:tab/>
      </w:r>
      <w:r>
        <w:fldChar w:fldCharType="begin" w:fldLock="1"/>
      </w:r>
      <w:r>
        <w:instrText xml:space="preserve"> PAGEREF _Toc112923831 \h </w:instrText>
      </w:r>
      <w:r>
        <w:fldChar w:fldCharType="separate"/>
      </w:r>
      <w:r>
        <w:t>34</w:t>
      </w:r>
      <w:r>
        <w:fldChar w:fldCharType="end"/>
      </w:r>
    </w:p>
    <w:p w14:paraId="0017D565" w14:textId="07CCBFF3" w:rsidR="00600049" w:rsidRDefault="00600049">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Enabling awareness of Network Slice availability in VPLMNs</w:t>
      </w:r>
      <w:r>
        <w:tab/>
      </w:r>
      <w:r>
        <w:fldChar w:fldCharType="begin" w:fldLock="1"/>
      </w:r>
      <w:r>
        <w:instrText xml:space="preserve"> PAGEREF _Toc112923832 \h </w:instrText>
      </w:r>
      <w:r>
        <w:fldChar w:fldCharType="separate"/>
      </w:r>
      <w:r>
        <w:t>34</w:t>
      </w:r>
      <w:r>
        <w:fldChar w:fldCharType="end"/>
      </w:r>
    </w:p>
    <w:p w14:paraId="2D62337F" w14:textId="6B5BFF9E" w:rsidR="00600049" w:rsidRDefault="00600049">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_Toc112923833 \h </w:instrText>
      </w:r>
      <w:r>
        <w:fldChar w:fldCharType="separate"/>
      </w:r>
      <w:r>
        <w:t>34</w:t>
      </w:r>
      <w:r>
        <w:fldChar w:fldCharType="end"/>
      </w:r>
    </w:p>
    <w:p w14:paraId="2B5E64A2" w14:textId="5F5B119E" w:rsidR="00600049" w:rsidRDefault="0060004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_Toc112923834 \h </w:instrText>
      </w:r>
      <w:r>
        <w:fldChar w:fldCharType="separate"/>
      </w:r>
      <w:r>
        <w:t>34</w:t>
      </w:r>
      <w:r>
        <w:fldChar w:fldCharType="end"/>
      </w:r>
    </w:p>
    <w:p w14:paraId="5F4765A1" w14:textId="45D2E694" w:rsidR="00600049" w:rsidRDefault="00600049">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_Toc112923835 \h </w:instrText>
      </w:r>
      <w:r>
        <w:fldChar w:fldCharType="separate"/>
      </w:r>
      <w:r>
        <w:t>35</w:t>
      </w:r>
      <w:r>
        <w:fldChar w:fldCharType="end"/>
      </w:r>
    </w:p>
    <w:p w14:paraId="5112B5F7" w14:textId="6B151D97" w:rsidR="00600049" w:rsidRDefault="00600049">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Option 1 - UE's USIM is NOT configured to receive a Slice-Aware SoR</w:t>
      </w:r>
      <w:r>
        <w:tab/>
      </w:r>
      <w:r>
        <w:fldChar w:fldCharType="begin" w:fldLock="1"/>
      </w:r>
      <w:r>
        <w:instrText xml:space="preserve"> PAGEREF _Toc112923836 \h </w:instrText>
      </w:r>
      <w:r>
        <w:fldChar w:fldCharType="separate"/>
      </w:r>
      <w:r>
        <w:t>35</w:t>
      </w:r>
      <w:r>
        <w:fldChar w:fldCharType="end"/>
      </w:r>
    </w:p>
    <w:p w14:paraId="55DBB4D2" w14:textId="25EEF78E" w:rsidR="00600049" w:rsidRDefault="00600049">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Option 2 - UE's USIM is configured to receive a Slice-Aware SoR</w:t>
      </w:r>
      <w:r>
        <w:tab/>
      </w:r>
      <w:r>
        <w:fldChar w:fldCharType="begin" w:fldLock="1"/>
      </w:r>
      <w:r>
        <w:instrText xml:space="preserve"> PAGEREF _Toc112923837 \h </w:instrText>
      </w:r>
      <w:r>
        <w:fldChar w:fldCharType="separate"/>
      </w:r>
      <w:r>
        <w:t>36</w:t>
      </w:r>
      <w:r>
        <w:fldChar w:fldCharType="end"/>
      </w:r>
    </w:p>
    <w:p w14:paraId="68B4D24D" w14:textId="3A427494" w:rsidR="00600049" w:rsidRDefault="00600049">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_Toc112923838 \h </w:instrText>
      </w:r>
      <w:r>
        <w:fldChar w:fldCharType="separate"/>
      </w:r>
      <w:r>
        <w:t>36</w:t>
      </w:r>
      <w:r>
        <w:fldChar w:fldCharType="end"/>
      </w:r>
    </w:p>
    <w:p w14:paraId="7BF4B108" w14:textId="31ADB525" w:rsidR="00600049" w:rsidRDefault="00600049">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Gracefully network slice termination</w:t>
      </w:r>
      <w:r>
        <w:tab/>
      </w:r>
      <w:r>
        <w:fldChar w:fldCharType="begin" w:fldLock="1"/>
      </w:r>
      <w:r>
        <w:instrText xml:space="preserve"> PAGEREF _Toc112923839 \h </w:instrText>
      </w:r>
      <w:r>
        <w:fldChar w:fldCharType="separate"/>
      </w:r>
      <w:r>
        <w:t>37</w:t>
      </w:r>
      <w:r>
        <w:fldChar w:fldCharType="end"/>
      </w:r>
    </w:p>
    <w:p w14:paraId="753870AC" w14:textId="781EE16B" w:rsidR="00600049" w:rsidRDefault="00600049">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_Toc112923840 \h </w:instrText>
      </w:r>
      <w:r>
        <w:fldChar w:fldCharType="separate"/>
      </w:r>
      <w:r>
        <w:t>37</w:t>
      </w:r>
      <w:r>
        <w:fldChar w:fldCharType="end"/>
      </w:r>
    </w:p>
    <w:p w14:paraId="11475E90" w14:textId="63E56D09" w:rsidR="00600049" w:rsidRDefault="00600049">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_Toc112923841 \h </w:instrText>
      </w:r>
      <w:r>
        <w:fldChar w:fldCharType="separate"/>
      </w:r>
      <w:r>
        <w:t>38</w:t>
      </w:r>
      <w:r>
        <w:fldChar w:fldCharType="end"/>
      </w:r>
    </w:p>
    <w:p w14:paraId="7A037953" w14:textId="354BABB5" w:rsidR="00600049" w:rsidRDefault="00600049">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_Toc112923842 \h </w:instrText>
      </w:r>
      <w:r>
        <w:fldChar w:fldCharType="separate"/>
      </w:r>
      <w:r>
        <w:t>38</w:t>
      </w:r>
      <w:r>
        <w:fldChar w:fldCharType="end"/>
      </w:r>
    </w:p>
    <w:p w14:paraId="72525C23" w14:textId="53C82362" w:rsidR="00600049" w:rsidRDefault="00600049">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_Toc112923843 \h </w:instrText>
      </w:r>
      <w:r>
        <w:fldChar w:fldCharType="separate"/>
      </w:r>
      <w:r>
        <w:t>40</w:t>
      </w:r>
      <w:r>
        <w:fldChar w:fldCharType="end"/>
      </w:r>
    </w:p>
    <w:p w14:paraId="5CA595A3" w14:textId="3996516A" w:rsidR="00600049" w:rsidRDefault="00600049">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ja-JP"/>
        </w:rPr>
        <w:t>Solution</w:t>
      </w:r>
      <w:r>
        <w:rPr>
          <w:lang w:eastAsia="zh-CN"/>
        </w:rPr>
        <w:t xml:space="preserve"> #9: </w:t>
      </w:r>
      <w:r>
        <w:rPr>
          <w:lang w:eastAsia="ja-JP"/>
        </w:rPr>
        <w:t>Support of a Network Slice with an AoS not matching existing TA boundaries.</w:t>
      </w:r>
      <w:r>
        <w:tab/>
      </w:r>
      <w:r>
        <w:fldChar w:fldCharType="begin" w:fldLock="1"/>
      </w:r>
      <w:r>
        <w:instrText xml:space="preserve"> PAGEREF _Toc112923844 \h </w:instrText>
      </w:r>
      <w:r>
        <w:fldChar w:fldCharType="separate"/>
      </w:r>
      <w:r>
        <w:t>41</w:t>
      </w:r>
      <w:r>
        <w:fldChar w:fldCharType="end"/>
      </w:r>
    </w:p>
    <w:p w14:paraId="576A6FD8" w14:textId="06208DC3" w:rsidR="00600049" w:rsidRDefault="00600049">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_Toc112923845 \h </w:instrText>
      </w:r>
      <w:r>
        <w:fldChar w:fldCharType="separate"/>
      </w:r>
      <w:r>
        <w:t>41</w:t>
      </w:r>
      <w:r>
        <w:fldChar w:fldCharType="end"/>
      </w:r>
    </w:p>
    <w:p w14:paraId="2951A54F" w14:textId="2A990A83" w:rsidR="00600049" w:rsidRDefault="00600049">
      <w:pPr>
        <w:pStyle w:val="TOC3"/>
        <w:rPr>
          <w:rFonts w:asciiTheme="minorHAnsi" w:eastAsiaTheme="minorEastAsia" w:hAnsiTheme="minorHAnsi" w:cstheme="minorBidi"/>
          <w:sz w:val="22"/>
          <w:szCs w:val="22"/>
        </w:rPr>
      </w:pPr>
      <w:r>
        <w:rPr>
          <w:lang w:eastAsia="ja-JP"/>
        </w:rPr>
        <w:t>6.9.2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_Toc112923846 \h </w:instrText>
      </w:r>
      <w:r>
        <w:fldChar w:fldCharType="separate"/>
      </w:r>
      <w:r>
        <w:t>41</w:t>
      </w:r>
      <w:r>
        <w:fldChar w:fldCharType="end"/>
      </w:r>
    </w:p>
    <w:p w14:paraId="3C3F9A7F" w14:textId="13D52556" w:rsidR="00600049" w:rsidRDefault="00600049">
      <w:pPr>
        <w:pStyle w:val="TOC3"/>
        <w:rPr>
          <w:rFonts w:asciiTheme="minorHAnsi" w:eastAsiaTheme="minorEastAsia" w:hAnsiTheme="minorHAnsi" w:cstheme="minorBidi"/>
          <w:sz w:val="22"/>
          <w:szCs w:val="22"/>
        </w:rPr>
      </w:pPr>
      <w:r>
        <w:rPr>
          <w:lang w:eastAsia="ja-JP"/>
        </w:rPr>
        <w:t>6.9.3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_Toc112923847 \h </w:instrText>
      </w:r>
      <w:r>
        <w:fldChar w:fldCharType="separate"/>
      </w:r>
      <w:r>
        <w:t>42</w:t>
      </w:r>
      <w:r>
        <w:fldChar w:fldCharType="end"/>
      </w:r>
    </w:p>
    <w:p w14:paraId="6F16C8F5" w14:textId="5F8DA2FF" w:rsidR="00600049" w:rsidRDefault="00600049">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_Toc112923848 \h </w:instrText>
      </w:r>
      <w:r>
        <w:fldChar w:fldCharType="separate"/>
      </w:r>
      <w:r>
        <w:t>44</w:t>
      </w:r>
      <w:r>
        <w:fldChar w:fldCharType="end"/>
      </w:r>
    </w:p>
    <w:p w14:paraId="58286280" w14:textId="052EABCA" w:rsidR="00600049" w:rsidRDefault="00600049">
      <w:pPr>
        <w:pStyle w:val="TOC2"/>
        <w:rPr>
          <w:rFonts w:asciiTheme="minorHAnsi" w:eastAsiaTheme="minorEastAsia" w:hAnsiTheme="minorHAnsi" w:cstheme="minorBidi"/>
          <w:sz w:val="22"/>
          <w:szCs w:val="22"/>
        </w:rPr>
      </w:pPr>
      <w:r>
        <w:rPr>
          <w:lang w:eastAsia="ja-JP"/>
        </w:rPr>
        <w:t>6.10</w:t>
      </w:r>
      <w:r>
        <w:rPr>
          <w:rFonts w:asciiTheme="minorHAnsi" w:eastAsiaTheme="minorEastAsia" w:hAnsiTheme="minorHAnsi" w:cstheme="minorBidi"/>
          <w:sz w:val="22"/>
          <w:szCs w:val="22"/>
        </w:rPr>
        <w:tab/>
      </w:r>
      <w:r>
        <w:rPr>
          <w:lang w:eastAsia="ja-JP"/>
        </w:rPr>
        <w:t>Solution #10: Associating a validity timer with a temporary slice</w:t>
      </w:r>
      <w:r>
        <w:tab/>
      </w:r>
      <w:r>
        <w:fldChar w:fldCharType="begin" w:fldLock="1"/>
      </w:r>
      <w:r>
        <w:instrText xml:space="preserve"> PAGEREF _Toc112923849 \h </w:instrText>
      </w:r>
      <w:r>
        <w:fldChar w:fldCharType="separate"/>
      </w:r>
      <w:r>
        <w:t>45</w:t>
      </w:r>
      <w:r>
        <w:fldChar w:fldCharType="end"/>
      </w:r>
    </w:p>
    <w:p w14:paraId="2057C050" w14:textId="0289FF1C" w:rsidR="00600049" w:rsidRDefault="00600049">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_Toc112923850 \h </w:instrText>
      </w:r>
      <w:r>
        <w:fldChar w:fldCharType="separate"/>
      </w:r>
      <w:r>
        <w:t>45</w:t>
      </w:r>
      <w:r>
        <w:fldChar w:fldCharType="end"/>
      </w:r>
    </w:p>
    <w:p w14:paraId="6179818C" w14:textId="1FDA058D" w:rsidR="00600049" w:rsidRDefault="00600049">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_Toc112923851 \h </w:instrText>
      </w:r>
      <w:r>
        <w:fldChar w:fldCharType="separate"/>
      </w:r>
      <w:r>
        <w:t>46</w:t>
      </w:r>
      <w:r>
        <w:fldChar w:fldCharType="end"/>
      </w:r>
    </w:p>
    <w:p w14:paraId="0D6BB273" w14:textId="7D9B93FB" w:rsidR="00600049" w:rsidRDefault="00600049">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_Toc112923852 \h </w:instrText>
      </w:r>
      <w:r>
        <w:fldChar w:fldCharType="separate"/>
      </w:r>
      <w:r>
        <w:t>46</w:t>
      </w:r>
      <w:r>
        <w:fldChar w:fldCharType="end"/>
      </w:r>
    </w:p>
    <w:p w14:paraId="77A9B067" w14:textId="70BB731B" w:rsidR="00600049" w:rsidRDefault="00600049">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ja-JP"/>
        </w:rPr>
        <w:t>Solution</w:t>
      </w:r>
      <w:r>
        <w:rPr>
          <w:lang w:eastAsia="zh-CN"/>
        </w:rPr>
        <w:t xml:space="preserve"> #11</w:t>
      </w:r>
      <w:r>
        <w:rPr>
          <w:lang w:eastAsia="ja-JP"/>
        </w:rPr>
        <w:t>: Enabling UEs to Request S-NSSAIs not uniformly available</w:t>
      </w:r>
      <w:r>
        <w:tab/>
      </w:r>
      <w:r>
        <w:fldChar w:fldCharType="begin" w:fldLock="1"/>
      </w:r>
      <w:r>
        <w:instrText xml:space="preserve"> PAGEREF _Toc112923853 \h </w:instrText>
      </w:r>
      <w:r>
        <w:fldChar w:fldCharType="separate"/>
      </w:r>
      <w:r>
        <w:t>47</w:t>
      </w:r>
      <w:r>
        <w:fldChar w:fldCharType="end"/>
      </w:r>
    </w:p>
    <w:p w14:paraId="43E15C53" w14:textId="6777582D" w:rsidR="00600049" w:rsidRDefault="00600049">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_Toc112923854 \h </w:instrText>
      </w:r>
      <w:r>
        <w:fldChar w:fldCharType="separate"/>
      </w:r>
      <w:r>
        <w:t>47</w:t>
      </w:r>
      <w:r>
        <w:fldChar w:fldCharType="end"/>
      </w:r>
    </w:p>
    <w:p w14:paraId="379FAE33" w14:textId="05FC6104" w:rsidR="00600049" w:rsidRDefault="00600049">
      <w:pPr>
        <w:pStyle w:val="TOC3"/>
        <w:rPr>
          <w:rFonts w:asciiTheme="minorHAnsi" w:eastAsiaTheme="minorEastAsia" w:hAnsiTheme="minorHAnsi" w:cstheme="minorBidi"/>
          <w:sz w:val="22"/>
          <w:szCs w:val="22"/>
        </w:rPr>
      </w:pPr>
      <w:r>
        <w:rPr>
          <w:lang w:eastAsia="ja-JP"/>
        </w:rPr>
        <w:t>6.11.2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_Toc112923855 \h </w:instrText>
      </w:r>
      <w:r>
        <w:fldChar w:fldCharType="separate"/>
      </w:r>
      <w:r>
        <w:t>47</w:t>
      </w:r>
      <w:r>
        <w:fldChar w:fldCharType="end"/>
      </w:r>
    </w:p>
    <w:p w14:paraId="03EAB066" w14:textId="34D601E4" w:rsidR="00600049" w:rsidRDefault="00600049">
      <w:pPr>
        <w:pStyle w:val="TOC3"/>
        <w:rPr>
          <w:rFonts w:asciiTheme="minorHAnsi" w:eastAsiaTheme="minorEastAsia" w:hAnsiTheme="minorHAnsi" w:cstheme="minorBidi"/>
          <w:sz w:val="22"/>
          <w:szCs w:val="22"/>
        </w:rPr>
      </w:pPr>
      <w:r>
        <w:rPr>
          <w:lang w:eastAsia="ja-JP"/>
        </w:rPr>
        <w:t>6.11.3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_Toc112923856 \h </w:instrText>
      </w:r>
      <w:r>
        <w:fldChar w:fldCharType="separate"/>
      </w:r>
      <w:r>
        <w:t>48</w:t>
      </w:r>
      <w:r>
        <w:fldChar w:fldCharType="end"/>
      </w:r>
    </w:p>
    <w:p w14:paraId="5D7DF2AC" w14:textId="09E10DCA" w:rsidR="00600049" w:rsidRDefault="00600049">
      <w:pPr>
        <w:pStyle w:val="TOC4"/>
        <w:rPr>
          <w:rFonts w:asciiTheme="minorHAnsi" w:eastAsiaTheme="minorEastAsia" w:hAnsiTheme="minorHAnsi" w:cstheme="minorBidi"/>
          <w:sz w:val="22"/>
          <w:szCs w:val="22"/>
        </w:rPr>
      </w:pPr>
      <w:r>
        <w:rPr>
          <w:lang w:eastAsia="ko-KR"/>
        </w:rPr>
        <w:t>6.11.3.1</w:t>
      </w:r>
      <w:r>
        <w:rPr>
          <w:rFonts w:asciiTheme="minorHAnsi" w:eastAsiaTheme="minorEastAsia" w:hAnsiTheme="minorHAnsi" w:cstheme="minorBidi"/>
          <w:sz w:val="22"/>
          <w:szCs w:val="22"/>
        </w:rPr>
        <w:tab/>
      </w:r>
      <w:r>
        <w:rPr>
          <w:lang w:eastAsia="ko-KR"/>
        </w:rPr>
        <w:t>Registration Procedure</w:t>
      </w:r>
      <w:r>
        <w:tab/>
      </w:r>
      <w:r>
        <w:fldChar w:fldCharType="begin" w:fldLock="1"/>
      </w:r>
      <w:r>
        <w:instrText xml:space="preserve"> PAGEREF _Toc112923857 \h </w:instrText>
      </w:r>
      <w:r>
        <w:fldChar w:fldCharType="separate"/>
      </w:r>
      <w:r>
        <w:t>48</w:t>
      </w:r>
      <w:r>
        <w:fldChar w:fldCharType="end"/>
      </w:r>
    </w:p>
    <w:p w14:paraId="43D3A479" w14:textId="4FB9EED9" w:rsidR="00600049" w:rsidRDefault="00600049">
      <w:pPr>
        <w:pStyle w:val="TOC4"/>
        <w:rPr>
          <w:rFonts w:asciiTheme="minorHAnsi" w:eastAsiaTheme="minorEastAsia" w:hAnsiTheme="minorHAnsi" w:cstheme="minorBidi"/>
          <w:sz w:val="22"/>
          <w:szCs w:val="22"/>
        </w:rPr>
      </w:pPr>
      <w:r>
        <w:rPr>
          <w:lang w:eastAsia="ko-KR"/>
        </w:rPr>
        <w:t>6.11.3.2</w:t>
      </w:r>
      <w:r>
        <w:rPr>
          <w:rFonts w:asciiTheme="minorHAnsi" w:eastAsiaTheme="minorEastAsia" w:hAnsiTheme="minorHAnsi" w:cstheme="minorBidi"/>
          <w:sz w:val="22"/>
          <w:szCs w:val="22"/>
        </w:rPr>
        <w:tab/>
      </w:r>
      <w:r w:rsidRPr="00B034BC">
        <w:rPr>
          <w:rFonts w:eastAsia="DengXian"/>
          <w:lang w:eastAsia="zh-CN"/>
        </w:rPr>
        <w:t xml:space="preserve">UE Configuration Update </w:t>
      </w:r>
      <w:r>
        <w:rPr>
          <w:lang w:eastAsia="ko-KR"/>
        </w:rPr>
        <w:t>Procedure</w:t>
      </w:r>
      <w:r>
        <w:tab/>
      </w:r>
      <w:r>
        <w:fldChar w:fldCharType="begin" w:fldLock="1"/>
      </w:r>
      <w:r>
        <w:instrText xml:space="preserve"> PAGEREF _Toc112923858 \h </w:instrText>
      </w:r>
      <w:r>
        <w:fldChar w:fldCharType="separate"/>
      </w:r>
      <w:r>
        <w:t>49</w:t>
      </w:r>
      <w:r>
        <w:fldChar w:fldCharType="end"/>
      </w:r>
    </w:p>
    <w:p w14:paraId="295996B1" w14:textId="6E76300E" w:rsidR="00600049" w:rsidRDefault="00600049">
      <w:pPr>
        <w:pStyle w:val="TOC4"/>
        <w:rPr>
          <w:rFonts w:asciiTheme="minorHAnsi" w:eastAsiaTheme="minorEastAsia" w:hAnsiTheme="minorHAnsi" w:cstheme="minorBidi"/>
          <w:sz w:val="22"/>
          <w:szCs w:val="22"/>
        </w:rPr>
      </w:pPr>
      <w:r>
        <w:rPr>
          <w:lang w:eastAsia="ko-KR"/>
        </w:rPr>
        <w:t>6.11.3.3</w:t>
      </w:r>
      <w:r>
        <w:rPr>
          <w:rFonts w:asciiTheme="minorHAnsi" w:eastAsiaTheme="minorEastAsia" w:hAnsiTheme="minorHAnsi" w:cstheme="minorBidi"/>
          <w:sz w:val="22"/>
          <w:szCs w:val="22"/>
        </w:rPr>
        <w:tab/>
      </w:r>
      <w:r>
        <w:rPr>
          <w:lang w:eastAsia="zh-CN"/>
        </w:rPr>
        <w:t>UE Requested PDU Session Establishment Procedure</w:t>
      </w:r>
      <w:r>
        <w:tab/>
      </w:r>
      <w:r>
        <w:fldChar w:fldCharType="begin" w:fldLock="1"/>
      </w:r>
      <w:r>
        <w:instrText xml:space="preserve"> PAGEREF _Toc112923859 \h </w:instrText>
      </w:r>
      <w:r>
        <w:fldChar w:fldCharType="separate"/>
      </w:r>
      <w:r>
        <w:t>49</w:t>
      </w:r>
      <w:r>
        <w:fldChar w:fldCharType="end"/>
      </w:r>
    </w:p>
    <w:p w14:paraId="6CF6CAE1" w14:textId="2058E18E" w:rsidR="00600049" w:rsidRDefault="00600049">
      <w:pPr>
        <w:pStyle w:val="TOC4"/>
        <w:rPr>
          <w:rFonts w:asciiTheme="minorHAnsi" w:eastAsiaTheme="minorEastAsia" w:hAnsiTheme="minorHAnsi" w:cstheme="minorBidi"/>
          <w:sz w:val="22"/>
          <w:szCs w:val="22"/>
        </w:rPr>
      </w:pPr>
      <w:r>
        <w:rPr>
          <w:lang w:eastAsia="ko-KR"/>
        </w:rPr>
        <w:t>6.11.3.4</w:t>
      </w:r>
      <w:r>
        <w:rPr>
          <w:rFonts w:asciiTheme="minorHAnsi" w:eastAsiaTheme="minorEastAsia" w:hAnsiTheme="minorHAnsi" w:cstheme="minorBidi"/>
          <w:sz w:val="22"/>
          <w:szCs w:val="22"/>
        </w:rPr>
        <w:tab/>
      </w:r>
      <w:r>
        <w:rPr>
          <w:lang w:eastAsia="ko-KR"/>
        </w:rPr>
        <w:t>Service Request</w:t>
      </w:r>
      <w:r>
        <w:tab/>
      </w:r>
      <w:r>
        <w:fldChar w:fldCharType="begin" w:fldLock="1"/>
      </w:r>
      <w:r>
        <w:instrText xml:space="preserve"> PAGEREF _Toc112923860 \h </w:instrText>
      </w:r>
      <w:r>
        <w:fldChar w:fldCharType="separate"/>
      </w:r>
      <w:r>
        <w:t>49</w:t>
      </w:r>
      <w:r>
        <w:fldChar w:fldCharType="end"/>
      </w:r>
    </w:p>
    <w:p w14:paraId="52D21DFC" w14:textId="2BECE611" w:rsidR="00600049" w:rsidRDefault="00600049">
      <w:pPr>
        <w:pStyle w:val="TOC4"/>
        <w:rPr>
          <w:rFonts w:asciiTheme="minorHAnsi" w:eastAsiaTheme="minorEastAsia" w:hAnsiTheme="minorHAnsi" w:cstheme="minorBidi"/>
          <w:sz w:val="22"/>
          <w:szCs w:val="22"/>
        </w:rPr>
      </w:pPr>
      <w:r>
        <w:rPr>
          <w:lang w:eastAsia="ko-KR"/>
        </w:rPr>
        <w:t>6.11.3.5</w:t>
      </w:r>
      <w:r>
        <w:rPr>
          <w:rFonts w:asciiTheme="minorHAnsi" w:eastAsiaTheme="minorEastAsia" w:hAnsiTheme="minorHAnsi" w:cstheme="minorBidi"/>
          <w:sz w:val="22"/>
          <w:szCs w:val="22"/>
        </w:rPr>
        <w:tab/>
      </w:r>
      <w:r>
        <w:rPr>
          <w:lang w:eastAsia="ko-KR"/>
        </w:rPr>
        <w:t>PDU Session Release</w:t>
      </w:r>
      <w:r>
        <w:tab/>
      </w:r>
      <w:r>
        <w:fldChar w:fldCharType="begin" w:fldLock="1"/>
      </w:r>
      <w:r>
        <w:instrText xml:space="preserve"> PAGEREF _Toc112923861 \h </w:instrText>
      </w:r>
      <w:r>
        <w:fldChar w:fldCharType="separate"/>
      </w:r>
      <w:r>
        <w:t>49</w:t>
      </w:r>
      <w:r>
        <w:fldChar w:fldCharType="end"/>
      </w:r>
    </w:p>
    <w:p w14:paraId="61D53D50" w14:textId="531A4A16" w:rsidR="00600049" w:rsidRDefault="00600049">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_Toc112923862 \h </w:instrText>
      </w:r>
      <w:r>
        <w:fldChar w:fldCharType="separate"/>
      </w:r>
      <w:r>
        <w:t>49</w:t>
      </w:r>
      <w:r>
        <w:fldChar w:fldCharType="end"/>
      </w:r>
    </w:p>
    <w:p w14:paraId="4C9E0E10" w14:textId="448A6176" w:rsidR="00600049" w:rsidRDefault="00600049">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ja-JP"/>
        </w:rPr>
        <w:t>Solution</w:t>
      </w:r>
      <w:r>
        <w:rPr>
          <w:lang w:eastAsia="zh-CN"/>
        </w:rPr>
        <w:t xml:space="preserve"> #12</w:t>
      </w:r>
      <w:r>
        <w:rPr>
          <w:lang w:eastAsia="ja-JP"/>
        </w:rPr>
        <w:t>: Solution for Centralized Counting for Multiple Service Areas and 5GS-EPS Interworking</w:t>
      </w:r>
      <w:r>
        <w:tab/>
      </w:r>
      <w:r>
        <w:fldChar w:fldCharType="begin" w:fldLock="1"/>
      </w:r>
      <w:r>
        <w:instrText xml:space="preserve"> PAGEREF _Toc112923863 \h </w:instrText>
      </w:r>
      <w:r>
        <w:fldChar w:fldCharType="separate"/>
      </w:r>
      <w:r>
        <w:t>50</w:t>
      </w:r>
      <w:r>
        <w:fldChar w:fldCharType="end"/>
      </w:r>
    </w:p>
    <w:p w14:paraId="668E5A25" w14:textId="6415A6A8" w:rsidR="00600049" w:rsidRDefault="00600049">
      <w:pPr>
        <w:pStyle w:val="TOC3"/>
        <w:rPr>
          <w:rFonts w:asciiTheme="minorHAnsi" w:eastAsiaTheme="minorEastAsia" w:hAnsiTheme="minorHAnsi" w:cstheme="minorBidi"/>
          <w:sz w:val="22"/>
          <w:szCs w:val="22"/>
        </w:rPr>
      </w:pPr>
      <w:r>
        <w:rPr>
          <w:lang w:eastAsia="ja-JP"/>
        </w:rPr>
        <w:t>6.12.1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_Toc112923864 \h </w:instrText>
      </w:r>
      <w:r>
        <w:fldChar w:fldCharType="separate"/>
      </w:r>
      <w:r>
        <w:t>50</w:t>
      </w:r>
      <w:r>
        <w:fldChar w:fldCharType="end"/>
      </w:r>
    </w:p>
    <w:p w14:paraId="7E253194" w14:textId="2391B24B" w:rsidR="00600049" w:rsidRDefault="00600049">
      <w:pPr>
        <w:pStyle w:val="TOC3"/>
        <w:rPr>
          <w:rFonts w:asciiTheme="minorHAnsi" w:eastAsiaTheme="minorEastAsia" w:hAnsiTheme="minorHAnsi" w:cstheme="minorBidi"/>
          <w:sz w:val="22"/>
          <w:szCs w:val="22"/>
        </w:rPr>
      </w:pPr>
      <w:r>
        <w:rPr>
          <w:lang w:eastAsia="ja-JP"/>
        </w:rPr>
        <w:t>6.12.2</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_Toc112923865 \h </w:instrText>
      </w:r>
      <w:r>
        <w:fldChar w:fldCharType="separate"/>
      </w:r>
      <w:r>
        <w:t>51</w:t>
      </w:r>
      <w:r>
        <w:fldChar w:fldCharType="end"/>
      </w:r>
    </w:p>
    <w:p w14:paraId="73EBE96F" w14:textId="06C484A7" w:rsidR="00600049" w:rsidRDefault="00600049">
      <w:pPr>
        <w:pStyle w:val="TOC4"/>
        <w:rPr>
          <w:rFonts w:asciiTheme="minorHAnsi" w:eastAsiaTheme="minorEastAsia" w:hAnsiTheme="minorHAnsi" w:cstheme="minorBidi"/>
          <w:sz w:val="22"/>
          <w:szCs w:val="22"/>
        </w:rPr>
      </w:pPr>
      <w:r>
        <w:rPr>
          <w:lang w:eastAsia="ja-JP"/>
        </w:rPr>
        <w:t>6.12.2.1</w:t>
      </w:r>
      <w:r>
        <w:rPr>
          <w:rFonts w:asciiTheme="minorHAnsi" w:eastAsiaTheme="minorEastAsia" w:hAnsiTheme="minorHAnsi" w:cstheme="minorBidi"/>
          <w:sz w:val="22"/>
          <w:szCs w:val="22"/>
        </w:rPr>
        <w:tab/>
      </w:r>
      <w:r>
        <w:rPr>
          <w:lang w:eastAsia="ja-JP"/>
        </w:rPr>
        <w:t>UE Registration Admission</w:t>
      </w:r>
      <w:r>
        <w:tab/>
      </w:r>
      <w:r>
        <w:fldChar w:fldCharType="begin" w:fldLock="1"/>
      </w:r>
      <w:r>
        <w:instrText xml:space="preserve"> PAGEREF _Toc112923866 \h </w:instrText>
      </w:r>
      <w:r>
        <w:fldChar w:fldCharType="separate"/>
      </w:r>
      <w:r>
        <w:t>51</w:t>
      </w:r>
      <w:r>
        <w:fldChar w:fldCharType="end"/>
      </w:r>
    </w:p>
    <w:p w14:paraId="3C672C1A" w14:textId="3D683977" w:rsidR="00600049" w:rsidRDefault="00600049">
      <w:pPr>
        <w:pStyle w:val="TOC5"/>
        <w:rPr>
          <w:rFonts w:asciiTheme="minorHAnsi" w:eastAsiaTheme="minorEastAsia" w:hAnsiTheme="minorHAnsi" w:cstheme="minorBidi"/>
          <w:sz w:val="22"/>
          <w:szCs w:val="22"/>
        </w:rPr>
      </w:pPr>
      <w:r>
        <w:rPr>
          <w:lang w:eastAsia="ja-JP"/>
        </w:rPr>
        <w:t>6.12.2.1.1</w:t>
      </w:r>
      <w:r>
        <w:rPr>
          <w:rFonts w:asciiTheme="minorHAnsi" w:eastAsiaTheme="minorEastAsia" w:hAnsiTheme="minorHAnsi" w:cstheme="minorBidi"/>
          <w:sz w:val="22"/>
          <w:szCs w:val="22"/>
        </w:rPr>
        <w:tab/>
      </w:r>
      <w:r>
        <w:rPr>
          <w:lang w:eastAsia="ja-JP"/>
        </w:rPr>
        <w:t>5GS only slices</w:t>
      </w:r>
      <w:r>
        <w:tab/>
      </w:r>
      <w:r>
        <w:fldChar w:fldCharType="begin" w:fldLock="1"/>
      </w:r>
      <w:r>
        <w:instrText xml:space="preserve"> PAGEREF _Toc112923867 \h </w:instrText>
      </w:r>
      <w:r>
        <w:fldChar w:fldCharType="separate"/>
      </w:r>
      <w:r>
        <w:t>51</w:t>
      </w:r>
      <w:r>
        <w:fldChar w:fldCharType="end"/>
      </w:r>
    </w:p>
    <w:p w14:paraId="5D13C71F" w14:textId="4BF4487F" w:rsidR="00600049" w:rsidRDefault="00600049">
      <w:pPr>
        <w:pStyle w:val="TOC5"/>
        <w:rPr>
          <w:rFonts w:asciiTheme="minorHAnsi" w:eastAsiaTheme="minorEastAsia" w:hAnsiTheme="minorHAnsi" w:cstheme="minorBidi"/>
          <w:sz w:val="22"/>
          <w:szCs w:val="22"/>
        </w:rPr>
      </w:pPr>
      <w:r>
        <w:rPr>
          <w:lang w:eastAsia="ja-JP"/>
        </w:rPr>
        <w:t>6.12.2.1.2</w:t>
      </w:r>
      <w:r>
        <w:rPr>
          <w:rFonts w:asciiTheme="minorHAnsi" w:eastAsiaTheme="minorEastAsia" w:hAnsiTheme="minorHAnsi" w:cstheme="minorBidi"/>
          <w:sz w:val="22"/>
          <w:szCs w:val="22"/>
        </w:rPr>
        <w:tab/>
      </w:r>
      <w:r>
        <w:rPr>
          <w:lang w:eastAsia="ja-JP"/>
        </w:rPr>
        <w:t>5GS-EPS Interworking with EPS Counting Active</w:t>
      </w:r>
      <w:r>
        <w:tab/>
      </w:r>
      <w:r>
        <w:fldChar w:fldCharType="begin" w:fldLock="1"/>
      </w:r>
      <w:r>
        <w:instrText xml:space="preserve"> PAGEREF _Toc112923868 \h </w:instrText>
      </w:r>
      <w:r>
        <w:fldChar w:fldCharType="separate"/>
      </w:r>
      <w:r>
        <w:t>51</w:t>
      </w:r>
      <w:r>
        <w:fldChar w:fldCharType="end"/>
      </w:r>
    </w:p>
    <w:p w14:paraId="5ACADCC2" w14:textId="69038CB0" w:rsidR="00600049" w:rsidRDefault="00600049">
      <w:pPr>
        <w:pStyle w:val="TOC4"/>
        <w:rPr>
          <w:rFonts w:asciiTheme="minorHAnsi" w:eastAsiaTheme="minorEastAsia" w:hAnsiTheme="minorHAnsi" w:cstheme="minorBidi"/>
          <w:sz w:val="22"/>
          <w:szCs w:val="22"/>
        </w:rPr>
      </w:pPr>
      <w:r>
        <w:rPr>
          <w:lang w:eastAsia="ja-JP"/>
        </w:rPr>
        <w:t>6.12.2.2</w:t>
      </w:r>
      <w:r>
        <w:rPr>
          <w:rFonts w:asciiTheme="minorHAnsi" w:eastAsiaTheme="minorEastAsia" w:hAnsiTheme="minorHAnsi" w:cstheme="minorBidi"/>
          <w:sz w:val="22"/>
          <w:szCs w:val="22"/>
        </w:rPr>
        <w:tab/>
      </w:r>
      <w:r>
        <w:rPr>
          <w:lang w:eastAsia="ja-JP"/>
        </w:rPr>
        <w:t>Roaming</w:t>
      </w:r>
      <w:r>
        <w:tab/>
      </w:r>
      <w:r>
        <w:fldChar w:fldCharType="begin" w:fldLock="1"/>
      </w:r>
      <w:r>
        <w:instrText xml:space="preserve"> PAGEREF _Toc112923869 \h </w:instrText>
      </w:r>
      <w:r>
        <w:fldChar w:fldCharType="separate"/>
      </w:r>
      <w:r>
        <w:t>52</w:t>
      </w:r>
      <w:r>
        <w:fldChar w:fldCharType="end"/>
      </w:r>
    </w:p>
    <w:p w14:paraId="3383D8EB" w14:textId="16D5AE2D" w:rsidR="00600049" w:rsidRDefault="00600049">
      <w:pPr>
        <w:pStyle w:val="TOC4"/>
        <w:rPr>
          <w:rFonts w:asciiTheme="minorHAnsi" w:eastAsiaTheme="minorEastAsia" w:hAnsiTheme="minorHAnsi" w:cstheme="minorBidi"/>
          <w:sz w:val="22"/>
          <w:szCs w:val="22"/>
        </w:rPr>
      </w:pPr>
      <w:r>
        <w:rPr>
          <w:lang w:eastAsia="ja-JP"/>
        </w:rPr>
        <w:t>6.12.2.3</w:t>
      </w:r>
      <w:r>
        <w:rPr>
          <w:rFonts w:asciiTheme="minorHAnsi" w:eastAsiaTheme="minorEastAsia" w:hAnsiTheme="minorHAnsi" w:cstheme="minorBidi"/>
          <w:sz w:val="22"/>
          <w:szCs w:val="22"/>
        </w:rPr>
        <w:tab/>
      </w:r>
      <w:r>
        <w:rPr>
          <w:lang w:eastAsia="ja-JP"/>
        </w:rPr>
        <w:t>UE PDU Session Admission</w:t>
      </w:r>
      <w:r>
        <w:tab/>
      </w:r>
      <w:r>
        <w:fldChar w:fldCharType="begin" w:fldLock="1"/>
      </w:r>
      <w:r>
        <w:instrText xml:space="preserve"> PAGEREF _Toc112923870 \h </w:instrText>
      </w:r>
      <w:r>
        <w:fldChar w:fldCharType="separate"/>
      </w:r>
      <w:r>
        <w:t>52</w:t>
      </w:r>
      <w:r>
        <w:fldChar w:fldCharType="end"/>
      </w:r>
    </w:p>
    <w:p w14:paraId="64256C10" w14:textId="505FC4BC" w:rsidR="00600049" w:rsidRDefault="00600049">
      <w:pPr>
        <w:pStyle w:val="TOC5"/>
        <w:rPr>
          <w:rFonts w:asciiTheme="minorHAnsi" w:eastAsiaTheme="minorEastAsia" w:hAnsiTheme="minorHAnsi" w:cstheme="minorBidi"/>
          <w:sz w:val="22"/>
          <w:szCs w:val="22"/>
        </w:rPr>
      </w:pPr>
      <w:r>
        <w:rPr>
          <w:lang w:eastAsia="ja-JP"/>
        </w:rPr>
        <w:t>6.12.2.3.1</w:t>
      </w:r>
      <w:r>
        <w:rPr>
          <w:rFonts w:asciiTheme="minorHAnsi" w:eastAsiaTheme="minorEastAsia" w:hAnsiTheme="minorHAnsi" w:cstheme="minorBidi"/>
          <w:sz w:val="22"/>
          <w:szCs w:val="22"/>
        </w:rPr>
        <w:tab/>
      </w:r>
      <w:r>
        <w:rPr>
          <w:lang w:eastAsia="ja-JP"/>
        </w:rPr>
        <w:t>5GS only slices</w:t>
      </w:r>
      <w:r>
        <w:tab/>
      </w:r>
      <w:r>
        <w:fldChar w:fldCharType="begin" w:fldLock="1"/>
      </w:r>
      <w:r>
        <w:instrText xml:space="preserve"> PAGEREF _Toc112923871 \h </w:instrText>
      </w:r>
      <w:r>
        <w:fldChar w:fldCharType="separate"/>
      </w:r>
      <w:r>
        <w:t>52</w:t>
      </w:r>
      <w:r>
        <w:fldChar w:fldCharType="end"/>
      </w:r>
    </w:p>
    <w:p w14:paraId="0AAF809A" w14:textId="6FBF813D" w:rsidR="00600049" w:rsidRDefault="00600049">
      <w:pPr>
        <w:pStyle w:val="TOC5"/>
        <w:rPr>
          <w:rFonts w:asciiTheme="minorHAnsi" w:eastAsiaTheme="minorEastAsia" w:hAnsiTheme="minorHAnsi" w:cstheme="minorBidi"/>
          <w:sz w:val="22"/>
          <w:szCs w:val="22"/>
        </w:rPr>
      </w:pPr>
      <w:r>
        <w:rPr>
          <w:lang w:eastAsia="ja-JP"/>
        </w:rPr>
        <w:t>6.12.2.3.2</w:t>
      </w:r>
      <w:r>
        <w:rPr>
          <w:rFonts w:asciiTheme="minorHAnsi" w:eastAsiaTheme="minorEastAsia" w:hAnsiTheme="minorHAnsi" w:cstheme="minorBidi"/>
          <w:sz w:val="22"/>
          <w:szCs w:val="22"/>
        </w:rPr>
        <w:tab/>
      </w:r>
      <w:r>
        <w:rPr>
          <w:lang w:eastAsia="ja-JP"/>
        </w:rPr>
        <w:t>5GS-EPS Interworking with EPS Counting Active</w:t>
      </w:r>
      <w:r>
        <w:tab/>
      </w:r>
      <w:r>
        <w:fldChar w:fldCharType="begin" w:fldLock="1"/>
      </w:r>
      <w:r>
        <w:instrText xml:space="preserve"> PAGEREF _Toc112923872 \h </w:instrText>
      </w:r>
      <w:r>
        <w:fldChar w:fldCharType="separate"/>
      </w:r>
      <w:r>
        <w:t>53</w:t>
      </w:r>
      <w:r>
        <w:fldChar w:fldCharType="end"/>
      </w:r>
    </w:p>
    <w:p w14:paraId="09E53ECF" w14:textId="43842A29" w:rsidR="00600049" w:rsidRDefault="00600049">
      <w:pPr>
        <w:pStyle w:val="TOC4"/>
        <w:rPr>
          <w:rFonts w:asciiTheme="minorHAnsi" w:eastAsiaTheme="minorEastAsia" w:hAnsiTheme="minorHAnsi" w:cstheme="minorBidi"/>
          <w:sz w:val="22"/>
          <w:szCs w:val="22"/>
        </w:rPr>
      </w:pPr>
      <w:r>
        <w:t>6.12.2.4</w:t>
      </w:r>
      <w:r>
        <w:rPr>
          <w:rFonts w:asciiTheme="minorHAnsi" w:eastAsiaTheme="minorEastAsia" w:hAnsiTheme="minorHAnsi" w:cstheme="minorBidi"/>
          <w:sz w:val="22"/>
          <w:szCs w:val="22"/>
        </w:rPr>
        <w:tab/>
      </w:r>
      <w:r>
        <w:t>Discovery of Central NSACF</w:t>
      </w:r>
      <w:r>
        <w:tab/>
      </w:r>
      <w:r>
        <w:fldChar w:fldCharType="begin" w:fldLock="1"/>
      </w:r>
      <w:r>
        <w:instrText xml:space="preserve"> PAGEREF _Toc112923873 \h </w:instrText>
      </w:r>
      <w:r>
        <w:fldChar w:fldCharType="separate"/>
      </w:r>
      <w:r>
        <w:t>53</w:t>
      </w:r>
      <w:r>
        <w:fldChar w:fldCharType="end"/>
      </w:r>
    </w:p>
    <w:p w14:paraId="3AA73AC8" w14:textId="76DDB37A" w:rsidR="00600049" w:rsidRDefault="00600049">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rPr>
          <w:lang w:eastAsia="ja-JP"/>
        </w:rPr>
        <w:t xml:space="preserve">Impacts on </w:t>
      </w:r>
      <w:r>
        <w:rPr>
          <w:lang w:eastAsia="zh-CN"/>
        </w:rPr>
        <w:t>services, entities and interfaces</w:t>
      </w:r>
      <w:r>
        <w:tab/>
      </w:r>
      <w:r>
        <w:fldChar w:fldCharType="begin" w:fldLock="1"/>
      </w:r>
      <w:r>
        <w:instrText xml:space="preserve"> PAGEREF _Toc112923874 \h </w:instrText>
      </w:r>
      <w:r>
        <w:fldChar w:fldCharType="separate"/>
      </w:r>
      <w:r>
        <w:t>53</w:t>
      </w:r>
      <w:r>
        <w:fldChar w:fldCharType="end"/>
      </w:r>
    </w:p>
    <w:p w14:paraId="3C86CB3F" w14:textId="73433909" w:rsidR="00600049" w:rsidRDefault="00600049">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ja-JP"/>
        </w:rPr>
        <w:t>Solution</w:t>
      </w:r>
      <w:r>
        <w:rPr>
          <w:lang w:eastAsia="zh-CN"/>
        </w:rPr>
        <w:t xml:space="preserve"> #13</w:t>
      </w:r>
      <w:r>
        <w:rPr>
          <w:lang w:eastAsia="ja-JP"/>
        </w:rPr>
        <w:t>: Hierarchical NSACF Architecture for Maximum UE/PDU Session number control</w:t>
      </w:r>
      <w:r>
        <w:tab/>
      </w:r>
      <w:r>
        <w:fldChar w:fldCharType="begin" w:fldLock="1"/>
      </w:r>
      <w:r>
        <w:instrText xml:space="preserve"> PAGEREF _Toc112923875 \h </w:instrText>
      </w:r>
      <w:r>
        <w:fldChar w:fldCharType="separate"/>
      </w:r>
      <w:r>
        <w:t>54</w:t>
      </w:r>
      <w:r>
        <w:fldChar w:fldCharType="end"/>
      </w:r>
    </w:p>
    <w:p w14:paraId="1A2FF965" w14:textId="7689878A" w:rsidR="00600049" w:rsidRDefault="00600049">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_Toc112923876 \h </w:instrText>
      </w:r>
      <w:r>
        <w:fldChar w:fldCharType="separate"/>
      </w:r>
      <w:r>
        <w:t>54</w:t>
      </w:r>
      <w:r>
        <w:fldChar w:fldCharType="end"/>
      </w:r>
    </w:p>
    <w:p w14:paraId="3D7F5270" w14:textId="7F6135C9" w:rsidR="00600049" w:rsidRDefault="00600049">
      <w:pPr>
        <w:pStyle w:val="TOC3"/>
        <w:rPr>
          <w:rFonts w:asciiTheme="minorHAnsi" w:eastAsiaTheme="minorEastAsia" w:hAnsiTheme="minorHAnsi" w:cstheme="minorBidi"/>
          <w:sz w:val="22"/>
          <w:szCs w:val="22"/>
        </w:rPr>
      </w:pPr>
      <w:r>
        <w:rPr>
          <w:lang w:eastAsia="ja-JP"/>
        </w:rPr>
        <w:t>6.13.2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_Toc112923877 \h </w:instrText>
      </w:r>
      <w:r>
        <w:fldChar w:fldCharType="separate"/>
      </w:r>
      <w:r>
        <w:t>54</w:t>
      </w:r>
      <w:r>
        <w:fldChar w:fldCharType="end"/>
      </w:r>
    </w:p>
    <w:p w14:paraId="588A55BF" w14:textId="55553167" w:rsidR="00600049" w:rsidRDefault="00600049">
      <w:pPr>
        <w:pStyle w:val="TOC3"/>
        <w:rPr>
          <w:rFonts w:asciiTheme="minorHAnsi" w:eastAsiaTheme="minorEastAsia" w:hAnsiTheme="minorHAnsi" w:cstheme="minorBidi"/>
          <w:sz w:val="22"/>
          <w:szCs w:val="22"/>
        </w:rPr>
      </w:pPr>
      <w:r>
        <w:rPr>
          <w:lang w:eastAsia="ja-JP"/>
        </w:rPr>
        <w:t>6.13.3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_Toc112923878 \h </w:instrText>
      </w:r>
      <w:r>
        <w:fldChar w:fldCharType="separate"/>
      </w:r>
      <w:r>
        <w:t>56</w:t>
      </w:r>
      <w:r>
        <w:fldChar w:fldCharType="end"/>
      </w:r>
    </w:p>
    <w:p w14:paraId="4E087008" w14:textId="30215A35" w:rsidR="00600049" w:rsidRDefault="00600049">
      <w:pPr>
        <w:pStyle w:val="TOC4"/>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Registration management Procedures</w:t>
      </w:r>
      <w:r>
        <w:tab/>
      </w:r>
      <w:r>
        <w:fldChar w:fldCharType="begin" w:fldLock="1"/>
      </w:r>
      <w:r>
        <w:instrText xml:space="preserve"> PAGEREF _Toc112923879 \h </w:instrText>
      </w:r>
      <w:r>
        <w:fldChar w:fldCharType="separate"/>
      </w:r>
      <w:r>
        <w:t>56</w:t>
      </w:r>
      <w:r>
        <w:fldChar w:fldCharType="end"/>
      </w:r>
    </w:p>
    <w:p w14:paraId="34BEAF1C" w14:textId="57F2072C" w:rsidR="00600049" w:rsidRDefault="00600049">
      <w:pPr>
        <w:pStyle w:val="TOC4"/>
        <w:rPr>
          <w:rFonts w:asciiTheme="minorHAnsi" w:eastAsiaTheme="minorEastAsia" w:hAnsiTheme="minorHAnsi" w:cstheme="minorBidi"/>
          <w:sz w:val="22"/>
          <w:szCs w:val="22"/>
        </w:rPr>
      </w:pPr>
      <w:r>
        <w:rPr>
          <w:lang w:eastAsia="ja-JP"/>
        </w:rPr>
        <w:t>6.13.3.2</w:t>
      </w:r>
      <w:r>
        <w:rPr>
          <w:rFonts w:asciiTheme="minorHAnsi" w:eastAsiaTheme="minorEastAsia" w:hAnsiTheme="minorHAnsi" w:cstheme="minorBidi"/>
          <w:sz w:val="22"/>
          <w:szCs w:val="22"/>
        </w:rPr>
        <w:tab/>
      </w:r>
      <w:r>
        <w:rPr>
          <w:lang w:eastAsia="ja-JP"/>
        </w:rPr>
        <w:t>PDU Session management Procedures</w:t>
      </w:r>
      <w:r>
        <w:tab/>
      </w:r>
      <w:r>
        <w:fldChar w:fldCharType="begin" w:fldLock="1"/>
      </w:r>
      <w:r>
        <w:instrText xml:space="preserve"> PAGEREF _Toc112923880 \h </w:instrText>
      </w:r>
      <w:r>
        <w:fldChar w:fldCharType="separate"/>
      </w:r>
      <w:r>
        <w:t>58</w:t>
      </w:r>
      <w:r>
        <w:fldChar w:fldCharType="end"/>
      </w:r>
    </w:p>
    <w:p w14:paraId="12509499" w14:textId="69036CC4" w:rsidR="00600049" w:rsidRDefault="00600049">
      <w:pPr>
        <w:pStyle w:val="TOC4"/>
        <w:rPr>
          <w:rFonts w:asciiTheme="minorHAnsi" w:eastAsiaTheme="minorEastAsia" w:hAnsiTheme="minorHAnsi" w:cstheme="minorBidi"/>
          <w:sz w:val="22"/>
          <w:szCs w:val="22"/>
        </w:rPr>
      </w:pPr>
      <w:r>
        <w:rPr>
          <w:lang w:eastAsia="ja-JP"/>
        </w:rPr>
        <w:t>6.13.3.3</w:t>
      </w:r>
      <w:r>
        <w:rPr>
          <w:rFonts w:asciiTheme="minorHAnsi" w:eastAsiaTheme="minorEastAsia" w:hAnsiTheme="minorHAnsi" w:cstheme="minorBidi"/>
          <w:sz w:val="22"/>
          <w:szCs w:val="22"/>
        </w:rPr>
        <w:tab/>
      </w:r>
      <w:r>
        <w:rPr>
          <w:lang w:eastAsia="ja-JP"/>
        </w:rPr>
        <w:t>Redistribution of local maximum number</w:t>
      </w:r>
      <w:r>
        <w:tab/>
      </w:r>
      <w:r>
        <w:fldChar w:fldCharType="begin" w:fldLock="1"/>
      </w:r>
      <w:r>
        <w:instrText xml:space="preserve"> PAGEREF _Toc112923881 \h </w:instrText>
      </w:r>
      <w:r>
        <w:fldChar w:fldCharType="separate"/>
      </w:r>
      <w:r>
        <w:t>59</w:t>
      </w:r>
      <w:r>
        <w:fldChar w:fldCharType="end"/>
      </w:r>
    </w:p>
    <w:p w14:paraId="386179BD" w14:textId="4195A092" w:rsidR="00600049" w:rsidRDefault="00600049">
      <w:pPr>
        <w:pStyle w:val="TOC4"/>
        <w:rPr>
          <w:rFonts w:asciiTheme="minorHAnsi" w:eastAsiaTheme="minorEastAsia" w:hAnsiTheme="minorHAnsi" w:cstheme="minorBidi"/>
          <w:sz w:val="22"/>
          <w:szCs w:val="22"/>
        </w:rPr>
      </w:pPr>
      <w:r>
        <w:rPr>
          <w:lang w:eastAsia="ja-JP"/>
        </w:rPr>
        <w:t>6.13.3.4</w:t>
      </w:r>
      <w:r>
        <w:rPr>
          <w:rFonts w:asciiTheme="minorHAnsi" w:eastAsiaTheme="minorEastAsia" w:hAnsiTheme="minorHAnsi" w:cstheme="minorBidi"/>
          <w:sz w:val="22"/>
          <w:szCs w:val="22"/>
        </w:rPr>
        <w:tab/>
      </w:r>
      <w:r>
        <w:rPr>
          <w:lang w:eastAsia="ja-JP"/>
        </w:rPr>
        <w:t>Session continuity handling</w:t>
      </w:r>
      <w:r>
        <w:tab/>
      </w:r>
      <w:r>
        <w:fldChar w:fldCharType="begin" w:fldLock="1"/>
      </w:r>
      <w:r>
        <w:instrText xml:space="preserve"> PAGEREF _Toc112923882 \h </w:instrText>
      </w:r>
      <w:r>
        <w:fldChar w:fldCharType="separate"/>
      </w:r>
      <w:r>
        <w:t>59</w:t>
      </w:r>
      <w:r>
        <w:fldChar w:fldCharType="end"/>
      </w:r>
    </w:p>
    <w:p w14:paraId="0E881E6E" w14:textId="43F25AB6" w:rsidR="00600049" w:rsidRDefault="00600049">
      <w:pPr>
        <w:pStyle w:val="TOC4"/>
        <w:rPr>
          <w:rFonts w:asciiTheme="minorHAnsi" w:eastAsiaTheme="minorEastAsia" w:hAnsiTheme="minorHAnsi" w:cstheme="minorBidi"/>
          <w:sz w:val="22"/>
          <w:szCs w:val="22"/>
        </w:rPr>
      </w:pPr>
      <w:r>
        <w:t>6.13.3.5</w:t>
      </w:r>
      <w:r>
        <w:rPr>
          <w:rFonts w:asciiTheme="minorHAnsi" w:eastAsiaTheme="minorEastAsia" w:hAnsiTheme="minorHAnsi" w:cstheme="minorBidi"/>
          <w:sz w:val="22"/>
          <w:szCs w:val="22"/>
        </w:rPr>
        <w:tab/>
      </w:r>
      <w:r>
        <w:t>HPLMN control and EPS counting support</w:t>
      </w:r>
      <w:r>
        <w:tab/>
      </w:r>
      <w:r>
        <w:fldChar w:fldCharType="begin" w:fldLock="1"/>
      </w:r>
      <w:r>
        <w:instrText xml:space="preserve"> PAGEREF _Toc112923883 \h </w:instrText>
      </w:r>
      <w:r>
        <w:fldChar w:fldCharType="separate"/>
      </w:r>
      <w:r>
        <w:t>60</w:t>
      </w:r>
      <w:r>
        <w:fldChar w:fldCharType="end"/>
      </w:r>
    </w:p>
    <w:p w14:paraId="1704227A" w14:textId="1D511B05" w:rsidR="00600049" w:rsidRDefault="00600049">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_Toc112923884 \h </w:instrText>
      </w:r>
      <w:r>
        <w:fldChar w:fldCharType="separate"/>
      </w:r>
      <w:r>
        <w:t>60</w:t>
      </w:r>
      <w:r>
        <w:fldChar w:fldCharType="end"/>
      </w:r>
    </w:p>
    <w:p w14:paraId="14AB64DC" w14:textId="4516C6A2" w:rsidR="00600049" w:rsidRDefault="00600049">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ja-JP"/>
        </w:rPr>
        <w:t>Solution</w:t>
      </w:r>
      <w:r>
        <w:rPr>
          <w:lang w:eastAsia="zh-CN"/>
        </w:rPr>
        <w:t xml:space="preserve"> #14</w:t>
      </w:r>
      <w:r>
        <w:rPr>
          <w:lang w:eastAsia="ja-JP"/>
        </w:rPr>
        <w:t>: Maximum Number Distribution in multiple NSACFs</w:t>
      </w:r>
      <w:r>
        <w:tab/>
      </w:r>
      <w:r>
        <w:fldChar w:fldCharType="begin" w:fldLock="1"/>
      </w:r>
      <w:r>
        <w:instrText xml:space="preserve"> PAGEREF _Toc112923885 \h </w:instrText>
      </w:r>
      <w:r>
        <w:fldChar w:fldCharType="separate"/>
      </w:r>
      <w:r>
        <w:t>60</w:t>
      </w:r>
      <w:r>
        <w:fldChar w:fldCharType="end"/>
      </w:r>
    </w:p>
    <w:p w14:paraId="0E490ACA" w14:textId="45EA531A" w:rsidR="00600049" w:rsidRDefault="00600049">
      <w:pPr>
        <w:pStyle w:val="TOC3"/>
        <w:rPr>
          <w:rFonts w:asciiTheme="minorHAnsi" w:eastAsiaTheme="minorEastAsia" w:hAnsiTheme="minorHAnsi" w:cstheme="minorBidi"/>
          <w:sz w:val="22"/>
          <w:szCs w:val="22"/>
        </w:rPr>
      </w:pPr>
      <w:r>
        <w:rPr>
          <w:lang w:eastAsia="ko-KR"/>
        </w:rPr>
        <w:lastRenderedPageBreak/>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_Toc112923886 \h </w:instrText>
      </w:r>
      <w:r>
        <w:fldChar w:fldCharType="separate"/>
      </w:r>
      <w:r>
        <w:t>60</w:t>
      </w:r>
      <w:r>
        <w:fldChar w:fldCharType="end"/>
      </w:r>
    </w:p>
    <w:p w14:paraId="232FAA12" w14:textId="43AA2D65" w:rsidR="00600049" w:rsidRDefault="00600049">
      <w:pPr>
        <w:pStyle w:val="TOC3"/>
        <w:rPr>
          <w:rFonts w:asciiTheme="minorHAnsi" w:eastAsiaTheme="minorEastAsia" w:hAnsiTheme="minorHAnsi" w:cstheme="minorBidi"/>
          <w:sz w:val="22"/>
          <w:szCs w:val="22"/>
        </w:rPr>
      </w:pPr>
      <w:r>
        <w:rPr>
          <w:lang w:eastAsia="ja-JP"/>
        </w:rPr>
        <w:t>6.14.2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_Toc112923887 \h </w:instrText>
      </w:r>
      <w:r>
        <w:fldChar w:fldCharType="separate"/>
      </w:r>
      <w:r>
        <w:t>61</w:t>
      </w:r>
      <w:r>
        <w:fldChar w:fldCharType="end"/>
      </w:r>
    </w:p>
    <w:p w14:paraId="769C4156" w14:textId="18729CA1" w:rsidR="00600049" w:rsidRDefault="00600049">
      <w:pPr>
        <w:pStyle w:val="TOC3"/>
        <w:rPr>
          <w:rFonts w:asciiTheme="minorHAnsi" w:eastAsiaTheme="minorEastAsia" w:hAnsiTheme="minorHAnsi" w:cstheme="minorBidi"/>
          <w:sz w:val="22"/>
          <w:szCs w:val="22"/>
        </w:rPr>
      </w:pPr>
      <w:r>
        <w:rPr>
          <w:lang w:eastAsia="ja-JP"/>
        </w:rPr>
        <w:t>6.14.3</w:t>
      </w:r>
      <w:r>
        <w:rPr>
          <w:rFonts w:asciiTheme="minorHAnsi" w:eastAsiaTheme="minorEastAsia" w:hAnsiTheme="minorHAnsi" w:cstheme="minorBidi"/>
          <w:sz w:val="22"/>
          <w:szCs w:val="22"/>
        </w:rPr>
        <w:tab/>
      </w:r>
      <w:r>
        <w:rPr>
          <w:lang w:eastAsia="ja-JP"/>
        </w:rPr>
        <w:t>Procedure</w:t>
      </w:r>
      <w:r>
        <w:tab/>
      </w:r>
      <w:r>
        <w:fldChar w:fldCharType="begin" w:fldLock="1"/>
      </w:r>
      <w:r>
        <w:instrText xml:space="preserve"> PAGEREF _Toc112923888 \h </w:instrText>
      </w:r>
      <w:r>
        <w:fldChar w:fldCharType="separate"/>
      </w:r>
      <w:r>
        <w:t>61</w:t>
      </w:r>
      <w:r>
        <w:fldChar w:fldCharType="end"/>
      </w:r>
    </w:p>
    <w:p w14:paraId="63838769" w14:textId="7B8E2DA8" w:rsidR="00600049" w:rsidRDefault="00600049">
      <w:pPr>
        <w:pStyle w:val="TOC3"/>
        <w:rPr>
          <w:rFonts w:asciiTheme="minorHAnsi" w:eastAsiaTheme="minorEastAsia" w:hAnsiTheme="minorHAnsi" w:cstheme="minorBidi"/>
          <w:sz w:val="22"/>
          <w:szCs w:val="22"/>
        </w:rPr>
      </w:pPr>
      <w:r>
        <w:rPr>
          <w:lang w:eastAsia="zh-CN"/>
        </w:rPr>
        <w:t>6.14.4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_Toc112923889 \h </w:instrText>
      </w:r>
      <w:r>
        <w:fldChar w:fldCharType="separate"/>
      </w:r>
      <w:r>
        <w:t>61</w:t>
      </w:r>
      <w:r>
        <w:fldChar w:fldCharType="end"/>
      </w:r>
    </w:p>
    <w:p w14:paraId="47EEBB0F" w14:textId="65BEAFC5" w:rsidR="00600049" w:rsidRDefault="00600049">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 xml:space="preserve">Solution #15: </w:t>
      </w:r>
      <w:r>
        <w:rPr>
          <w:lang w:eastAsia="ko-KR"/>
        </w:rPr>
        <w:t xml:space="preserve">Service continuity in case of Network Slice instance </w:t>
      </w:r>
      <w:r w:rsidRPr="00B034BC">
        <w:rPr>
          <w:bCs/>
          <w:lang w:eastAsia="zh-CN"/>
        </w:rPr>
        <w:t>overload</w:t>
      </w:r>
      <w:r>
        <w:tab/>
      </w:r>
      <w:r>
        <w:fldChar w:fldCharType="begin" w:fldLock="1"/>
      </w:r>
      <w:r>
        <w:instrText xml:space="preserve"> PAGEREF _Toc112923890 \h </w:instrText>
      </w:r>
      <w:r>
        <w:fldChar w:fldCharType="separate"/>
      </w:r>
      <w:r>
        <w:t>62</w:t>
      </w:r>
      <w:r>
        <w:fldChar w:fldCharType="end"/>
      </w:r>
    </w:p>
    <w:p w14:paraId="2C8B0837" w14:textId="10A04DC1" w:rsidR="00600049" w:rsidRDefault="00600049">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_Toc112923891 \h </w:instrText>
      </w:r>
      <w:r>
        <w:fldChar w:fldCharType="separate"/>
      </w:r>
      <w:r>
        <w:t>62</w:t>
      </w:r>
      <w:r>
        <w:fldChar w:fldCharType="end"/>
      </w:r>
    </w:p>
    <w:p w14:paraId="6CC6F0AE" w14:textId="22305D87" w:rsidR="00600049" w:rsidRDefault="00600049">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_Toc112923892 \h </w:instrText>
      </w:r>
      <w:r>
        <w:fldChar w:fldCharType="separate"/>
      </w:r>
      <w:r>
        <w:t>62</w:t>
      </w:r>
      <w:r>
        <w:fldChar w:fldCharType="end"/>
      </w:r>
    </w:p>
    <w:p w14:paraId="270C4716" w14:textId="6B4CFAE7" w:rsidR="00600049" w:rsidRDefault="00600049">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_Toc112923893 \h </w:instrText>
      </w:r>
      <w:r>
        <w:fldChar w:fldCharType="separate"/>
      </w:r>
      <w:r>
        <w:t>63</w:t>
      </w:r>
      <w:r>
        <w:fldChar w:fldCharType="end"/>
      </w:r>
    </w:p>
    <w:p w14:paraId="1D0FE4D8" w14:textId="0309B230" w:rsidR="00600049" w:rsidRDefault="00600049">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_Toc112923894 \h </w:instrText>
      </w:r>
      <w:r>
        <w:fldChar w:fldCharType="separate"/>
      </w:r>
      <w:r>
        <w:t>63</w:t>
      </w:r>
      <w:r>
        <w:fldChar w:fldCharType="end"/>
      </w:r>
    </w:p>
    <w:p w14:paraId="05CB01BF" w14:textId="3A12EE30" w:rsidR="00600049" w:rsidRDefault="00600049">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UE assisted slice based VPLMN prioritization for Extended SoR</w:t>
      </w:r>
      <w:r>
        <w:tab/>
      </w:r>
      <w:r>
        <w:fldChar w:fldCharType="begin" w:fldLock="1"/>
      </w:r>
      <w:r>
        <w:instrText xml:space="preserve"> PAGEREF _Toc112923895 \h </w:instrText>
      </w:r>
      <w:r>
        <w:fldChar w:fldCharType="separate"/>
      </w:r>
      <w:r>
        <w:t>64</w:t>
      </w:r>
      <w:r>
        <w:fldChar w:fldCharType="end"/>
      </w:r>
    </w:p>
    <w:p w14:paraId="580EB69B" w14:textId="075823B3" w:rsidR="00600049" w:rsidRDefault="00600049">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_Toc112923896 \h </w:instrText>
      </w:r>
      <w:r>
        <w:fldChar w:fldCharType="separate"/>
      </w:r>
      <w:r>
        <w:t>64</w:t>
      </w:r>
      <w:r>
        <w:fldChar w:fldCharType="end"/>
      </w:r>
    </w:p>
    <w:p w14:paraId="47803751" w14:textId="50F712EF" w:rsidR="00600049" w:rsidRDefault="00600049">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_Toc112923897 \h </w:instrText>
      </w:r>
      <w:r>
        <w:fldChar w:fldCharType="separate"/>
      </w:r>
      <w:r>
        <w:t>64</w:t>
      </w:r>
      <w:r>
        <w:fldChar w:fldCharType="end"/>
      </w:r>
    </w:p>
    <w:p w14:paraId="1CD7048E" w14:textId="22EAB523" w:rsidR="00600049" w:rsidRDefault="00600049">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_Toc112923898 \h </w:instrText>
      </w:r>
      <w:r>
        <w:fldChar w:fldCharType="separate"/>
      </w:r>
      <w:r>
        <w:t>64</w:t>
      </w:r>
      <w:r>
        <w:fldChar w:fldCharType="end"/>
      </w:r>
    </w:p>
    <w:p w14:paraId="7FD68529" w14:textId="1B68CE37" w:rsidR="00600049" w:rsidRDefault="00600049">
      <w:pPr>
        <w:pStyle w:val="TOC3"/>
        <w:rPr>
          <w:rFonts w:asciiTheme="minorHAnsi" w:eastAsiaTheme="minorEastAsia" w:hAnsiTheme="minorHAnsi" w:cstheme="minorBidi"/>
          <w:sz w:val="22"/>
          <w:szCs w:val="22"/>
        </w:rPr>
      </w:pPr>
      <w:r>
        <w:t>6.16.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_Toc112923899 \h </w:instrText>
      </w:r>
      <w:r>
        <w:fldChar w:fldCharType="separate"/>
      </w:r>
      <w:r>
        <w:t>66</w:t>
      </w:r>
      <w:r>
        <w:fldChar w:fldCharType="end"/>
      </w:r>
    </w:p>
    <w:p w14:paraId="63BF8455" w14:textId="4C0691FF" w:rsidR="00600049" w:rsidRDefault="00600049">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Slice based VPLMN Selection Policy</w:t>
      </w:r>
      <w:r>
        <w:tab/>
      </w:r>
      <w:r>
        <w:fldChar w:fldCharType="begin" w:fldLock="1"/>
      </w:r>
      <w:r>
        <w:instrText xml:space="preserve"> PAGEREF _Toc112923900 \h </w:instrText>
      </w:r>
      <w:r>
        <w:fldChar w:fldCharType="separate"/>
      </w:r>
      <w:r>
        <w:t>66</w:t>
      </w:r>
      <w:r>
        <w:fldChar w:fldCharType="end"/>
      </w:r>
    </w:p>
    <w:p w14:paraId="45449642" w14:textId="5149E4DC" w:rsidR="00600049" w:rsidRDefault="00600049">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_Toc112923901 \h </w:instrText>
      </w:r>
      <w:r>
        <w:fldChar w:fldCharType="separate"/>
      </w:r>
      <w:r>
        <w:t>66</w:t>
      </w:r>
      <w:r>
        <w:fldChar w:fldCharType="end"/>
      </w:r>
    </w:p>
    <w:p w14:paraId="73453299" w14:textId="0095A2F5" w:rsidR="00600049" w:rsidRDefault="00600049">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_Toc112923902 \h </w:instrText>
      </w:r>
      <w:r>
        <w:fldChar w:fldCharType="separate"/>
      </w:r>
      <w:r>
        <w:t>66</w:t>
      </w:r>
      <w:r>
        <w:fldChar w:fldCharType="end"/>
      </w:r>
    </w:p>
    <w:p w14:paraId="40B30281" w14:textId="655523C1" w:rsidR="00600049" w:rsidRDefault="00600049">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_Toc112923903 \h </w:instrText>
      </w:r>
      <w:r>
        <w:fldChar w:fldCharType="separate"/>
      </w:r>
      <w:r>
        <w:t>67</w:t>
      </w:r>
      <w:r>
        <w:fldChar w:fldCharType="end"/>
      </w:r>
    </w:p>
    <w:p w14:paraId="2E73F07F" w14:textId="5E7F43F1" w:rsidR="00600049" w:rsidRDefault="00600049">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_Toc112923904 \h </w:instrText>
      </w:r>
      <w:r>
        <w:fldChar w:fldCharType="separate"/>
      </w:r>
      <w:r>
        <w:t>68</w:t>
      </w:r>
      <w:r>
        <w:fldChar w:fldCharType="end"/>
      </w:r>
    </w:p>
    <w:p w14:paraId="30DE059D" w14:textId="5CE57A22" w:rsidR="00600049" w:rsidRDefault="00600049">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 xml:space="preserve">Solution #18: </w:t>
      </w:r>
      <w:r w:rsidRPr="00B034BC">
        <w:rPr>
          <w:rFonts w:eastAsia="Yu Mincho"/>
        </w:rPr>
        <w:t>Sending rejected NSSAI to the UDM to assist the UDM to steer the UE to the PLMN supporting rejected NSSAI</w:t>
      </w:r>
      <w:r>
        <w:tab/>
      </w:r>
      <w:r>
        <w:fldChar w:fldCharType="begin" w:fldLock="1"/>
      </w:r>
      <w:r>
        <w:instrText xml:space="preserve"> PAGEREF _Toc112923905 \h </w:instrText>
      </w:r>
      <w:r>
        <w:fldChar w:fldCharType="separate"/>
      </w:r>
      <w:r>
        <w:t>68</w:t>
      </w:r>
      <w:r>
        <w:fldChar w:fldCharType="end"/>
      </w:r>
    </w:p>
    <w:p w14:paraId="508A2AD5" w14:textId="4D7A56F8" w:rsidR="00600049" w:rsidRDefault="00600049">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_Toc112923906 \h </w:instrText>
      </w:r>
      <w:r>
        <w:fldChar w:fldCharType="separate"/>
      </w:r>
      <w:r>
        <w:t>68</w:t>
      </w:r>
      <w:r>
        <w:fldChar w:fldCharType="end"/>
      </w:r>
    </w:p>
    <w:p w14:paraId="5F99FC34" w14:textId="355C3681" w:rsidR="00600049" w:rsidRDefault="00600049">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_Toc112923907 \h </w:instrText>
      </w:r>
      <w:r>
        <w:fldChar w:fldCharType="separate"/>
      </w:r>
      <w:r>
        <w:t>68</w:t>
      </w:r>
      <w:r>
        <w:fldChar w:fldCharType="end"/>
      </w:r>
    </w:p>
    <w:p w14:paraId="316D3407" w14:textId="14E3B701" w:rsidR="00600049" w:rsidRDefault="00600049">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_Toc112923908 \h </w:instrText>
      </w:r>
      <w:r>
        <w:fldChar w:fldCharType="separate"/>
      </w:r>
      <w:r>
        <w:t>69</w:t>
      </w:r>
      <w:r>
        <w:fldChar w:fldCharType="end"/>
      </w:r>
    </w:p>
    <w:p w14:paraId="4571C1EA" w14:textId="5D1D681A" w:rsidR="00600049" w:rsidRDefault="00600049">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 </w:t>
      </w:r>
      <w:r w:rsidRPr="00B034BC">
        <w:rPr>
          <w:rFonts w:cs="Arial"/>
        </w:rPr>
        <w:t>Configuring the UE with network slice aware preferred PLMNs lists</w:t>
      </w:r>
      <w:r>
        <w:tab/>
      </w:r>
      <w:r>
        <w:fldChar w:fldCharType="begin" w:fldLock="1"/>
      </w:r>
      <w:r>
        <w:instrText xml:space="preserve"> PAGEREF _Toc112923909 \h </w:instrText>
      </w:r>
      <w:r>
        <w:fldChar w:fldCharType="separate"/>
      </w:r>
      <w:r>
        <w:t>70</w:t>
      </w:r>
      <w:r>
        <w:fldChar w:fldCharType="end"/>
      </w:r>
    </w:p>
    <w:p w14:paraId="382911E3" w14:textId="33D2D08E" w:rsidR="00600049" w:rsidRDefault="00600049">
      <w:pPr>
        <w:pStyle w:val="TOC3"/>
        <w:rPr>
          <w:rFonts w:asciiTheme="minorHAnsi" w:eastAsiaTheme="minorEastAsia" w:hAnsiTheme="minorHAnsi" w:cstheme="minorBidi"/>
          <w:sz w:val="22"/>
          <w:szCs w:val="22"/>
        </w:rPr>
      </w:pPr>
      <w:r w:rsidRPr="00B034BC">
        <w:rPr>
          <w:rFonts w:eastAsia="Malgun Gothic"/>
          <w:lang w:eastAsia="ko-KR"/>
        </w:rPr>
        <w:t>6.19.1</w:t>
      </w:r>
      <w:r>
        <w:rPr>
          <w:rFonts w:asciiTheme="minorHAnsi" w:eastAsiaTheme="minorEastAsia" w:hAnsiTheme="minorHAnsi" w:cstheme="minorBidi"/>
          <w:sz w:val="22"/>
          <w:szCs w:val="22"/>
        </w:rPr>
        <w:tab/>
      </w:r>
      <w:r w:rsidRPr="00B034BC">
        <w:rPr>
          <w:rFonts w:eastAsia="Malgun Gothic"/>
          <w:lang w:eastAsia="ko-KR"/>
        </w:rPr>
        <w:t>Introduction</w:t>
      </w:r>
      <w:r>
        <w:tab/>
      </w:r>
      <w:r>
        <w:fldChar w:fldCharType="begin" w:fldLock="1"/>
      </w:r>
      <w:r>
        <w:instrText xml:space="preserve"> PAGEREF _Toc112923910 \h </w:instrText>
      </w:r>
      <w:r>
        <w:fldChar w:fldCharType="separate"/>
      </w:r>
      <w:r>
        <w:t>70</w:t>
      </w:r>
      <w:r>
        <w:fldChar w:fldCharType="end"/>
      </w:r>
    </w:p>
    <w:p w14:paraId="1AA0102D" w14:textId="3A732F35" w:rsidR="00600049" w:rsidRDefault="00600049">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_Toc112923911 \h </w:instrText>
      </w:r>
      <w:r>
        <w:fldChar w:fldCharType="separate"/>
      </w:r>
      <w:r>
        <w:t>70</w:t>
      </w:r>
      <w:r>
        <w:fldChar w:fldCharType="end"/>
      </w:r>
    </w:p>
    <w:p w14:paraId="0999589B" w14:textId="6D59CE7F" w:rsidR="00600049" w:rsidRDefault="00600049">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_Toc112923912 \h </w:instrText>
      </w:r>
      <w:r>
        <w:fldChar w:fldCharType="separate"/>
      </w:r>
      <w:r>
        <w:t>71</w:t>
      </w:r>
      <w:r>
        <w:fldChar w:fldCharType="end"/>
      </w:r>
    </w:p>
    <w:p w14:paraId="5AE8E602" w14:textId="1AC77838" w:rsidR="00600049" w:rsidRDefault="00600049">
      <w:pPr>
        <w:pStyle w:val="TOC3"/>
        <w:rPr>
          <w:rFonts w:asciiTheme="minorHAnsi" w:eastAsiaTheme="minorEastAsia" w:hAnsiTheme="minorHAnsi" w:cstheme="minorBidi"/>
          <w:sz w:val="22"/>
          <w:szCs w:val="22"/>
        </w:rPr>
      </w:pPr>
      <w:r>
        <w:rPr>
          <w:lang w:eastAsia="zh-CN"/>
        </w:rPr>
        <w:t>6.19.4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_Toc112923913 \h </w:instrText>
      </w:r>
      <w:r>
        <w:fldChar w:fldCharType="separate"/>
      </w:r>
      <w:r>
        <w:t>73</w:t>
      </w:r>
      <w:r>
        <w:fldChar w:fldCharType="end"/>
      </w:r>
    </w:p>
    <w:p w14:paraId="33CCC14E" w14:textId="57276D3A" w:rsidR="00600049" w:rsidRDefault="00600049">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PLMN Selection following existing SoR information</w:t>
      </w:r>
      <w:r>
        <w:tab/>
      </w:r>
      <w:r>
        <w:fldChar w:fldCharType="begin" w:fldLock="1"/>
      </w:r>
      <w:r>
        <w:instrText xml:space="preserve"> PAGEREF _Toc112923914 \h </w:instrText>
      </w:r>
      <w:r>
        <w:fldChar w:fldCharType="separate"/>
      </w:r>
      <w:r>
        <w:t>73</w:t>
      </w:r>
      <w:r>
        <w:fldChar w:fldCharType="end"/>
      </w:r>
    </w:p>
    <w:p w14:paraId="51209A5D" w14:textId="6CAF9B1B" w:rsidR="00600049" w:rsidRDefault="00600049">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_Toc112923915 \h </w:instrText>
      </w:r>
      <w:r>
        <w:fldChar w:fldCharType="separate"/>
      </w:r>
      <w:r>
        <w:t>73</w:t>
      </w:r>
      <w:r>
        <w:fldChar w:fldCharType="end"/>
      </w:r>
    </w:p>
    <w:p w14:paraId="6ACEB122" w14:textId="7826F888" w:rsidR="00600049" w:rsidRDefault="00600049">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_Toc112923916 \h </w:instrText>
      </w:r>
      <w:r>
        <w:fldChar w:fldCharType="separate"/>
      </w:r>
      <w:r>
        <w:t>73</w:t>
      </w:r>
      <w:r>
        <w:fldChar w:fldCharType="end"/>
      </w:r>
    </w:p>
    <w:p w14:paraId="166E4CE8" w14:textId="7B905C61" w:rsidR="00600049" w:rsidRDefault="00600049">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Procedures</w:t>
      </w:r>
      <w:r>
        <w:tab/>
      </w:r>
      <w:r>
        <w:fldChar w:fldCharType="begin" w:fldLock="1"/>
      </w:r>
      <w:r>
        <w:instrText xml:space="preserve"> PAGEREF _Toc112923917 \h </w:instrText>
      </w:r>
      <w:r>
        <w:fldChar w:fldCharType="separate"/>
      </w:r>
      <w:r>
        <w:t>74</w:t>
      </w:r>
      <w:r>
        <w:fldChar w:fldCharType="end"/>
      </w:r>
    </w:p>
    <w:p w14:paraId="208914F5" w14:textId="77BDE34B" w:rsidR="00600049" w:rsidRDefault="00600049">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_Toc112923918 \h </w:instrText>
      </w:r>
      <w:r>
        <w:fldChar w:fldCharType="separate"/>
      </w:r>
      <w:r>
        <w:t>74</w:t>
      </w:r>
      <w:r>
        <w:fldChar w:fldCharType="end"/>
      </w:r>
    </w:p>
    <w:p w14:paraId="45F5C914" w14:textId="29205774" w:rsidR="00600049" w:rsidRDefault="00600049">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Temporary slice based on URSP</w:t>
      </w:r>
      <w:r>
        <w:tab/>
      </w:r>
      <w:r>
        <w:fldChar w:fldCharType="begin" w:fldLock="1"/>
      </w:r>
      <w:r>
        <w:instrText xml:space="preserve"> PAGEREF _Toc112923919 \h </w:instrText>
      </w:r>
      <w:r>
        <w:fldChar w:fldCharType="separate"/>
      </w:r>
      <w:r>
        <w:t>75</w:t>
      </w:r>
      <w:r>
        <w:fldChar w:fldCharType="end"/>
      </w:r>
    </w:p>
    <w:p w14:paraId="012FE873" w14:textId="29C41DAA" w:rsidR="00600049" w:rsidRDefault="00600049">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_Toc112923920 \h </w:instrText>
      </w:r>
      <w:r>
        <w:fldChar w:fldCharType="separate"/>
      </w:r>
      <w:r>
        <w:t>75</w:t>
      </w:r>
      <w:r>
        <w:fldChar w:fldCharType="end"/>
      </w:r>
    </w:p>
    <w:p w14:paraId="25F531A3" w14:textId="72B2B28B" w:rsidR="00600049" w:rsidRDefault="00600049">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_Toc112923921 \h </w:instrText>
      </w:r>
      <w:r>
        <w:fldChar w:fldCharType="separate"/>
      </w:r>
      <w:r>
        <w:t>75</w:t>
      </w:r>
      <w:r>
        <w:fldChar w:fldCharType="end"/>
      </w:r>
    </w:p>
    <w:p w14:paraId="4A7DF3FC" w14:textId="2FD2A7F7" w:rsidR="00600049" w:rsidRDefault="00600049">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_Toc112923922 \h </w:instrText>
      </w:r>
      <w:r>
        <w:fldChar w:fldCharType="separate"/>
      </w:r>
      <w:r>
        <w:t>75</w:t>
      </w:r>
      <w:r>
        <w:fldChar w:fldCharType="end"/>
      </w:r>
    </w:p>
    <w:p w14:paraId="5D05F19C" w14:textId="22370CE8" w:rsidR="00600049" w:rsidRDefault="00600049">
      <w:pPr>
        <w:pStyle w:val="TOC3"/>
        <w:rPr>
          <w:rFonts w:asciiTheme="minorHAnsi" w:eastAsiaTheme="minorEastAsia" w:hAnsiTheme="minorHAnsi" w:cstheme="minorBidi"/>
          <w:sz w:val="22"/>
          <w:szCs w:val="22"/>
        </w:rPr>
      </w:pPr>
      <w:r>
        <w:rPr>
          <w:lang w:eastAsia="zh-CN"/>
        </w:rP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_Toc112923923 \h </w:instrText>
      </w:r>
      <w:r>
        <w:fldChar w:fldCharType="separate"/>
      </w:r>
      <w:r>
        <w:t>75</w:t>
      </w:r>
      <w:r>
        <w:fldChar w:fldCharType="end"/>
      </w:r>
    </w:p>
    <w:p w14:paraId="4812D4C6" w14:textId="653FAE30" w:rsidR="00600049" w:rsidRDefault="00600049">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Enabling graceful slice termination with support of UE policies</w:t>
      </w:r>
      <w:r>
        <w:tab/>
      </w:r>
      <w:r>
        <w:fldChar w:fldCharType="begin" w:fldLock="1"/>
      </w:r>
      <w:r>
        <w:instrText xml:space="preserve"> PAGEREF _Toc112923924 \h </w:instrText>
      </w:r>
      <w:r>
        <w:fldChar w:fldCharType="separate"/>
      </w:r>
      <w:r>
        <w:t>76</w:t>
      </w:r>
      <w:r>
        <w:fldChar w:fldCharType="end"/>
      </w:r>
    </w:p>
    <w:p w14:paraId="15798760" w14:textId="4D77BF82" w:rsidR="00600049" w:rsidRDefault="00600049">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_Toc112923925 \h </w:instrText>
      </w:r>
      <w:r>
        <w:fldChar w:fldCharType="separate"/>
      </w:r>
      <w:r>
        <w:t>76</w:t>
      </w:r>
      <w:r>
        <w:fldChar w:fldCharType="end"/>
      </w:r>
    </w:p>
    <w:p w14:paraId="724B2060" w14:textId="353ECC8F" w:rsidR="00600049" w:rsidRDefault="00600049">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_Toc112923926 \h </w:instrText>
      </w:r>
      <w:r>
        <w:fldChar w:fldCharType="separate"/>
      </w:r>
      <w:r>
        <w:t>76</w:t>
      </w:r>
      <w:r>
        <w:fldChar w:fldCharType="end"/>
      </w:r>
    </w:p>
    <w:p w14:paraId="4725ED0C" w14:textId="676B7A2B" w:rsidR="00600049" w:rsidRDefault="00600049">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_Toc112923927 \h </w:instrText>
      </w:r>
      <w:r>
        <w:fldChar w:fldCharType="separate"/>
      </w:r>
      <w:r>
        <w:t>77</w:t>
      </w:r>
      <w:r>
        <w:fldChar w:fldCharType="end"/>
      </w:r>
    </w:p>
    <w:p w14:paraId="1503CE0A" w14:textId="7D5081F1" w:rsidR="00600049" w:rsidRDefault="00600049">
      <w:pPr>
        <w:pStyle w:val="TOC3"/>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_Toc112923928 \h </w:instrText>
      </w:r>
      <w:r>
        <w:fldChar w:fldCharType="separate"/>
      </w:r>
      <w:r>
        <w:t>77</w:t>
      </w:r>
      <w:r>
        <w:fldChar w:fldCharType="end"/>
      </w:r>
    </w:p>
    <w:p w14:paraId="4E03FF98" w14:textId="22A77922" w:rsidR="00600049" w:rsidRDefault="00600049">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ja-JP"/>
        </w:rPr>
        <w:t>Solution</w:t>
      </w:r>
      <w:r>
        <w:rPr>
          <w:lang w:eastAsia="zh-CN"/>
        </w:rPr>
        <w:t xml:space="preserve"> #23</w:t>
      </w:r>
      <w:r>
        <w:rPr>
          <w:lang w:eastAsia="ja-JP"/>
        </w:rPr>
        <w:t>: UE registration for conditional network slices</w:t>
      </w:r>
      <w:r>
        <w:tab/>
      </w:r>
      <w:r>
        <w:fldChar w:fldCharType="begin" w:fldLock="1"/>
      </w:r>
      <w:r>
        <w:instrText xml:space="preserve"> PAGEREF _Toc112923929 \h </w:instrText>
      </w:r>
      <w:r>
        <w:fldChar w:fldCharType="separate"/>
      </w:r>
      <w:r>
        <w:t>77</w:t>
      </w:r>
      <w:r>
        <w:fldChar w:fldCharType="end"/>
      </w:r>
    </w:p>
    <w:p w14:paraId="0A713946" w14:textId="68A1703F" w:rsidR="00600049" w:rsidRDefault="00600049">
      <w:pPr>
        <w:pStyle w:val="TOC3"/>
        <w:rPr>
          <w:rFonts w:asciiTheme="minorHAnsi" w:eastAsiaTheme="minorEastAsia" w:hAnsiTheme="minorHAnsi" w:cstheme="minorBidi"/>
          <w:sz w:val="22"/>
          <w:szCs w:val="22"/>
        </w:rPr>
      </w:pPr>
      <w:r>
        <w:rPr>
          <w:lang w:eastAsia="ja-JP"/>
        </w:rPr>
        <w:t>6.23.1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_Toc112923930 \h </w:instrText>
      </w:r>
      <w:r>
        <w:fldChar w:fldCharType="separate"/>
      </w:r>
      <w:r>
        <w:t>77</w:t>
      </w:r>
      <w:r>
        <w:fldChar w:fldCharType="end"/>
      </w:r>
    </w:p>
    <w:p w14:paraId="34AED7BF" w14:textId="1BAB2269" w:rsidR="00600049" w:rsidRDefault="00600049">
      <w:pPr>
        <w:pStyle w:val="TOC3"/>
        <w:rPr>
          <w:rFonts w:asciiTheme="minorHAnsi" w:eastAsiaTheme="minorEastAsia" w:hAnsiTheme="minorHAnsi" w:cstheme="minorBidi"/>
          <w:sz w:val="22"/>
          <w:szCs w:val="22"/>
        </w:rPr>
      </w:pPr>
      <w:r>
        <w:rPr>
          <w:lang w:eastAsia="ja-JP"/>
        </w:rPr>
        <w:t>6.23.2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_Toc112923931 \h </w:instrText>
      </w:r>
      <w:r>
        <w:fldChar w:fldCharType="separate"/>
      </w:r>
      <w:r>
        <w:t>77</w:t>
      </w:r>
      <w:r>
        <w:fldChar w:fldCharType="end"/>
      </w:r>
    </w:p>
    <w:p w14:paraId="32977F66" w14:textId="4E829619" w:rsidR="00600049" w:rsidRDefault="00600049">
      <w:pPr>
        <w:pStyle w:val="TOC3"/>
        <w:rPr>
          <w:rFonts w:asciiTheme="minorHAnsi" w:eastAsiaTheme="minorEastAsia" w:hAnsiTheme="minorHAnsi" w:cstheme="minorBidi"/>
          <w:sz w:val="22"/>
          <w:szCs w:val="22"/>
        </w:rPr>
      </w:pPr>
      <w:r>
        <w:rPr>
          <w:lang w:eastAsia="ja-JP"/>
        </w:rPr>
        <w:t>6.23.3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_Toc112923932 \h </w:instrText>
      </w:r>
      <w:r>
        <w:fldChar w:fldCharType="separate"/>
      </w:r>
      <w:r>
        <w:t>78</w:t>
      </w:r>
      <w:r>
        <w:fldChar w:fldCharType="end"/>
      </w:r>
    </w:p>
    <w:p w14:paraId="78FF2AB1" w14:textId="1558D500" w:rsidR="00600049" w:rsidRDefault="00600049">
      <w:pPr>
        <w:pStyle w:val="TOC3"/>
        <w:rPr>
          <w:rFonts w:asciiTheme="minorHAnsi" w:eastAsiaTheme="minorEastAsia" w:hAnsiTheme="minorHAnsi" w:cstheme="minorBidi"/>
          <w:sz w:val="22"/>
          <w:szCs w:val="22"/>
        </w:rPr>
      </w:pPr>
      <w:r>
        <w:rPr>
          <w:lang w:eastAsia="zh-CN"/>
        </w:rPr>
        <w:t>6.23.4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_Toc112923933 \h </w:instrText>
      </w:r>
      <w:r>
        <w:fldChar w:fldCharType="separate"/>
      </w:r>
      <w:r>
        <w:t>79</w:t>
      </w:r>
      <w:r>
        <w:fldChar w:fldCharType="end"/>
      </w:r>
    </w:p>
    <w:p w14:paraId="7015C2CE" w14:textId="69F49A2F" w:rsidR="00600049" w:rsidRDefault="00600049">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On the handling of temporary network slices</w:t>
      </w:r>
      <w:r>
        <w:tab/>
      </w:r>
      <w:r>
        <w:fldChar w:fldCharType="begin" w:fldLock="1"/>
      </w:r>
      <w:r>
        <w:instrText xml:space="preserve"> PAGEREF _Toc112923934 \h </w:instrText>
      </w:r>
      <w:r>
        <w:fldChar w:fldCharType="separate"/>
      </w:r>
      <w:r>
        <w:t>79</w:t>
      </w:r>
      <w:r>
        <w:fldChar w:fldCharType="end"/>
      </w:r>
    </w:p>
    <w:p w14:paraId="0DDF5871" w14:textId="6A16AD23" w:rsidR="00600049" w:rsidRDefault="00600049">
      <w:pPr>
        <w:pStyle w:val="TOC3"/>
        <w:rPr>
          <w:rFonts w:asciiTheme="minorHAnsi" w:eastAsiaTheme="minorEastAsia" w:hAnsiTheme="minorHAnsi" w:cstheme="minorBidi"/>
          <w:sz w:val="22"/>
          <w:szCs w:val="22"/>
        </w:rPr>
      </w:pPr>
      <w:r>
        <w:rPr>
          <w:lang w:eastAsia="ko-KR"/>
        </w:rPr>
        <w:t>6.24.1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_Toc112923935 \h </w:instrText>
      </w:r>
      <w:r>
        <w:fldChar w:fldCharType="separate"/>
      </w:r>
      <w:r>
        <w:t>79</w:t>
      </w:r>
      <w:r>
        <w:fldChar w:fldCharType="end"/>
      </w:r>
    </w:p>
    <w:p w14:paraId="4C50A76A" w14:textId="7B0C48FC" w:rsidR="00600049" w:rsidRDefault="00600049">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_Toc112923936 \h </w:instrText>
      </w:r>
      <w:r>
        <w:fldChar w:fldCharType="separate"/>
      </w:r>
      <w:r>
        <w:t>79</w:t>
      </w:r>
      <w:r>
        <w:fldChar w:fldCharType="end"/>
      </w:r>
    </w:p>
    <w:p w14:paraId="4D336878" w14:textId="6EFAE1C6" w:rsidR="00600049" w:rsidRDefault="00600049">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_Toc112923937 \h </w:instrText>
      </w:r>
      <w:r>
        <w:fldChar w:fldCharType="separate"/>
      </w:r>
      <w:r>
        <w:t>80</w:t>
      </w:r>
      <w:r>
        <w:fldChar w:fldCharType="end"/>
      </w:r>
    </w:p>
    <w:p w14:paraId="483BB110" w14:textId="001F7689" w:rsidR="00600049" w:rsidRDefault="00600049">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RM aspects</w:t>
      </w:r>
      <w:r>
        <w:tab/>
      </w:r>
      <w:r>
        <w:fldChar w:fldCharType="begin" w:fldLock="1"/>
      </w:r>
      <w:r>
        <w:instrText xml:space="preserve"> PAGEREF _Toc112923938 \h </w:instrText>
      </w:r>
      <w:r>
        <w:fldChar w:fldCharType="separate"/>
      </w:r>
      <w:r>
        <w:t>80</w:t>
      </w:r>
      <w:r>
        <w:fldChar w:fldCharType="end"/>
      </w:r>
    </w:p>
    <w:p w14:paraId="35049B1D" w14:textId="26C3D029" w:rsidR="00600049" w:rsidRDefault="00600049">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Session Management aspect</w:t>
      </w:r>
      <w:r>
        <w:tab/>
      </w:r>
      <w:r>
        <w:fldChar w:fldCharType="begin" w:fldLock="1"/>
      </w:r>
      <w:r>
        <w:instrText xml:space="preserve"> PAGEREF _Toc112923939 \h </w:instrText>
      </w:r>
      <w:r>
        <w:fldChar w:fldCharType="separate"/>
      </w:r>
      <w:r>
        <w:t>81</w:t>
      </w:r>
      <w:r>
        <w:fldChar w:fldCharType="end"/>
      </w:r>
    </w:p>
    <w:p w14:paraId="0CBF7B62" w14:textId="4578F99F" w:rsidR="00600049" w:rsidRDefault="00600049">
      <w:pPr>
        <w:pStyle w:val="TOC3"/>
        <w:rPr>
          <w:rFonts w:asciiTheme="minorHAnsi" w:eastAsiaTheme="minorEastAsia" w:hAnsiTheme="minorHAnsi" w:cstheme="minorBidi"/>
          <w:sz w:val="22"/>
          <w:szCs w:val="22"/>
        </w:rPr>
      </w:pPr>
      <w:r>
        <w:rPr>
          <w:lang w:eastAsia="zh-CN"/>
        </w:rP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_Toc112923940 \h </w:instrText>
      </w:r>
      <w:r>
        <w:fldChar w:fldCharType="separate"/>
      </w:r>
      <w:r>
        <w:t>84</w:t>
      </w:r>
      <w:r>
        <w:fldChar w:fldCharType="end"/>
      </w:r>
    </w:p>
    <w:p w14:paraId="28ED1BE5" w14:textId="44B1B43B" w:rsidR="00600049" w:rsidRDefault="00600049">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Handling Rejected S-NSSAIs in some TAs of RA</w:t>
      </w:r>
      <w:r>
        <w:tab/>
      </w:r>
      <w:r>
        <w:fldChar w:fldCharType="begin" w:fldLock="1"/>
      </w:r>
      <w:r>
        <w:instrText xml:space="preserve"> PAGEREF _Toc112923941 \h </w:instrText>
      </w:r>
      <w:r>
        <w:fldChar w:fldCharType="separate"/>
      </w:r>
      <w:r>
        <w:t>85</w:t>
      </w:r>
      <w:r>
        <w:fldChar w:fldCharType="end"/>
      </w:r>
    </w:p>
    <w:p w14:paraId="2B53E9FF" w14:textId="08227E0D" w:rsidR="00600049" w:rsidRDefault="00600049">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Key Issue mapping</w:t>
      </w:r>
      <w:r>
        <w:tab/>
      </w:r>
      <w:r>
        <w:fldChar w:fldCharType="begin" w:fldLock="1"/>
      </w:r>
      <w:r>
        <w:instrText xml:space="preserve"> PAGEREF _Toc112923942 \h </w:instrText>
      </w:r>
      <w:r>
        <w:fldChar w:fldCharType="separate"/>
      </w:r>
      <w:r>
        <w:t>85</w:t>
      </w:r>
      <w:r>
        <w:fldChar w:fldCharType="end"/>
      </w:r>
    </w:p>
    <w:p w14:paraId="4D44B241" w14:textId="76551668" w:rsidR="00600049" w:rsidRDefault="00600049">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rsidRPr="00B034BC">
        <w:rPr>
          <w:rFonts w:eastAsia="SimSun"/>
        </w:rPr>
        <w:t>Functional Description</w:t>
      </w:r>
      <w:r>
        <w:tab/>
      </w:r>
      <w:r>
        <w:fldChar w:fldCharType="begin" w:fldLock="1"/>
      </w:r>
      <w:r>
        <w:instrText xml:space="preserve"> PAGEREF _Toc112923943 \h </w:instrText>
      </w:r>
      <w:r>
        <w:fldChar w:fldCharType="separate"/>
      </w:r>
      <w:r>
        <w:t>85</w:t>
      </w:r>
      <w:r>
        <w:fldChar w:fldCharType="end"/>
      </w:r>
    </w:p>
    <w:p w14:paraId="5F77408D" w14:textId="2B46A4FA" w:rsidR="00600049" w:rsidRDefault="00600049">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_Toc112923944 \h </w:instrText>
      </w:r>
      <w:r>
        <w:fldChar w:fldCharType="separate"/>
      </w:r>
      <w:r>
        <w:t>86</w:t>
      </w:r>
      <w:r>
        <w:fldChar w:fldCharType="end"/>
      </w:r>
    </w:p>
    <w:p w14:paraId="7CF4525C" w14:textId="1D84AE67" w:rsidR="00600049" w:rsidRDefault="00600049">
      <w:pPr>
        <w:pStyle w:val="TOC3"/>
        <w:rPr>
          <w:rFonts w:asciiTheme="minorHAnsi" w:eastAsiaTheme="minorEastAsia" w:hAnsiTheme="minorHAnsi" w:cstheme="minorBidi"/>
          <w:sz w:val="22"/>
          <w:szCs w:val="22"/>
        </w:rPr>
      </w:pPr>
      <w:r>
        <w:rPr>
          <w:lang w:eastAsia="zh-CN"/>
        </w:rP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_Toc112923945 \h </w:instrText>
      </w:r>
      <w:r>
        <w:fldChar w:fldCharType="separate"/>
      </w:r>
      <w:r>
        <w:t>87</w:t>
      </w:r>
      <w:r>
        <w:fldChar w:fldCharType="end"/>
      </w:r>
    </w:p>
    <w:p w14:paraId="44089E44" w14:textId="546231BF" w:rsidR="00600049" w:rsidRDefault="00600049">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Solution</w:t>
      </w:r>
      <w:r>
        <w:rPr>
          <w:lang w:eastAsia="zh-CN"/>
        </w:rPr>
        <w:t xml:space="preserve"> #26</w:t>
      </w:r>
      <w:r>
        <w:t>: Multiple areas and resource partitioning</w:t>
      </w:r>
      <w:r>
        <w:tab/>
      </w:r>
      <w:r>
        <w:fldChar w:fldCharType="begin" w:fldLock="1"/>
      </w:r>
      <w:r>
        <w:instrText xml:space="preserve"> PAGEREF _Toc112923946 \h </w:instrText>
      </w:r>
      <w:r>
        <w:fldChar w:fldCharType="separate"/>
      </w:r>
      <w:r>
        <w:t>87</w:t>
      </w:r>
      <w:r>
        <w:fldChar w:fldCharType="end"/>
      </w:r>
    </w:p>
    <w:p w14:paraId="19AC6083" w14:textId="26A7BDB1" w:rsidR="00600049" w:rsidRDefault="00600049">
      <w:pPr>
        <w:pStyle w:val="TOC3"/>
        <w:rPr>
          <w:rFonts w:asciiTheme="minorHAnsi" w:eastAsiaTheme="minorEastAsia" w:hAnsiTheme="minorHAnsi" w:cstheme="minorBidi"/>
          <w:sz w:val="22"/>
          <w:szCs w:val="22"/>
        </w:rPr>
      </w:pPr>
      <w:r>
        <w:rPr>
          <w:lang w:eastAsia="ko-KR"/>
        </w:rPr>
        <w:lastRenderedPageBreak/>
        <w:t>6.26.1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_Toc112923947 \h </w:instrText>
      </w:r>
      <w:r>
        <w:fldChar w:fldCharType="separate"/>
      </w:r>
      <w:r>
        <w:t>87</w:t>
      </w:r>
      <w:r>
        <w:fldChar w:fldCharType="end"/>
      </w:r>
    </w:p>
    <w:p w14:paraId="04FF31D9" w14:textId="6666D530" w:rsidR="00600049" w:rsidRDefault="00600049">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_Toc112923948 \h </w:instrText>
      </w:r>
      <w:r>
        <w:fldChar w:fldCharType="separate"/>
      </w:r>
      <w:r>
        <w:t>88</w:t>
      </w:r>
      <w:r>
        <w:fldChar w:fldCharType="end"/>
      </w:r>
    </w:p>
    <w:p w14:paraId="4D280468" w14:textId="59196E1E" w:rsidR="00600049" w:rsidRDefault="00600049">
      <w:pPr>
        <w:pStyle w:val="TOC4"/>
        <w:rPr>
          <w:rFonts w:asciiTheme="minorHAnsi" w:eastAsiaTheme="minorEastAsia" w:hAnsiTheme="minorHAnsi" w:cstheme="minorBidi"/>
          <w:sz w:val="22"/>
          <w:szCs w:val="22"/>
        </w:rPr>
      </w:pPr>
      <w:r>
        <w:t>6.26.2.1</w:t>
      </w:r>
      <w:r>
        <w:rPr>
          <w:rFonts w:asciiTheme="minorHAnsi" w:eastAsiaTheme="minorEastAsia" w:hAnsiTheme="minorHAnsi" w:cstheme="minorBidi"/>
          <w:sz w:val="22"/>
          <w:szCs w:val="22"/>
        </w:rPr>
        <w:tab/>
      </w:r>
      <w:r>
        <w:t>Support of multiple areas</w:t>
      </w:r>
      <w:r>
        <w:tab/>
      </w:r>
      <w:r>
        <w:fldChar w:fldCharType="begin" w:fldLock="1"/>
      </w:r>
      <w:r>
        <w:instrText xml:space="preserve"> PAGEREF _Toc112923949 \h </w:instrText>
      </w:r>
      <w:r>
        <w:fldChar w:fldCharType="separate"/>
      </w:r>
      <w:r>
        <w:t>88</w:t>
      </w:r>
      <w:r>
        <w:fldChar w:fldCharType="end"/>
      </w:r>
    </w:p>
    <w:p w14:paraId="133DFAED" w14:textId="49A1ACF0" w:rsidR="00600049" w:rsidRDefault="00600049">
      <w:pPr>
        <w:pStyle w:val="TOC4"/>
        <w:rPr>
          <w:rFonts w:asciiTheme="minorHAnsi" w:eastAsiaTheme="minorEastAsia" w:hAnsiTheme="minorHAnsi" w:cstheme="minorBidi"/>
          <w:sz w:val="22"/>
          <w:szCs w:val="22"/>
        </w:rPr>
      </w:pPr>
      <w:r>
        <w:t>6.26.2.2</w:t>
      </w:r>
      <w:r>
        <w:rPr>
          <w:rFonts w:asciiTheme="minorHAnsi" w:eastAsiaTheme="minorEastAsia" w:hAnsiTheme="minorHAnsi" w:cstheme="minorBidi"/>
          <w:sz w:val="22"/>
          <w:szCs w:val="22"/>
        </w:rPr>
        <w:tab/>
      </w:r>
      <w:r>
        <w:t>Reducing resources for cells outside service area</w:t>
      </w:r>
      <w:r>
        <w:tab/>
      </w:r>
      <w:r>
        <w:fldChar w:fldCharType="begin" w:fldLock="1"/>
      </w:r>
      <w:r>
        <w:instrText xml:space="preserve"> PAGEREF _Toc112923950 \h </w:instrText>
      </w:r>
      <w:r>
        <w:fldChar w:fldCharType="separate"/>
      </w:r>
      <w:r>
        <w:t>88</w:t>
      </w:r>
      <w:r>
        <w:fldChar w:fldCharType="end"/>
      </w:r>
    </w:p>
    <w:p w14:paraId="4BD01436" w14:textId="3989B4AF" w:rsidR="00600049" w:rsidRDefault="00600049">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Procedures</w:t>
      </w:r>
      <w:r>
        <w:tab/>
      </w:r>
      <w:r>
        <w:fldChar w:fldCharType="begin" w:fldLock="1"/>
      </w:r>
      <w:r>
        <w:instrText xml:space="preserve"> PAGEREF _Toc112923951 \h </w:instrText>
      </w:r>
      <w:r>
        <w:fldChar w:fldCharType="separate"/>
      </w:r>
      <w:r>
        <w:t>90</w:t>
      </w:r>
      <w:r>
        <w:fldChar w:fldCharType="end"/>
      </w:r>
    </w:p>
    <w:p w14:paraId="08A44BB7" w14:textId="5A1FFFB2" w:rsidR="00600049" w:rsidRDefault="00600049">
      <w:pPr>
        <w:pStyle w:val="TOC3"/>
        <w:rPr>
          <w:rFonts w:asciiTheme="minorHAnsi" w:eastAsiaTheme="minorEastAsia" w:hAnsiTheme="minorHAnsi" w:cstheme="minorBidi"/>
          <w:sz w:val="22"/>
          <w:szCs w:val="22"/>
        </w:rPr>
      </w:pPr>
      <w:r>
        <w:rPr>
          <w:lang w:eastAsia="zh-CN"/>
        </w:rP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_Toc112923952 \h </w:instrText>
      </w:r>
      <w:r>
        <w:fldChar w:fldCharType="separate"/>
      </w:r>
      <w:r>
        <w:t>91</w:t>
      </w:r>
      <w:r>
        <w:fldChar w:fldCharType="end"/>
      </w:r>
    </w:p>
    <w:p w14:paraId="21F954C5" w14:textId="08C71B85" w:rsidR="00600049" w:rsidRDefault="00600049">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t>Solution</w:t>
      </w:r>
      <w:r>
        <w:rPr>
          <w:lang w:eastAsia="zh-CN"/>
        </w:rPr>
        <w:t xml:space="preserve"> #27</w:t>
      </w:r>
      <w:r>
        <w:t>: E</w:t>
      </w:r>
      <w:r w:rsidRPr="00B034BC">
        <w:rPr>
          <w:rFonts w:eastAsia="Yu Mincho"/>
        </w:rPr>
        <w:t>xception to the rejected NSSAI handling</w:t>
      </w:r>
      <w:r>
        <w:tab/>
      </w:r>
      <w:r>
        <w:fldChar w:fldCharType="begin" w:fldLock="1"/>
      </w:r>
      <w:r>
        <w:instrText xml:space="preserve"> PAGEREF _Toc112923953 \h </w:instrText>
      </w:r>
      <w:r>
        <w:fldChar w:fldCharType="separate"/>
      </w:r>
      <w:r>
        <w:t>91</w:t>
      </w:r>
      <w:r>
        <w:fldChar w:fldCharType="end"/>
      </w:r>
    </w:p>
    <w:p w14:paraId="7535C043" w14:textId="20254F04" w:rsidR="00600049" w:rsidRDefault="00600049">
      <w:pPr>
        <w:pStyle w:val="TOC3"/>
        <w:rPr>
          <w:rFonts w:asciiTheme="minorHAnsi" w:eastAsiaTheme="minorEastAsia" w:hAnsiTheme="minorHAnsi" w:cstheme="minorBidi"/>
          <w:sz w:val="22"/>
          <w:szCs w:val="22"/>
        </w:rPr>
      </w:pPr>
      <w:r>
        <w:rPr>
          <w:lang w:eastAsia="ko-KR"/>
        </w:rPr>
        <w:t>6.27.1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_Toc112923954 \h </w:instrText>
      </w:r>
      <w:r>
        <w:fldChar w:fldCharType="separate"/>
      </w:r>
      <w:r>
        <w:t>91</w:t>
      </w:r>
      <w:r>
        <w:fldChar w:fldCharType="end"/>
      </w:r>
    </w:p>
    <w:p w14:paraId="2A1DBB1C" w14:textId="497BBA76" w:rsidR="00600049" w:rsidRDefault="00600049">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_Toc112923955 \h </w:instrText>
      </w:r>
      <w:r>
        <w:fldChar w:fldCharType="separate"/>
      </w:r>
      <w:r>
        <w:t>91</w:t>
      </w:r>
      <w:r>
        <w:fldChar w:fldCharType="end"/>
      </w:r>
    </w:p>
    <w:p w14:paraId="519FE2E2" w14:textId="6D8B8572" w:rsidR="00600049" w:rsidRDefault="00600049">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_Toc112923956 \h </w:instrText>
      </w:r>
      <w:r>
        <w:fldChar w:fldCharType="separate"/>
      </w:r>
      <w:r>
        <w:t>92</w:t>
      </w:r>
      <w:r>
        <w:fldChar w:fldCharType="end"/>
      </w:r>
    </w:p>
    <w:p w14:paraId="7DCFDD67" w14:textId="442BD4F7" w:rsidR="00600049" w:rsidRDefault="00600049">
      <w:pPr>
        <w:pStyle w:val="TOC3"/>
        <w:rPr>
          <w:rFonts w:asciiTheme="minorHAnsi" w:eastAsiaTheme="minorEastAsia" w:hAnsiTheme="minorHAnsi" w:cstheme="minorBidi"/>
          <w:sz w:val="22"/>
          <w:szCs w:val="22"/>
        </w:rPr>
      </w:pPr>
      <w:r>
        <w:rPr>
          <w:lang w:eastAsia="zh-CN"/>
        </w:rP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_Toc112923957 \h </w:instrText>
      </w:r>
      <w:r>
        <w:fldChar w:fldCharType="separate"/>
      </w:r>
      <w:r>
        <w:t>93</w:t>
      </w:r>
      <w:r>
        <w:fldChar w:fldCharType="end"/>
      </w:r>
    </w:p>
    <w:p w14:paraId="2A6DA870" w14:textId="24082EFC" w:rsidR="00600049" w:rsidRDefault="00600049">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Solution</w:t>
      </w:r>
      <w:r>
        <w:rPr>
          <w:lang w:eastAsia="zh-CN"/>
        </w:rPr>
        <w:t xml:space="preserve"> #28</w:t>
      </w:r>
      <w:r>
        <w:t>:</w:t>
      </w:r>
      <w:r w:rsidRPr="00B034BC">
        <w:rPr>
          <w:bCs/>
        </w:rPr>
        <w:t xml:space="preserve"> Support of network slices with TA granularity within a RA</w:t>
      </w:r>
      <w:r>
        <w:tab/>
      </w:r>
      <w:r>
        <w:fldChar w:fldCharType="begin" w:fldLock="1"/>
      </w:r>
      <w:r>
        <w:instrText xml:space="preserve"> PAGEREF _Toc112923958 \h </w:instrText>
      </w:r>
      <w:r>
        <w:fldChar w:fldCharType="separate"/>
      </w:r>
      <w:r>
        <w:t>93</w:t>
      </w:r>
      <w:r>
        <w:fldChar w:fldCharType="end"/>
      </w:r>
    </w:p>
    <w:p w14:paraId="4BE39971" w14:textId="540087C6" w:rsidR="00600049" w:rsidRDefault="00600049">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_Toc112923959 \h </w:instrText>
      </w:r>
      <w:r>
        <w:fldChar w:fldCharType="separate"/>
      </w:r>
      <w:r>
        <w:t>93</w:t>
      </w:r>
      <w:r>
        <w:fldChar w:fldCharType="end"/>
      </w:r>
    </w:p>
    <w:p w14:paraId="75826C33" w14:textId="08508B72" w:rsidR="00600049" w:rsidRDefault="00600049">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_Toc112923960 \h </w:instrText>
      </w:r>
      <w:r>
        <w:fldChar w:fldCharType="separate"/>
      </w:r>
      <w:r>
        <w:t>94</w:t>
      </w:r>
      <w:r>
        <w:fldChar w:fldCharType="end"/>
      </w:r>
    </w:p>
    <w:p w14:paraId="277DCCCD" w14:textId="5590A44D" w:rsidR="00600049" w:rsidRDefault="00600049">
      <w:pPr>
        <w:pStyle w:val="TOC3"/>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_Toc112923961 \h </w:instrText>
      </w:r>
      <w:r>
        <w:fldChar w:fldCharType="separate"/>
      </w:r>
      <w:r>
        <w:t>94</w:t>
      </w:r>
      <w:r>
        <w:fldChar w:fldCharType="end"/>
      </w:r>
    </w:p>
    <w:p w14:paraId="20269A15" w14:textId="5224612D" w:rsidR="00600049" w:rsidRDefault="00600049">
      <w:pPr>
        <w:pStyle w:val="TOC2"/>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t>Solution</w:t>
      </w:r>
      <w:r>
        <w:rPr>
          <w:lang w:eastAsia="zh-CN"/>
        </w:rPr>
        <w:t xml:space="preserve"> #29</w:t>
      </w:r>
      <w:r>
        <w:t>: On handling S-NSSAIs not supported in certain TAs of a RA during a registration</w:t>
      </w:r>
      <w:r>
        <w:tab/>
      </w:r>
      <w:r>
        <w:fldChar w:fldCharType="begin" w:fldLock="1"/>
      </w:r>
      <w:r>
        <w:instrText xml:space="preserve"> PAGEREF _Toc112923962 \h </w:instrText>
      </w:r>
      <w:r>
        <w:fldChar w:fldCharType="separate"/>
      </w:r>
      <w:r>
        <w:t>94</w:t>
      </w:r>
      <w:r>
        <w:fldChar w:fldCharType="end"/>
      </w:r>
    </w:p>
    <w:p w14:paraId="03F1E7A8" w14:textId="5916F472" w:rsidR="00600049" w:rsidRDefault="00600049">
      <w:pPr>
        <w:pStyle w:val="TOC3"/>
        <w:rPr>
          <w:rFonts w:asciiTheme="minorHAnsi" w:eastAsiaTheme="minorEastAsia" w:hAnsiTheme="minorHAnsi" w:cstheme="minorBidi"/>
          <w:sz w:val="22"/>
          <w:szCs w:val="22"/>
        </w:rPr>
      </w:pPr>
      <w:r>
        <w:rPr>
          <w:lang w:eastAsia="ko-KR"/>
        </w:rPr>
        <w:t>6.29.1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_Toc112923963 \h </w:instrText>
      </w:r>
      <w:r>
        <w:fldChar w:fldCharType="separate"/>
      </w:r>
      <w:r>
        <w:t>94</w:t>
      </w:r>
      <w:r>
        <w:fldChar w:fldCharType="end"/>
      </w:r>
    </w:p>
    <w:p w14:paraId="7250CB34" w14:textId="0F51633E" w:rsidR="00600049" w:rsidRDefault="00600049">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_Toc112923964 \h </w:instrText>
      </w:r>
      <w:r>
        <w:fldChar w:fldCharType="separate"/>
      </w:r>
      <w:r>
        <w:t>94</w:t>
      </w:r>
      <w:r>
        <w:fldChar w:fldCharType="end"/>
      </w:r>
    </w:p>
    <w:p w14:paraId="20908C6B" w14:textId="70CFF578" w:rsidR="00600049" w:rsidRDefault="00600049">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Procedures</w:t>
      </w:r>
      <w:r>
        <w:tab/>
      </w:r>
      <w:r>
        <w:fldChar w:fldCharType="begin" w:fldLock="1"/>
      </w:r>
      <w:r>
        <w:instrText xml:space="preserve"> PAGEREF _Toc112923965 \h </w:instrText>
      </w:r>
      <w:r>
        <w:fldChar w:fldCharType="separate"/>
      </w:r>
      <w:r>
        <w:t>96</w:t>
      </w:r>
      <w:r>
        <w:fldChar w:fldCharType="end"/>
      </w:r>
    </w:p>
    <w:p w14:paraId="6467A888" w14:textId="3593B9CA" w:rsidR="00600049" w:rsidRDefault="00600049">
      <w:pPr>
        <w:pStyle w:val="TOC4"/>
        <w:rPr>
          <w:rFonts w:asciiTheme="minorHAnsi" w:eastAsiaTheme="minorEastAsia" w:hAnsiTheme="minorHAnsi" w:cstheme="minorBidi"/>
          <w:sz w:val="22"/>
          <w:szCs w:val="22"/>
        </w:rPr>
      </w:pPr>
      <w:r>
        <w:t>6.29.3.1</w:t>
      </w:r>
      <w:r>
        <w:rPr>
          <w:rFonts w:asciiTheme="minorHAnsi" w:eastAsiaTheme="minorEastAsia" w:hAnsiTheme="minorHAnsi" w:cstheme="minorBidi"/>
          <w:sz w:val="22"/>
          <w:szCs w:val="22"/>
        </w:rPr>
        <w:tab/>
      </w:r>
      <w:r>
        <w:t>Indication to UE of TAIs where the rejected S-NSSAI is supported (or is not supported) in the RA</w:t>
      </w:r>
      <w:r>
        <w:tab/>
      </w:r>
      <w:r>
        <w:fldChar w:fldCharType="begin" w:fldLock="1"/>
      </w:r>
      <w:r>
        <w:instrText xml:space="preserve"> PAGEREF _Toc112923966 \h </w:instrText>
      </w:r>
      <w:r>
        <w:fldChar w:fldCharType="separate"/>
      </w:r>
      <w:r>
        <w:t>96</w:t>
      </w:r>
      <w:r>
        <w:fldChar w:fldCharType="end"/>
      </w:r>
    </w:p>
    <w:p w14:paraId="77B94411" w14:textId="66F7E814" w:rsidR="00600049" w:rsidRDefault="00600049">
      <w:pPr>
        <w:pStyle w:val="TOC4"/>
        <w:rPr>
          <w:rFonts w:asciiTheme="minorHAnsi" w:eastAsiaTheme="minorEastAsia" w:hAnsiTheme="minorHAnsi" w:cstheme="minorBidi"/>
          <w:sz w:val="22"/>
          <w:szCs w:val="22"/>
        </w:rPr>
      </w:pPr>
      <w:r>
        <w:t>6.29.3.2</w:t>
      </w:r>
      <w:r>
        <w:rPr>
          <w:rFonts w:asciiTheme="minorHAnsi" w:eastAsiaTheme="minorEastAsia" w:hAnsiTheme="minorHAnsi" w:cstheme="minorBidi"/>
          <w:sz w:val="22"/>
          <w:szCs w:val="22"/>
        </w:rPr>
        <w:tab/>
      </w:r>
      <w:r>
        <w:t>Indication to UE of Allowed NSSAI in RA and of Partially Allowed S-NSSAIs in RA with TAIs of RA where the Partially Allowed S-NSSAIs is supported.</w:t>
      </w:r>
      <w:r>
        <w:tab/>
      </w:r>
      <w:r>
        <w:fldChar w:fldCharType="begin" w:fldLock="1"/>
      </w:r>
      <w:r>
        <w:instrText xml:space="preserve"> PAGEREF _Toc112923967 \h </w:instrText>
      </w:r>
      <w:r>
        <w:fldChar w:fldCharType="separate"/>
      </w:r>
      <w:r>
        <w:t>97</w:t>
      </w:r>
      <w:r>
        <w:fldChar w:fldCharType="end"/>
      </w:r>
    </w:p>
    <w:p w14:paraId="19753823" w14:textId="7B3B5F40" w:rsidR="00600049" w:rsidRDefault="00600049">
      <w:pPr>
        <w:pStyle w:val="TOC5"/>
        <w:rPr>
          <w:rFonts w:asciiTheme="minorHAnsi" w:eastAsiaTheme="minorEastAsia" w:hAnsiTheme="minorHAnsi" w:cstheme="minorBidi"/>
          <w:sz w:val="22"/>
          <w:szCs w:val="22"/>
        </w:rPr>
      </w:pPr>
      <w:r>
        <w:t>6.29.3.2.1</w:t>
      </w:r>
      <w:r>
        <w:rPr>
          <w:rFonts w:asciiTheme="minorHAnsi" w:eastAsiaTheme="minorEastAsia" w:hAnsiTheme="minorHAnsi" w:cstheme="minorBidi"/>
          <w:sz w:val="22"/>
          <w:szCs w:val="22"/>
        </w:rPr>
        <w:tab/>
      </w:r>
      <w:r>
        <w:t>Registration</w:t>
      </w:r>
      <w:r>
        <w:tab/>
      </w:r>
      <w:r>
        <w:fldChar w:fldCharType="begin" w:fldLock="1"/>
      </w:r>
      <w:r>
        <w:instrText xml:space="preserve"> PAGEREF _Toc112923968 \h </w:instrText>
      </w:r>
      <w:r>
        <w:fldChar w:fldCharType="separate"/>
      </w:r>
      <w:r>
        <w:t>97</w:t>
      </w:r>
      <w:r>
        <w:fldChar w:fldCharType="end"/>
      </w:r>
    </w:p>
    <w:p w14:paraId="40F76936" w14:textId="2F37A2A3" w:rsidR="00600049" w:rsidRDefault="00600049">
      <w:pPr>
        <w:pStyle w:val="TOC5"/>
        <w:rPr>
          <w:rFonts w:asciiTheme="minorHAnsi" w:eastAsiaTheme="minorEastAsia" w:hAnsiTheme="minorHAnsi" w:cstheme="minorBidi"/>
          <w:sz w:val="22"/>
          <w:szCs w:val="22"/>
        </w:rPr>
      </w:pPr>
      <w:r>
        <w:t>6.29.3.2.2</w:t>
      </w:r>
      <w:r>
        <w:rPr>
          <w:rFonts w:asciiTheme="minorHAnsi" w:eastAsiaTheme="minorEastAsia" w:hAnsiTheme="minorHAnsi" w:cstheme="minorBidi"/>
          <w:sz w:val="22"/>
          <w:szCs w:val="22"/>
        </w:rPr>
        <w:tab/>
      </w:r>
      <w:r>
        <w:t>MO Procedure from idle mode</w:t>
      </w:r>
      <w:r>
        <w:tab/>
      </w:r>
      <w:r>
        <w:fldChar w:fldCharType="begin" w:fldLock="1"/>
      </w:r>
      <w:r>
        <w:instrText xml:space="preserve"> PAGEREF _Toc112923969 \h </w:instrText>
      </w:r>
      <w:r>
        <w:fldChar w:fldCharType="separate"/>
      </w:r>
      <w:r>
        <w:t>98</w:t>
      </w:r>
      <w:r>
        <w:fldChar w:fldCharType="end"/>
      </w:r>
    </w:p>
    <w:p w14:paraId="6E8C15EE" w14:textId="2360F9E2" w:rsidR="00600049" w:rsidRDefault="00600049">
      <w:pPr>
        <w:pStyle w:val="TOC5"/>
        <w:rPr>
          <w:rFonts w:asciiTheme="minorHAnsi" w:eastAsiaTheme="minorEastAsia" w:hAnsiTheme="minorHAnsi" w:cstheme="minorBidi"/>
          <w:sz w:val="22"/>
          <w:szCs w:val="22"/>
        </w:rPr>
      </w:pPr>
      <w:r>
        <w:t>6.29.3.2.3</w:t>
      </w:r>
      <w:r>
        <w:rPr>
          <w:rFonts w:asciiTheme="minorHAnsi" w:eastAsiaTheme="minorEastAsia" w:hAnsiTheme="minorHAnsi" w:cstheme="minorBidi"/>
          <w:sz w:val="22"/>
          <w:szCs w:val="22"/>
        </w:rPr>
        <w:tab/>
      </w:r>
      <w:r>
        <w:t>MT Procedure from idle mode</w:t>
      </w:r>
      <w:r>
        <w:tab/>
      </w:r>
      <w:r>
        <w:fldChar w:fldCharType="begin" w:fldLock="1"/>
      </w:r>
      <w:r>
        <w:instrText xml:space="preserve"> PAGEREF _Toc112923970 \h </w:instrText>
      </w:r>
      <w:r>
        <w:fldChar w:fldCharType="separate"/>
      </w:r>
      <w:r>
        <w:t>101</w:t>
      </w:r>
      <w:r>
        <w:fldChar w:fldCharType="end"/>
      </w:r>
    </w:p>
    <w:p w14:paraId="0F323916" w14:textId="0521DF17" w:rsidR="00600049" w:rsidRDefault="00600049">
      <w:pPr>
        <w:pStyle w:val="TOC5"/>
        <w:rPr>
          <w:rFonts w:asciiTheme="minorHAnsi" w:eastAsiaTheme="minorEastAsia" w:hAnsiTheme="minorHAnsi" w:cstheme="minorBidi"/>
          <w:sz w:val="22"/>
          <w:szCs w:val="22"/>
        </w:rPr>
      </w:pPr>
      <w:r>
        <w:t>6.29.3.2.4</w:t>
      </w:r>
      <w:r>
        <w:rPr>
          <w:rFonts w:asciiTheme="minorHAnsi" w:eastAsiaTheme="minorEastAsia" w:hAnsiTheme="minorHAnsi" w:cstheme="minorBidi"/>
          <w:sz w:val="22"/>
          <w:szCs w:val="22"/>
        </w:rPr>
        <w:tab/>
      </w:r>
      <w:r>
        <w:t>Connected Mode system behaviour</w:t>
      </w:r>
      <w:r>
        <w:tab/>
      </w:r>
      <w:r>
        <w:fldChar w:fldCharType="begin" w:fldLock="1"/>
      </w:r>
      <w:r>
        <w:instrText xml:space="preserve"> PAGEREF _Toc112923971 \h </w:instrText>
      </w:r>
      <w:r>
        <w:fldChar w:fldCharType="separate"/>
      </w:r>
      <w:r>
        <w:t>103</w:t>
      </w:r>
      <w:r>
        <w:fldChar w:fldCharType="end"/>
      </w:r>
    </w:p>
    <w:p w14:paraId="14C4AA95" w14:textId="4304A425" w:rsidR="00600049" w:rsidRDefault="00600049">
      <w:pPr>
        <w:pStyle w:val="TOC5"/>
        <w:rPr>
          <w:rFonts w:asciiTheme="minorHAnsi" w:eastAsiaTheme="minorEastAsia" w:hAnsiTheme="minorHAnsi" w:cstheme="minorBidi"/>
          <w:sz w:val="22"/>
          <w:szCs w:val="22"/>
        </w:rPr>
      </w:pPr>
      <w:r>
        <w:t>6.29.3.2.5</w:t>
      </w:r>
      <w:r>
        <w:rPr>
          <w:rFonts w:asciiTheme="minorHAnsi" w:eastAsiaTheme="minorEastAsia" w:hAnsiTheme="minorHAnsi" w:cstheme="minorBidi"/>
          <w:sz w:val="22"/>
          <w:szCs w:val="22"/>
        </w:rPr>
        <w:tab/>
      </w:r>
      <w:r>
        <w:t>Session management</w:t>
      </w:r>
      <w:r>
        <w:tab/>
      </w:r>
      <w:r>
        <w:fldChar w:fldCharType="begin" w:fldLock="1"/>
      </w:r>
      <w:r>
        <w:instrText xml:space="preserve"> PAGEREF _Toc112923972 \h </w:instrText>
      </w:r>
      <w:r>
        <w:fldChar w:fldCharType="separate"/>
      </w:r>
      <w:r>
        <w:t>106</w:t>
      </w:r>
      <w:r>
        <w:fldChar w:fldCharType="end"/>
      </w:r>
    </w:p>
    <w:p w14:paraId="57D0C256" w14:textId="0700E3F4" w:rsidR="00600049" w:rsidRDefault="00600049">
      <w:pPr>
        <w:pStyle w:val="TOC5"/>
        <w:rPr>
          <w:rFonts w:asciiTheme="minorHAnsi" w:eastAsiaTheme="minorEastAsia" w:hAnsiTheme="minorHAnsi" w:cstheme="minorBidi"/>
          <w:sz w:val="22"/>
          <w:szCs w:val="22"/>
        </w:rPr>
      </w:pPr>
      <w:r>
        <w:t>6.29.3.2.6</w:t>
      </w:r>
      <w:r>
        <w:rPr>
          <w:rFonts w:asciiTheme="minorHAnsi" w:eastAsiaTheme="minorEastAsia" w:hAnsiTheme="minorHAnsi" w:cstheme="minorBidi"/>
          <w:sz w:val="22"/>
          <w:szCs w:val="22"/>
        </w:rPr>
        <w:tab/>
      </w:r>
      <w:r>
        <w:t>AN Release</w:t>
      </w:r>
      <w:r>
        <w:tab/>
      </w:r>
      <w:r>
        <w:fldChar w:fldCharType="begin" w:fldLock="1"/>
      </w:r>
      <w:r>
        <w:instrText xml:space="preserve"> PAGEREF _Toc112923973 \h </w:instrText>
      </w:r>
      <w:r>
        <w:fldChar w:fldCharType="separate"/>
      </w:r>
      <w:r>
        <w:t>106</w:t>
      </w:r>
      <w:r>
        <w:fldChar w:fldCharType="end"/>
      </w:r>
    </w:p>
    <w:p w14:paraId="7EBC3D86" w14:textId="0FD8941F" w:rsidR="00600049" w:rsidRDefault="00600049">
      <w:pPr>
        <w:pStyle w:val="TOC3"/>
        <w:rPr>
          <w:rFonts w:asciiTheme="minorHAnsi" w:eastAsiaTheme="minorEastAsia" w:hAnsiTheme="minorHAnsi" w:cstheme="minorBidi"/>
          <w:sz w:val="22"/>
          <w:szCs w:val="22"/>
        </w:rPr>
      </w:pPr>
      <w:r>
        <w:rPr>
          <w:lang w:eastAsia="zh-CN"/>
        </w:rPr>
        <w:t>6.29.4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_Toc112923974 \h </w:instrText>
      </w:r>
      <w:r>
        <w:fldChar w:fldCharType="separate"/>
      </w:r>
      <w:r>
        <w:t>106</w:t>
      </w:r>
      <w:r>
        <w:fldChar w:fldCharType="end"/>
      </w:r>
    </w:p>
    <w:p w14:paraId="1691272E" w14:textId="5DB35AA8" w:rsidR="00600049" w:rsidRDefault="00600049">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t>Solution</w:t>
      </w:r>
      <w:r>
        <w:rPr>
          <w:lang w:eastAsia="zh-CN"/>
        </w:rPr>
        <w:t xml:space="preserve"> #30</w:t>
      </w:r>
      <w:r>
        <w:t xml:space="preserve">: </w:t>
      </w:r>
      <w:r>
        <w:rPr>
          <w:lang w:eastAsia="zh-CN"/>
        </w:rPr>
        <w:t>Rejected S-NSSAI with new cause value</w:t>
      </w:r>
      <w:r>
        <w:tab/>
      </w:r>
      <w:r>
        <w:fldChar w:fldCharType="begin" w:fldLock="1"/>
      </w:r>
      <w:r>
        <w:instrText xml:space="preserve"> PAGEREF _Toc112923975 \h </w:instrText>
      </w:r>
      <w:r>
        <w:fldChar w:fldCharType="separate"/>
      </w:r>
      <w:r>
        <w:t>107</w:t>
      </w:r>
      <w:r>
        <w:fldChar w:fldCharType="end"/>
      </w:r>
    </w:p>
    <w:p w14:paraId="5998DFF5" w14:textId="3FF0844D" w:rsidR="00600049" w:rsidRDefault="00600049">
      <w:pPr>
        <w:pStyle w:val="TOC3"/>
        <w:rPr>
          <w:rFonts w:asciiTheme="minorHAnsi" w:eastAsiaTheme="minorEastAsia" w:hAnsiTheme="minorHAnsi" w:cstheme="minorBidi"/>
          <w:sz w:val="22"/>
          <w:szCs w:val="22"/>
        </w:rPr>
      </w:pPr>
      <w:r>
        <w:rPr>
          <w:lang w:eastAsia="ko-KR"/>
        </w:rPr>
        <w:t>6.30.1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_Toc112923976 \h </w:instrText>
      </w:r>
      <w:r>
        <w:fldChar w:fldCharType="separate"/>
      </w:r>
      <w:r>
        <w:t>107</w:t>
      </w:r>
      <w:r>
        <w:fldChar w:fldCharType="end"/>
      </w:r>
    </w:p>
    <w:p w14:paraId="58D4A872" w14:textId="4C5144C5" w:rsidR="00600049" w:rsidRDefault="00600049">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_Toc112923977 \h </w:instrText>
      </w:r>
      <w:r>
        <w:fldChar w:fldCharType="separate"/>
      </w:r>
      <w:r>
        <w:t>107</w:t>
      </w:r>
      <w:r>
        <w:fldChar w:fldCharType="end"/>
      </w:r>
    </w:p>
    <w:p w14:paraId="714F1393" w14:textId="13E0D877" w:rsidR="00600049" w:rsidRDefault="00600049">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Procedure</w:t>
      </w:r>
      <w:r>
        <w:tab/>
      </w:r>
      <w:r>
        <w:fldChar w:fldCharType="begin" w:fldLock="1"/>
      </w:r>
      <w:r>
        <w:instrText xml:space="preserve"> PAGEREF _Toc112923978 \h </w:instrText>
      </w:r>
      <w:r>
        <w:fldChar w:fldCharType="separate"/>
      </w:r>
      <w:r>
        <w:t>107</w:t>
      </w:r>
      <w:r>
        <w:fldChar w:fldCharType="end"/>
      </w:r>
    </w:p>
    <w:p w14:paraId="01AED967" w14:textId="5DCF718B" w:rsidR="00600049" w:rsidRDefault="00600049">
      <w:pPr>
        <w:pStyle w:val="TOC3"/>
        <w:rPr>
          <w:rFonts w:asciiTheme="minorHAnsi" w:eastAsiaTheme="minorEastAsia" w:hAnsiTheme="minorHAnsi" w:cstheme="minorBidi"/>
          <w:sz w:val="22"/>
          <w:szCs w:val="22"/>
        </w:rPr>
      </w:pPr>
      <w:r>
        <w:rPr>
          <w:lang w:eastAsia="zh-CN"/>
        </w:rPr>
        <w:t>6.30.4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_Toc112923979 \h </w:instrText>
      </w:r>
      <w:r>
        <w:fldChar w:fldCharType="separate"/>
      </w:r>
      <w:r>
        <w:t>108</w:t>
      </w:r>
      <w:r>
        <w:fldChar w:fldCharType="end"/>
      </w:r>
    </w:p>
    <w:p w14:paraId="2BD70695" w14:textId="0BF82040" w:rsidR="00600049" w:rsidRDefault="00600049">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Enabling Flexible RAs with Slice Service Area</w:t>
      </w:r>
      <w:r>
        <w:tab/>
      </w:r>
      <w:r>
        <w:fldChar w:fldCharType="begin" w:fldLock="1"/>
      </w:r>
      <w:r>
        <w:instrText xml:space="preserve"> PAGEREF _Toc112923980 \h </w:instrText>
      </w:r>
      <w:r>
        <w:fldChar w:fldCharType="separate"/>
      </w:r>
      <w:r>
        <w:t>108</w:t>
      </w:r>
      <w:r>
        <w:fldChar w:fldCharType="end"/>
      </w:r>
    </w:p>
    <w:p w14:paraId="73244484" w14:textId="64DAEF87" w:rsidR="00600049" w:rsidRDefault="00600049">
      <w:pPr>
        <w:pStyle w:val="TOC3"/>
        <w:rPr>
          <w:rFonts w:asciiTheme="minorHAnsi" w:eastAsiaTheme="minorEastAsia" w:hAnsiTheme="minorHAnsi" w:cstheme="minorBidi"/>
          <w:sz w:val="22"/>
          <w:szCs w:val="22"/>
        </w:rPr>
      </w:pPr>
      <w:r>
        <w:rPr>
          <w:lang w:eastAsia="ko-KR"/>
        </w:rPr>
        <w:t>6.31.1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_Toc112923981 \h </w:instrText>
      </w:r>
      <w:r>
        <w:fldChar w:fldCharType="separate"/>
      </w:r>
      <w:r>
        <w:t>108</w:t>
      </w:r>
      <w:r>
        <w:fldChar w:fldCharType="end"/>
      </w:r>
    </w:p>
    <w:p w14:paraId="51656A3F" w14:textId="310A6953" w:rsidR="00600049" w:rsidRDefault="00600049">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_Toc112923982 \h </w:instrText>
      </w:r>
      <w:r>
        <w:fldChar w:fldCharType="separate"/>
      </w:r>
      <w:r>
        <w:t>108</w:t>
      </w:r>
      <w:r>
        <w:fldChar w:fldCharType="end"/>
      </w:r>
    </w:p>
    <w:p w14:paraId="3AA9DB1D" w14:textId="73A10D54" w:rsidR="00600049" w:rsidRDefault="00600049">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_Toc112923983 \h </w:instrText>
      </w:r>
      <w:r>
        <w:fldChar w:fldCharType="separate"/>
      </w:r>
      <w:r>
        <w:t>108</w:t>
      </w:r>
      <w:r>
        <w:fldChar w:fldCharType="end"/>
      </w:r>
    </w:p>
    <w:p w14:paraId="2147B46A" w14:textId="7B9D3F9F" w:rsidR="00600049" w:rsidRDefault="00600049">
      <w:pPr>
        <w:pStyle w:val="TOC4"/>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Option A - Reject Slices that are Not Available in the current TA</w:t>
      </w:r>
      <w:r>
        <w:tab/>
      </w:r>
      <w:r>
        <w:fldChar w:fldCharType="begin" w:fldLock="1"/>
      </w:r>
      <w:r>
        <w:instrText xml:space="preserve"> PAGEREF _Toc112923984 \h </w:instrText>
      </w:r>
      <w:r>
        <w:fldChar w:fldCharType="separate"/>
      </w:r>
      <w:r>
        <w:t>108</w:t>
      </w:r>
      <w:r>
        <w:fldChar w:fldCharType="end"/>
      </w:r>
    </w:p>
    <w:p w14:paraId="56E107EB" w14:textId="24A8F464" w:rsidR="00600049" w:rsidRDefault="00600049">
      <w:pPr>
        <w:pStyle w:val="TOC4"/>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Option B - Neither Reject nor Allow Slices that are Not Available in the current TA</w:t>
      </w:r>
      <w:r>
        <w:tab/>
      </w:r>
      <w:r>
        <w:fldChar w:fldCharType="begin" w:fldLock="1"/>
      </w:r>
      <w:r>
        <w:instrText xml:space="preserve"> PAGEREF _Toc112923985 \h </w:instrText>
      </w:r>
      <w:r>
        <w:fldChar w:fldCharType="separate"/>
      </w:r>
      <w:r>
        <w:t>109</w:t>
      </w:r>
      <w:r>
        <w:fldChar w:fldCharType="end"/>
      </w:r>
    </w:p>
    <w:p w14:paraId="11F9B22B" w14:textId="7FE4822F" w:rsidR="00600049" w:rsidRDefault="00600049">
      <w:pPr>
        <w:pStyle w:val="TOC3"/>
        <w:rPr>
          <w:rFonts w:asciiTheme="minorHAnsi" w:eastAsiaTheme="minorEastAsia" w:hAnsiTheme="minorHAnsi" w:cstheme="minorBidi"/>
          <w:sz w:val="22"/>
          <w:szCs w:val="22"/>
        </w:rPr>
      </w:pPr>
      <w:r>
        <w:rPr>
          <w:lang w:eastAsia="zh-CN"/>
        </w:rP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_Toc112923986 \h </w:instrText>
      </w:r>
      <w:r>
        <w:fldChar w:fldCharType="separate"/>
      </w:r>
      <w:r>
        <w:t>109</w:t>
      </w:r>
      <w:r>
        <w:fldChar w:fldCharType="end"/>
      </w:r>
    </w:p>
    <w:p w14:paraId="3334CF66" w14:textId="4361FA9B" w:rsidR="00600049" w:rsidRDefault="00600049">
      <w:pPr>
        <w:pStyle w:val="TOC2"/>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Solution</w:t>
      </w:r>
      <w:r>
        <w:rPr>
          <w:lang w:eastAsia="zh-CN"/>
        </w:rPr>
        <w:t xml:space="preserve"> #32</w:t>
      </w:r>
      <w:r>
        <w:t>: Solution for Network Control for UE Slice Use</w:t>
      </w:r>
      <w:r>
        <w:tab/>
      </w:r>
      <w:r>
        <w:fldChar w:fldCharType="begin" w:fldLock="1"/>
      </w:r>
      <w:r>
        <w:instrText xml:space="preserve"> PAGEREF _Toc112923987 \h </w:instrText>
      </w:r>
      <w:r>
        <w:fldChar w:fldCharType="separate"/>
      </w:r>
      <w:r>
        <w:t>110</w:t>
      </w:r>
      <w:r>
        <w:fldChar w:fldCharType="end"/>
      </w:r>
    </w:p>
    <w:p w14:paraId="0C05433D" w14:textId="31D51361" w:rsidR="00600049" w:rsidRDefault="00600049">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_Toc112923988 \h </w:instrText>
      </w:r>
      <w:r>
        <w:fldChar w:fldCharType="separate"/>
      </w:r>
      <w:r>
        <w:t>110</w:t>
      </w:r>
      <w:r>
        <w:fldChar w:fldCharType="end"/>
      </w:r>
    </w:p>
    <w:p w14:paraId="40F14411" w14:textId="25B5FCE5" w:rsidR="00600049" w:rsidRDefault="00600049">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_Toc112923989 \h </w:instrText>
      </w:r>
      <w:r>
        <w:fldChar w:fldCharType="separate"/>
      </w:r>
      <w:r>
        <w:t>111</w:t>
      </w:r>
      <w:r>
        <w:fldChar w:fldCharType="end"/>
      </w:r>
    </w:p>
    <w:p w14:paraId="02CD0FE7" w14:textId="0F15D0A9" w:rsidR="00600049" w:rsidRDefault="00600049">
      <w:pPr>
        <w:pStyle w:val="TOC4"/>
        <w:rPr>
          <w:rFonts w:asciiTheme="minorHAnsi" w:eastAsiaTheme="minorEastAsia" w:hAnsiTheme="minorHAnsi" w:cstheme="minorBidi"/>
          <w:sz w:val="22"/>
          <w:szCs w:val="22"/>
        </w:rPr>
      </w:pPr>
      <w:r>
        <w:t>6.32.2.1</w:t>
      </w:r>
      <w:r>
        <w:rPr>
          <w:rFonts w:asciiTheme="minorHAnsi" w:eastAsiaTheme="minorEastAsia" w:hAnsiTheme="minorHAnsi" w:cstheme="minorBidi"/>
          <w:sz w:val="22"/>
          <w:szCs w:val="22"/>
        </w:rPr>
        <w:tab/>
      </w:r>
      <w:r>
        <w:t>PDU session Transfer from Source Slice to Target Slice, UE Initiated approach</w:t>
      </w:r>
      <w:r>
        <w:tab/>
      </w:r>
      <w:r>
        <w:fldChar w:fldCharType="begin" w:fldLock="1"/>
      </w:r>
      <w:r>
        <w:instrText xml:space="preserve"> PAGEREF _Toc112923990 \h </w:instrText>
      </w:r>
      <w:r>
        <w:fldChar w:fldCharType="separate"/>
      </w:r>
      <w:r>
        <w:t>111</w:t>
      </w:r>
      <w:r>
        <w:fldChar w:fldCharType="end"/>
      </w:r>
    </w:p>
    <w:p w14:paraId="0FE7CE96" w14:textId="2C8EBC46" w:rsidR="00600049" w:rsidRDefault="00600049">
      <w:pPr>
        <w:pStyle w:val="TOC4"/>
        <w:rPr>
          <w:rFonts w:asciiTheme="minorHAnsi" w:eastAsiaTheme="minorEastAsia" w:hAnsiTheme="minorHAnsi" w:cstheme="minorBidi"/>
          <w:sz w:val="22"/>
          <w:szCs w:val="22"/>
        </w:rPr>
      </w:pPr>
      <w:r>
        <w:t>6.32.2.2</w:t>
      </w:r>
      <w:r>
        <w:rPr>
          <w:rFonts w:asciiTheme="minorHAnsi" w:eastAsiaTheme="minorEastAsia" w:hAnsiTheme="minorHAnsi" w:cstheme="minorBidi"/>
          <w:sz w:val="22"/>
          <w:szCs w:val="22"/>
        </w:rPr>
        <w:tab/>
      </w:r>
      <w:r>
        <w:t>PDU Session Transfer from Source Slice to Target Slice - Network Initiated Approach</w:t>
      </w:r>
      <w:r>
        <w:tab/>
      </w:r>
      <w:r>
        <w:fldChar w:fldCharType="begin" w:fldLock="1"/>
      </w:r>
      <w:r>
        <w:instrText xml:space="preserve"> PAGEREF _Toc112923991 \h </w:instrText>
      </w:r>
      <w:r>
        <w:fldChar w:fldCharType="separate"/>
      </w:r>
      <w:r>
        <w:t>112</w:t>
      </w:r>
      <w:r>
        <w:fldChar w:fldCharType="end"/>
      </w:r>
    </w:p>
    <w:p w14:paraId="4AED16C7" w14:textId="6162CEA0" w:rsidR="00600049" w:rsidRDefault="00600049">
      <w:pPr>
        <w:pStyle w:val="TOC5"/>
        <w:rPr>
          <w:rFonts w:asciiTheme="minorHAnsi" w:eastAsiaTheme="minorEastAsia" w:hAnsiTheme="minorHAnsi" w:cstheme="minorBidi"/>
          <w:sz w:val="22"/>
          <w:szCs w:val="22"/>
        </w:rPr>
      </w:pPr>
      <w:r>
        <w:t>6.32.2.2.1</w:t>
      </w:r>
      <w:r>
        <w:rPr>
          <w:rFonts w:asciiTheme="minorHAnsi" w:eastAsiaTheme="minorEastAsia" w:hAnsiTheme="minorHAnsi" w:cstheme="minorBidi"/>
          <w:sz w:val="22"/>
          <w:szCs w:val="22"/>
        </w:rPr>
        <w:tab/>
      </w:r>
      <w:r>
        <w:t>AMF Initiated Approach</w:t>
      </w:r>
      <w:r>
        <w:tab/>
      </w:r>
      <w:r>
        <w:fldChar w:fldCharType="begin" w:fldLock="1"/>
      </w:r>
      <w:r>
        <w:instrText xml:space="preserve"> PAGEREF _Toc112923992 \h </w:instrText>
      </w:r>
      <w:r>
        <w:fldChar w:fldCharType="separate"/>
      </w:r>
      <w:r>
        <w:t>112</w:t>
      </w:r>
      <w:r>
        <w:fldChar w:fldCharType="end"/>
      </w:r>
    </w:p>
    <w:p w14:paraId="048FA950" w14:textId="6CED732D" w:rsidR="00600049" w:rsidRDefault="00600049">
      <w:pPr>
        <w:pStyle w:val="TOC5"/>
        <w:rPr>
          <w:rFonts w:asciiTheme="minorHAnsi" w:eastAsiaTheme="minorEastAsia" w:hAnsiTheme="minorHAnsi" w:cstheme="minorBidi"/>
          <w:sz w:val="22"/>
          <w:szCs w:val="22"/>
        </w:rPr>
      </w:pPr>
      <w:r>
        <w:t>6.32.2.2.2</w:t>
      </w:r>
      <w:r>
        <w:rPr>
          <w:rFonts w:asciiTheme="minorHAnsi" w:eastAsiaTheme="minorEastAsia" w:hAnsiTheme="minorHAnsi" w:cstheme="minorBidi"/>
          <w:sz w:val="22"/>
          <w:szCs w:val="22"/>
        </w:rPr>
        <w:tab/>
      </w:r>
      <w:r>
        <w:t>PCF Initiated Approach</w:t>
      </w:r>
      <w:r>
        <w:tab/>
      </w:r>
      <w:r>
        <w:fldChar w:fldCharType="begin" w:fldLock="1"/>
      </w:r>
      <w:r>
        <w:instrText xml:space="preserve"> PAGEREF _Toc112923993 \h </w:instrText>
      </w:r>
      <w:r>
        <w:fldChar w:fldCharType="separate"/>
      </w:r>
      <w:r>
        <w:t>113</w:t>
      </w:r>
      <w:r>
        <w:fldChar w:fldCharType="end"/>
      </w:r>
    </w:p>
    <w:p w14:paraId="165F0D73" w14:textId="47496643" w:rsidR="00600049" w:rsidRDefault="00600049">
      <w:pPr>
        <w:pStyle w:val="TOC4"/>
        <w:rPr>
          <w:rFonts w:asciiTheme="minorHAnsi" w:eastAsiaTheme="minorEastAsia" w:hAnsiTheme="minorHAnsi" w:cstheme="minorBidi"/>
          <w:sz w:val="22"/>
          <w:szCs w:val="22"/>
        </w:rPr>
      </w:pPr>
      <w:r>
        <w:t>6.32.2.3</w:t>
      </w:r>
      <w:r>
        <w:rPr>
          <w:rFonts w:asciiTheme="minorHAnsi" w:eastAsiaTheme="minorEastAsia" w:hAnsiTheme="minorHAnsi" w:cstheme="minorBidi"/>
          <w:sz w:val="22"/>
          <w:szCs w:val="22"/>
        </w:rPr>
        <w:tab/>
      </w:r>
      <w:r>
        <w:t>SSC Mode and PDU Session Transfer from Source Network Slice to Target Network Slice</w:t>
      </w:r>
      <w:r>
        <w:tab/>
      </w:r>
      <w:r>
        <w:fldChar w:fldCharType="begin" w:fldLock="1"/>
      </w:r>
      <w:r>
        <w:instrText xml:space="preserve"> PAGEREF _Toc112923994 \h </w:instrText>
      </w:r>
      <w:r>
        <w:fldChar w:fldCharType="separate"/>
      </w:r>
      <w:r>
        <w:t>114</w:t>
      </w:r>
      <w:r>
        <w:fldChar w:fldCharType="end"/>
      </w:r>
    </w:p>
    <w:p w14:paraId="5793AEC5" w14:textId="0104E571" w:rsidR="00600049" w:rsidRDefault="00600049">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_Toc112923995 \h </w:instrText>
      </w:r>
      <w:r>
        <w:fldChar w:fldCharType="separate"/>
      </w:r>
      <w:r>
        <w:t>114</w:t>
      </w:r>
      <w:r>
        <w:fldChar w:fldCharType="end"/>
      </w:r>
    </w:p>
    <w:p w14:paraId="57A4AC08" w14:textId="6217D983" w:rsidR="00600049" w:rsidRDefault="00600049">
      <w:pPr>
        <w:pStyle w:val="TOC2"/>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Solution</w:t>
      </w:r>
      <w:r>
        <w:rPr>
          <w:lang w:eastAsia="zh-CN"/>
        </w:rPr>
        <w:t xml:space="preserve"> #33</w:t>
      </w:r>
      <w:r>
        <w:t>:</w:t>
      </w:r>
      <w:r w:rsidRPr="00B034BC">
        <w:rPr>
          <w:bCs/>
        </w:rPr>
        <w:t xml:space="preserve"> </w:t>
      </w:r>
      <w:r>
        <w:t>Slice-specific implicit deactivation timers</w:t>
      </w:r>
      <w:r>
        <w:tab/>
      </w:r>
      <w:r>
        <w:fldChar w:fldCharType="begin" w:fldLock="1"/>
      </w:r>
      <w:r>
        <w:instrText xml:space="preserve"> PAGEREF _Toc112923996 \h </w:instrText>
      </w:r>
      <w:r>
        <w:fldChar w:fldCharType="separate"/>
      </w:r>
      <w:r>
        <w:t>114</w:t>
      </w:r>
      <w:r>
        <w:fldChar w:fldCharType="end"/>
      </w:r>
    </w:p>
    <w:p w14:paraId="6368A165" w14:textId="29119F78" w:rsidR="00600049" w:rsidRDefault="00600049">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_Toc112923997 \h </w:instrText>
      </w:r>
      <w:r>
        <w:fldChar w:fldCharType="separate"/>
      </w:r>
      <w:r>
        <w:t>114</w:t>
      </w:r>
      <w:r>
        <w:fldChar w:fldCharType="end"/>
      </w:r>
    </w:p>
    <w:p w14:paraId="40048E83" w14:textId="5AC10D58" w:rsidR="00600049" w:rsidRDefault="00600049">
      <w:pPr>
        <w:pStyle w:val="TOC4"/>
        <w:rPr>
          <w:rFonts w:asciiTheme="minorHAnsi" w:eastAsiaTheme="minorEastAsia" w:hAnsiTheme="minorHAnsi" w:cstheme="minorBidi"/>
          <w:sz w:val="22"/>
          <w:szCs w:val="22"/>
        </w:rPr>
      </w:pPr>
      <w:r>
        <w:t>6.33.1.1</w:t>
      </w:r>
      <w:r>
        <w:rPr>
          <w:rFonts w:asciiTheme="minorHAnsi" w:eastAsiaTheme="minorEastAsia" w:hAnsiTheme="minorHAnsi" w:cstheme="minorBidi"/>
          <w:sz w:val="22"/>
          <w:szCs w:val="22"/>
        </w:rPr>
        <w:tab/>
      </w:r>
      <w:r>
        <w:t>Registration control</w:t>
      </w:r>
      <w:r>
        <w:tab/>
      </w:r>
      <w:r>
        <w:fldChar w:fldCharType="begin" w:fldLock="1"/>
      </w:r>
      <w:r>
        <w:instrText xml:space="preserve"> PAGEREF _Toc112923998 \h </w:instrText>
      </w:r>
      <w:r>
        <w:fldChar w:fldCharType="separate"/>
      </w:r>
      <w:r>
        <w:t>114</w:t>
      </w:r>
      <w:r>
        <w:fldChar w:fldCharType="end"/>
      </w:r>
    </w:p>
    <w:p w14:paraId="09DC03DF" w14:textId="0D89E700" w:rsidR="00600049" w:rsidRDefault="00600049">
      <w:pPr>
        <w:pStyle w:val="TOC4"/>
        <w:rPr>
          <w:rFonts w:asciiTheme="minorHAnsi" w:eastAsiaTheme="minorEastAsia" w:hAnsiTheme="minorHAnsi" w:cstheme="minorBidi"/>
          <w:sz w:val="22"/>
          <w:szCs w:val="22"/>
        </w:rPr>
      </w:pPr>
      <w:r>
        <w:t>6.33.1.2</w:t>
      </w:r>
      <w:r>
        <w:rPr>
          <w:rFonts w:asciiTheme="minorHAnsi" w:eastAsiaTheme="minorEastAsia" w:hAnsiTheme="minorHAnsi" w:cstheme="minorBidi"/>
          <w:sz w:val="22"/>
          <w:szCs w:val="22"/>
        </w:rPr>
        <w:tab/>
      </w:r>
      <w:r>
        <w:t>PDU session control</w:t>
      </w:r>
      <w:r>
        <w:tab/>
      </w:r>
      <w:r>
        <w:fldChar w:fldCharType="begin" w:fldLock="1"/>
      </w:r>
      <w:r>
        <w:instrText xml:space="preserve"> PAGEREF _Toc112923999 \h </w:instrText>
      </w:r>
      <w:r>
        <w:fldChar w:fldCharType="separate"/>
      </w:r>
      <w:r>
        <w:t>115</w:t>
      </w:r>
      <w:r>
        <w:fldChar w:fldCharType="end"/>
      </w:r>
    </w:p>
    <w:p w14:paraId="588D320A" w14:textId="1821CCAC" w:rsidR="00600049" w:rsidRDefault="00600049">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Procedures</w:t>
      </w:r>
      <w:r>
        <w:tab/>
      </w:r>
      <w:r>
        <w:fldChar w:fldCharType="begin" w:fldLock="1"/>
      </w:r>
      <w:r>
        <w:instrText xml:space="preserve"> PAGEREF _Toc112924000 \h </w:instrText>
      </w:r>
      <w:r>
        <w:fldChar w:fldCharType="separate"/>
      </w:r>
      <w:r>
        <w:t>115</w:t>
      </w:r>
      <w:r>
        <w:fldChar w:fldCharType="end"/>
      </w:r>
    </w:p>
    <w:p w14:paraId="3BC59408" w14:textId="5D25736C" w:rsidR="00600049" w:rsidRDefault="00600049">
      <w:pPr>
        <w:pStyle w:val="TOC3"/>
        <w:rPr>
          <w:rFonts w:asciiTheme="minorHAnsi" w:eastAsiaTheme="minorEastAsia" w:hAnsiTheme="minorHAnsi" w:cstheme="minorBidi"/>
          <w:sz w:val="22"/>
          <w:szCs w:val="22"/>
        </w:rPr>
      </w:pPr>
      <w:r>
        <w:rPr>
          <w:lang w:eastAsia="zh-CN"/>
        </w:rPr>
        <w:t>6.33.3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_Toc112924001 \h </w:instrText>
      </w:r>
      <w:r>
        <w:fldChar w:fldCharType="separate"/>
      </w:r>
      <w:r>
        <w:t>115</w:t>
      </w:r>
      <w:r>
        <w:fldChar w:fldCharType="end"/>
      </w:r>
    </w:p>
    <w:p w14:paraId="25CCCE0D" w14:textId="253DF9B6" w:rsidR="00600049" w:rsidRDefault="00600049">
      <w:pPr>
        <w:pStyle w:val="TOC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Solution</w:t>
      </w:r>
      <w:r>
        <w:rPr>
          <w:lang w:eastAsia="zh-CN"/>
        </w:rPr>
        <w:t xml:space="preserve"> #34</w:t>
      </w:r>
      <w:r>
        <w:t>:</w:t>
      </w:r>
      <w:r w:rsidRPr="00B034BC">
        <w:rPr>
          <w:bCs/>
        </w:rPr>
        <w:t xml:space="preserve"> On-demand slices</w:t>
      </w:r>
      <w:r>
        <w:tab/>
      </w:r>
      <w:r>
        <w:fldChar w:fldCharType="begin" w:fldLock="1"/>
      </w:r>
      <w:r>
        <w:instrText xml:space="preserve"> PAGEREF _Toc112924002 \h </w:instrText>
      </w:r>
      <w:r>
        <w:fldChar w:fldCharType="separate"/>
      </w:r>
      <w:r>
        <w:t>115</w:t>
      </w:r>
      <w:r>
        <w:fldChar w:fldCharType="end"/>
      </w:r>
    </w:p>
    <w:p w14:paraId="3D0985B7" w14:textId="2F4058FB" w:rsidR="00600049" w:rsidRDefault="00600049">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_Toc112924003 \h </w:instrText>
      </w:r>
      <w:r>
        <w:fldChar w:fldCharType="separate"/>
      </w:r>
      <w:r>
        <w:t>115</w:t>
      </w:r>
      <w:r>
        <w:fldChar w:fldCharType="end"/>
      </w:r>
    </w:p>
    <w:p w14:paraId="315B91C7" w14:textId="6DC66B47" w:rsidR="00600049" w:rsidRDefault="00600049">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_Toc112924004 \h </w:instrText>
      </w:r>
      <w:r>
        <w:fldChar w:fldCharType="separate"/>
      </w:r>
      <w:r>
        <w:t>116</w:t>
      </w:r>
      <w:r>
        <w:fldChar w:fldCharType="end"/>
      </w:r>
    </w:p>
    <w:p w14:paraId="20F44009" w14:textId="470D5481" w:rsidR="00600049" w:rsidRDefault="00600049">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_Toc112924005 \h </w:instrText>
      </w:r>
      <w:r>
        <w:fldChar w:fldCharType="separate"/>
      </w:r>
      <w:r>
        <w:t>116</w:t>
      </w:r>
      <w:r>
        <w:fldChar w:fldCharType="end"/>
      </w:r>
    </w:p>
    <w:p w14:paraId="55494A59" w14:textId="791BB93A" w:rsidR="00600049" w:rsidRDefault="00600049">
      <w:pPr>
        <w:pStyle w:val="TOC2"/>
        <w:rPr>
          <w:rFonts w:asciiTheme="minorHAnsi" w:eastAsiaTheme="minorEastAsia" w:hAnsiTheme="minorHAnsi" w:cstheme="minorBidi"/>
          <w:sz w:val="22"/>
          <w:szCs w:val="22"/>
        </w:rPr>
      </w:pPr>
      <w:r>
        <w:rPr>
          <w:lang w:eastAsia="zh-CN"/>
        </w:rPr>
        <w:t>6.35</w:t>
      </w:r>
      <w:r>
        <w:rPr>
          <w:rFonts w:asciiTheme="minorHAnsi" w:eastAsiaTheme="minorEastAsia" w:hAnsiTheme="minorHAnsi" w:cstheme="minorBidi"/>
          <w:sz w:val="22"/>
          <w:szCs w:val="22"/>
        </w:rPr>
        <w:tab/>
      </w:r>
      <w:r>
        <w:rPr>
          <w:lang w:eastAsia="ja-JP"/>
        </w:rPr>
        <w:t>Solution</w:t>
      </w:r>
      <w:r>
        <w:rPr>
          <w:lang w:eastAsia="zh-CN"/>
        </w:rPr>
        <w:t xml:space="preserve"> #35</w:t>
      </w:r>
      <w:r>
        <w:rPr>
          <w:lang w:eastAsia="ja-JP"/>
        </w:rPr>
        <w:t>: Network Slice usage control by the network</w:t>
      </w:r>
      <w:r>
        <w:tab/>
      </w:r>
      <w:r>
        <w:fldChar w:fldCharType="begin" w:fldLock="1"/>
      </w:r>
      <w:r>
        <w:instrText xml:space="preserve"> PAGEREF _Toc112924006 \h </w:instrText>
      </w:r>
      <w:r>
        <w:fldChar w:fldCharType="separate"/>
      </w:r>
      <w:r>
        <w:t>116</w:t>
      </w:r>
      <w:r>
        <w:fldChar w:fldCharType="end"/>
      </w:r>
    </w:p>
    <w:p w14:paraId="77B61132" w14:textId="74FE4FB0" w:rsidR="00600049" w:rsidRDefault="00600049">
      <w:pPr>
        <w:pStyle w:val="TOC3"/>
        <w:rPr>
          <w:rFonts w:asciiTheme="minorHAnsi" w:eastAsiaTheme="minorEastAsia" w:hAnsiTheme="minorHAnsi" w:cstheme="minorBidi"/>
          <w:sz w:val="22"/>
          <w:szCs w:val="22"/>
        </w:rPr>
      </w:pPr>
      <w:r>
        <w:rPr>
          <w:lang w:eastAsia="ja-JP"/>
        </w:rPr>
        <w:lastRenderedPageBreak/>
        <w:t>6.35.1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_Toc112924007 \h </w:instrText>
      </w:r>
      <w:r>
        <w:fldChar w:fldCharType="separate"/>
      </w:r>
      <w:r>
        <w:t>116</w:t>
      </w:r>
      <w:r>
        <w:fldChar w:fldCharType="end"/>
      </w:r>
    </w:p>
    <w:p w14:paraId="1EBE9557" w14:textId="11394B8A" w:rsidR="00600049" w:rsidRDefault="00600049">
      <w:pPr>
        <w:pStyle w:val="TOC3"/>
        <w:rPr>
          <w:rFonts w:asciiTheme="minorHAnsi" w:eastAsiaTheme="minorEastAsia" w:hAnsiTheme="minorHAnsi" w:cstheme="minorBidi"/>
          <w:sz w:val="22"/>
          <w:szCs w:val="22"/>
        </w:rPr>
      </w:pPr>
      <w:r>
        <w:rPr>
          <w:lang w:eastAsia="ja-JP"/>
        </w:rPr>
        <w:t>6.35.2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_Toc112924008 \h </w:instrText>
      </w:r>
      <w:r>
        <w:fldChar w:fldCharType="separate"/>
      </w:r>
      <w:r>
        <w:t>116</w:t>
      </w:r>
      <w:r>
        <w:fldChar w:fldCharType="end"/>
      </w:r>
    </w:p>
    <w:p w14:paraId="1073ECEC" w14:textId="5DCFD7FC" w:rsidR="00600049" w:rsidRDefault="00600049">
      <w:pPr>
        <w:pStyle w:val="TOC3"/>
        <w:rPr>
          <w:rFonts w:asciiTheme="minorHAnsi" w:eastAsiaTheme="minorEastAsia" w:hAnsiTheme="minorHAnsi" w:cstheme="minorBidi"/>
          <w:sz w:val="22"/>
          <w:szCs w:val="22"/>
        </w:rPr>
      </w:pPr>
      <w:r>
        <w:rPr>
          <w:lang w:eastAsia="ja-JP"/>
        </w:rPr>
        <w:t>6.35.3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_Toc112924009 \h </w:instrText>
      </w:r>
      <w:r>
        <w:fldChar w:fldCharType="separate"/>
      </w:r>
      <w:r>
        <w:t>117</w:t>
      </w:r>
      <w:r>
        <w:fldChar w:fldCharType="end"/>
      </w:r>
    </w:p>
    <w:p w14:paraId="4A54C3B2" w14:textId="0F0D63B3" w:rsidR="00600049" w:rsidRDefault="00600049">
      <w:pPr>
        <w:pStyle w:val="TOC3"/>
        <w:rPr>
          <w:rFonts w:asciiTheme="minorHAnsi" w:eastAsiaTheme="minorEastAsia" w:hAnsiTheme="minorHAnsi" w:cstheme="minorBidi"/>
          <w:sz w:val="22"/>
          <w:szCs w:val="22"/>
        </w:rPr>
      </w:pPr>
      <w:r>
        <w:rPr>
          <w:lang w:eastAsia="zh-CN"/>
        </w:rPr>
        <w:t>6.35.4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_Toc112924010 \h </w:instrText>
      </w:r>
      <w:r>
        <w:fldChar w:fldCharType="separate"/>
      </w:r>
      <w:r>
        <w:t>118</w:t>
      </w:r>
      <w:r>
        <w:fldChar w:fldCharType="end"/>
      </w:r>
    </w:p>
    <w:p w14:paraId="30E452B7" w14:textId="47DFC182" w:rsidR="00600049" w:rsidRDefault="00600049">
      <w:pPr>
        <w:pStyle w:val="TOC2"/>
        <w:rPr>
          <w:rFonts w:asciiTheme="minorHAnsi" w:eastAsiaTheme="minorEastAsia" w:hAnsiTheme="minorHAnsi" w:cstheme="minorBidi"/>
          <w:sz w:val="22"/>
          <w:szCs w:val="22"/>
        </w:rPr>
      </w:pPr>
      <w:r>
        <w:rPr>
          <w:lang w:eastAsia="zh-CN"/>
        </w:rPr>
        <w:t>6.36</w:t>
      </w:r>
      <w:r>
        <w:rPr>
          <w:rFonts w:asciiTheme="minorHAnsi" w:eastAsiaTheme="minorEastAsia" w:hAnsiTheme="minorHAnsi" w:cstheme="minorBidi"/>
          <w:sz w:val="22"/>
          <w:szCs w:val="22"/>
        </w:rPr>
        <w:tab/>
      </w:r>
      <w:r>
        <w:t>Solution</w:t>
      </w:r>
      <w:r>
        <w:rPr>
          <w:lang w:eastAsia="zh-CN"/>
        </w:rPr>
        <w:t xml:space="preserve"> #36</w:t>
      </w:r>
      <w:r>
        <w:t>: UE provided reason for registration to S-NSSAI</w:t>
      </w:r>
      <w:r>
        <w:tab/>
      </w:r>
      <w:r>
        <w:fldChar w:fldCharType="begin" w:fldLock="1"/>
      </w:r>
      <w:r>
        <w:instrText xml:space="preserve"> PAGEREF _Toc112924011 \h </w:instrText>
      </w:r>
      <w:r>
        <w:fldChar w:fldCharType="separate"/>
      </w:r>
      <w:r>
        <w:t>118</w:t>
      </w:r>
      <w:r>
        <w:fldChar w:fldCharType="end"/>
      </w:r>
    </w:p>
    <w:p w14:paraId="42460229" w14:textId="61ADE6F7" w:rsidR="00600049" w:rsidRDefault="00600049">
      <w:pPr>
        <w:pStyle w:val="TOC3"/>
        <w:rPr>
          <w:rFonts w:asciiTheme="minorHAnsi" w:eastAsiaTheme="minorEastAsia" w:hAnsiTheme="minorHAnsi" w:cstheme="minorBidi"/>
          <w:sz w:val="22"/>
          <w:szCs w:val="22"/>
        </w:rPr>
      </w:pPr>
      <w:r>
        <w:rPr>
          <w:lang w:eastAsia="ko-KR"/>
        </w:rPr>
        <w:t>6.36.1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_Toc112924012 \h </w:instrText>
      </w:r>
      <w:r>
        <w:fldChar w:fldCharType="separate"/>
      </w:r>
      <w:r>
        <w:t>118</w:t>
      </w:r>
      <w:r>
        <w:fldChar w:fldCharType="end"/>
      </w:r>
    </w:p>
    <w:p w14:paraId="12CDA3E8" w14:textId="4E7A23AA" w:rsidR="00600049" w:rsidRDefault="00600049">
      <w:pPr>
        <w:pStyle w:val="TOC3"/>
        <w:rPr>
          <w:rFonts w:asciiTheme="minorHAnsi" w:eastAsiaTheme="minorEastAsia" w:hAnsiTheme="minorHAnsi" w:cstheme="minorBidi"/>
          <w:sz w:val="22"/>
          <w:szCs w:val="22"/>
        </w:rPr>
      </w:pPr>
      <w:r>
        <w:t>6.36.2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_Toc112924013 \h </w:instrText>
      </w:r>
      <w:r>
        <w:fldChar w:fldCharType="separate"/>
      </w:r>
      <w:r>
        <w:t>118</w:t>
      </w:r>
      <w:r>
        <w:fldChar w:fldCharType="end"/>
      </w:r>
    </w:p>
    <w:p w14:paraId="7615B9EB" w14:textId="29144AAA" w:rsidR="00600049" w:rsidRDefault="00600049">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Procedures</w:t>
      </w:r>
      <w:r>
        <w:tab/>
      </w:r>
      <w:r>
        <w:fldChar w:fldCharType="begin" w:fldLock="1"/>
      </w:r>
      <w:r>
        <w:instrText xml:space="preserve"> PAGEREF _Toc112924014 \h </w:instrText>
      </w:r>
      <w:r>
        <w:fldChar w:fldCharType="separate"/>
      </w:r>
      <w:r>
        <w:t>119</w:t>
      </w:r>
      <w:r>
        <w:fldChar w:fldCharType="end"/>
      </w:r>
    </w:p>
    <w:p w14:paraId="3A8A66E1" w14:textId="6653033C" w:rsidR="00600049" w:rsidRDefault="00600049">
      <w:pPr>
        <w:pStyle w:val="TOC3"/>
        <w:rPr>
          <w:rFonts w:asciiTheme="minorHAnsi" w:eastAsiaTheme="minorEastAsia" w:hAnsiTheme="minorHAnsi" w:cstheme="minorBidi"/>
          <w:sz w:val="22"/>
          <w:szCs w:val="22"/>
        </w:rPr>
      </w:pPr>
      <w:r>
        <w:rPr>
          <w:lang w:eastAsia="zh-CN"/>
        </w:rPr>
        <w:t>6.36.4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_Toc112924015 \h </w:instrText>
      </w:r>
      <w:r>
        <w:fldChar w:fldCharType="separate"/>
      </w:r>
      <w:r>
        <w:t>120</w:t>
      </w:r>
      <w:r>
        <w:fldChar w:fldCharType="end"/>
      </w:r>
    </w:p>
    <w:p w14:paraId="6A999EFA" w14:textId="229009FC" w:rsidR="00600049" w:rsidRDefault="00600049">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Solution #37: Actual UE Activity-based Slice Admission Control</w:t>
      </w:r>
      <w:r>
        <w:tab/>
      </w:r>
      <w:r>
        <w:fldChar w:fldCharType="begin" w:fldLock="1"/>
      </w:r>
      <w:r>
        <w:instrText xml:space="preserve"> PAGEREF _Toc112924016 \h </w:instrText>
      </w:r>
      <w:r>
        <w:fldChar w:fldCharType="separate"/>
      </w:r>
      <w:r>
        <w:t>120</w:t>
      </w:r>
      <w:r>
        <w:fldChar w:fldCharType="end"/>
      </w:r>
    </w:p>
    <w:p w14:paraId="2274C379" w14:textId="4B08672C" w:rsidR="00600049" w:rsidRDefault="00600049">
      <w:pPr>
        <w:pStyle w:val="TOC3"/>
        <w:rPr>
          <w:rFonts w:asciiTheme="minorHAnsi" w:eastAsiaTheme="minorEastAsia" w:hAnsiTheme="minorHAnsi" w:cstheme="minorBidi"/>
          <w:sz w:val="22"/>
          <w:szCs w:val="22"/>
        </w:rPr>
      </w:pPr>
      <w:r>
        <w:rPr>
          <w:lang w:eastAsia="ko-KR"/>
        </w:rPr>
        <w:t>6</w:t>
      </w:r>
      <w:r>
        <w:rPr>
          <w:lang w:eastAsia="zh-CN"/>
        </w:rPr>
        <w:t>.37</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_Toc112924017 \h </w:instrText>
      </w:r>
      <w:r>
        <w:fldChar w:fldCharType="separate"/>
      </w:r>
      <w:r>
        <w:t>120</w:t>
      </w:r>
      <w:r>
        <w:fldChar w:fldCharType="end"/>
      </w:r>
    </w:p>
    <w:p w14:paraId="747BCCF3" w14:textId="14D50262" w:rsidR="00600049" w:rsidRDefault="00600049">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_Toc112924018 \h </w:instrText>
      </w:r>
      <w:r>
        <w:fldChar w:fldCharType="separate"/>
      </w:r>
      <w:r>
        <w:t>121</w:t>
      </w:r>
      <w:r>
        <w:fldChar w:fldCharType="end"/>
      </w:r>
    </w:p>
    <w:p w14:paraId="4C7277DE" w14:textId="435B18C1" w:rsidR="00600049" w:rsidRDefault="00600049">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_Toc112924019 \h </w:instrText>
      </w:r>
      <w:r>
        <w:fldChar w:fldCharType="separate"/>
      </w:r>
      <w:r>
        <w:t>121</w:t>
      </w:r>
      <w:r>
        <w:fldChar w:fldCharType="end"/>
      </w:r>
    </w:p>
    <w:p w14:paraId="5E6D6793" w14:textId="220A7043" w:rsidR="00600049" w:rsidRDefault="00600049">
      <w:pPr>
        <w:pStyle w:val="TOC3"/>
        <w:rPr>
          <w:rFonts w:asciiTheme="minorHAnsi" w:eastAsiaTheme="minorEastAsia" w:hAnsiTheme="minorHAnsi" w:cstheme="minorBidi"/>
          <w:sz w:val="22"/>
          <w:szCs w:val="22"/>
        </w:rPr>
      </w:pPr>
      <w:r>
        <w:rPr>
          <w:lang w:eastAsia="zh-CN"/>
        </w:rPr>
        <w:t>6.37.4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_Toc112924020 \h </w:instrText>
      </w:r>
      <w:r>
        <w:fldChar w:fldCharType="separate"/>
      </w:r>
      <w:r>
        <w:t>123</w:t>
      </w:r>
      <w:r>
        <w:fldChar w:fldCharType="end"/>
      </w:r>
    </w:p>
    <w:p w14:paraId="262B49C5" w14:textId="1AEFCBFD" w:rsidR="00600049" w:rsidRDefault="00600049">
      <w:pPr>
        <w:pStyle w:val="TOC2"/>
        <w:rPr>
          <w:rFonts w:asciiTheme="minorHAnsi" w:eastAsiaTheme="minorEastAsia" w:hAnsiTheme="minorHAnsi" w:cstheme="minorBidi"/>
          <w:sz w:val="22"/>
          <w:szCs w:val="22"/>
        </w:rPr>
      </w:pPr>
      <w:r>
        <w:rPr>
          <w:lang w:eastAsia="zh-CN"/>
        </w:rPr>
        <w:t>6.38</w:t>
      </w:r>
      <w:r>
        <w:rPr>
          <w:rFonts w:asciiTheme="minorHAnsi" w:eastAsiaTheme="minorEastAsia" w:hAnsiTheme="minorHAnsi" w:cstheme="minorBidi"/>
          <w:sz w:val="22"/>
          <w:szCs w:val="22"/>
        </w:rPr>
        <w:tab/>
      </w:r>
      <w:r>
        <w:t>Solution</w:t>
      </w:r>
      <w:r>
        <w:rPr>
          <w:lang w:eastAsia="zh-CN"/>
        </w:rPr>
        <w:t xml:space="preserve"> #38</w:t>
      </w:r>
      <w:r>
        <w:t>: On configuring the UE with UE behaviour policies</w:t>
      </w:r>
      <w:r>
        <w:tab/>
      </w:r>
      <w:r>
        <w:fldChar w:fldCharType="begin" w:fldLock="1"/>
      </w:r>
      <w:r>
        <w:instrText xml:space="preserve"> PAGEREF _Toc112924021 \h </w:instrText>
      </w:r>
      <w:r>
        <w:fldChar w:fldCharType="separate"/>
      </w:r>
      <w:r>
        <w:t>123</w:t>
      </w:r>
      <w:r>
        <w:fldChar w:fldCharType="end"/>
      </w:r>
    </w:p>
    <w:p w14:paraId="65B9DC76" w14:textId="437A75A7" w:rsidR="00600049" w:rsidRDefault="00600049">
      <w:pPr>
        <w:pStyle w:val="TOC3"/>
        <w:rPr>
          <w:rFonts w:asciiTheme="minorHAnsi" w:eastAsiaTheme="minorEastAsia" w:hAnsiTheme="minorHAnsi" w:cstheme="minorBidi"/>
          <w:sz w:val="22"/>
          <w:szCs w:val="22"/>
        </w:rPr>
      </w:pPr>
      <w:r>
        <w:rPr>
          <w:lang w:eastAsia="ko-KR"/>
        </w:rPr>
        <w:t>6.38.1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_Toc112924022 \h </w:instrText>
      </w:r>
      <w:r>
        <w:fldChar w:fldCharType="separate"/>
      </w:r>
      <w:r>
        <w:t>123</w:t>
      </w:r>
      <w:r>
        <w:fldChar w:fldCharType="end"/>
      </w:r>
    </w:p>
    <w:p w14:paraId="264B892A" w14:textId="7106410B" w:rsidR="00600049" w:rsidRDefault="00600049">
      <w:pPr>
        <w:pStyle w:val="TOC3"/>
        <w:rPr>
          <w:rFonts w:asciiTheme="minorHAnsi" w:eastAsiaTheme="minorEastAsia" w:hAnsiTheme="minorHAnsi" w:cstheme="minorBidi"/>
          <w:sz w:val="22"/>
          <w:szCs w:val="22"/>
        </w:rPr>
      </w:pPr>
      <w:r>
        <w:t>6.38.2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_Toc112924023 \h </w:instrText>
      </w:r>
      <w:r>
        <w:fldChar w:fldCharType="separate"/>
      </w:r>
      <w:r>
        <w:t>123</w:t>
      </w:r>
      <w:r>
        <w:fldChar w:fldCharType="end"/>
      </w:r>
    </w:p>
    <w:p w14:paraId="3AD9D21F" w14:textId="34982149" w:rsidR="00600049" w:rsidRDefault="00600049">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Procedures</w:t>
      </w:r>
      <w:r>
        <w:tab/>
      </w:r>
      <w:r>
        <w:fldChar w:fldCharType="begin" w:fldLock="1"/>
      </w:r>
      <w:r>
        <w:instrText xml:space="preserve"> PAGEREF _Toc112924024 \h </w:instrText>
      </w:r>
      <w:r>
        <w:fldChar w:fldCharType="separate"/>
      </w:r>
      <w:r>
        <w:t>124</w:t>
      </w:r>
      <w:r>
        <w:fldChar w:fldCharType="end"/>
      </w:r>
    </w:p>
    <w:p w14:paraId="515EBC23" w14:textId="35E4335A" w:rsidR="00600049" w:rsidRDefault="00600049">
      <w:pPr>
        <w:pStyle w:val="TOC4"/>
        <w:rPr>
          <w:rFonts w:asciiTheme="minorHAnsi" w:eastAsiaTheme="minorEastAsia" w:hAnsiTheme="minorHAnsi" w:cstheme="minorBidi"/>
          <w:sz w:val="22"/>
          <w:szCs w:val="22"/>
        </w:rPr>
      </w:pPr>
      <w:r>
        <w:t>6.38.3.1</w:t>
      </w:r>
      <w:r>
        <w:rPr>
          <w:rFonts w:asciiTheme="minorHAnsi" w:eastAsiaTheme="minorEastAsia" w:hAnsiTheme="minorHAnsi" w:cstheme="minorBidi"/>
          <w:sz w:val="22"/>
          <w:szCs w:val="22"/>
        </w:rPr>
        <w:tab/>
      </w:r>
      <w:r>
        <w:t>USIM default configuration.</w:t>
      </w:r>
      <w:r>
        <w:tab/>
      </w:r>
      <w:r>
        <w:fldChar w:fldCharType="begin" w:fldLock="1"/>
      </w:r>
      <w:r>
        <w:instrText xml:space="preserve"> PAGEREF _Toc112924025 \h </w:instrText>
      </w:r>
      <w:r>
        <w:fldChar w:fldCharType="separate"/>
      </w:r>
      <w:r>
        <w:t>124</w:t>
      </w:r>
      <w:r>
        <w:fldChar w:fldCharType="end"/>
      </w:r>
    </w:p>
    <w:p w14:paraId="3A64727E" w14:textId="6DE315A4" w:rsidR="00600049" w:rsidRDefault="00600049">
      <w:pPr>
        <w:pStyle w:val="TOC4"/>
        <w:rPr>
          <w:rFonts w:asciiTheme="minorHAnsi" w:eastAsiaTheme="minorEastAsia" w:hAnsiTheme="minorHAnsi" w:cstheme="minorBidi"/>
          <w:sz w:val="22"/>
          <w:szCs w:val="22"/>
        </w:rPr>
      </w:pPr>
      <w:r>
        <w:t>6.38.3.2</w:t>
      </w:r>
      <w:r>
        <w:rPr>
          <w:rFonts w:asciiTheme="minorHAnsi" w:eastAsiaTheme="minorEastAsia" w:hAnsiTheme="minorHAnsi" w:cstheme="minorBidi"/>
          <w:sz w:val="22"/>
          <w:szCs w:val="22"/>
        </w:rPr>
        <w:tab/>
      </w:r>
      <w:r>
        <w:t>Control plane procedures</w:t>
      </w:r>
      <w:r>
        <w:tab/>
      </w:r>
      <w:r>
        <w:fldChar w:fldCharType="begin" w:fldLock="1"/>
      </w:r>
      <w:r>
        <w:instrText xml:space="preserve"> PAGEREF _Toc112924026 \h </w:instrText>
      </w:r>
      <w:r>
        <w:fldChar w:fldCharType="separate"/>
      </w:r>
      <w:r>
        <w:t>125</w:t>
      </w:r>
      <w:r>
        <w:fldChar w:fldCharType="end"/>
      </w:r>
    </w:p>
    <w:p w14:paraId="3A891534" w14:textId="75BFA8BC" w:rsidR="00600049" w:rsidRDefault="00600049">
      <w:pPr>
        <w:pStyle w:val="TOC5"/>
        <w:rPr>
          <w:rFonts w:asciiTheme="minorHAnsi" w:eastAsiaTheme="minorEastAsia" w:hAnsiTheme="minorHAnsi" w:cstheme="minorBidi"/>
          <w:sz w:val="22"/>
          <w:szCs w:val="22"/>
        </w:rPr>
      </w:pPr>
      <w:r>
        <w:t>6.38.3.2.1</w:t>
      </w:r>
      <w:r>
        <w:rPr>
          <w:rFonts w:asciiTheme="minorHAnsi" w:eastAsiaTheme="minorEastAsia" w:hAnsiTheme="minorHAnsi" w:cstheme="minorBidi"/>
          <w:sz w:val="22"/>
          <w:szCs w:val="22"/>
        </w:rPr>
        <w:tab/>
      </w:r>
      <w:r>
        <w:t>UDM Option</w:t>
      </w:r>
      <w:r>
        <w:tab/>
      </w:r>
      <w:r>
        <w:fldChar w:fldCharType="begin" w:fldLock="1"/>
      </w:r>
      <w:r>
        <w:instrText xml:space="preserve"> PAGEREF _Toc112924027 \h </w:instrText>
      </w:r>
      <w:r>
        <w:fldChar w:fldCharType="separate"/>
      </w:r>
      <w:r>
        <w:t>125</w:t>
      </w:r>
      <w:r>
        <w:fldChar w:fldCharType="end"/>
      </w:r>
    </w:p>
    <w:p w14:paraId="37FF4608" w14:textId="199A870D" w:rsidR="00600049" w:rsidRDefault="00600049">
      <w:pPr>
        <w:pStyle w:val="TOC5"/>
        <w:rPr>
          <w:rFonts w:asciiTheme="minorHAnsi" w:eastAsiaTheme="minorEastAsia" w:hAnsiTheme="minorHAnsi" w:cstheme="minorBidi"/>
          <w:sz w:val="22"/>
          <w:szCs w:val="22"/>
        </w:rPr>
      </w:pPr>
      <w:r>
        <w:t>6.38.3.2.2</w:t>
      </w:r>
      <w:r>
        <w:rPr>
          <w:rFonts w:asciiTheme="minorHAnsi" w:eastAsiaTheme="minorEastAsia" w:hAnsiTheme="minorHAnsi" w:cstheme="minorBidi"/>
          <w:sz w:val="22"/>
          <w:szCs w:val="22"/>
        </w:rPr>
        <w:tab/>
      </w:r>
      <w:r>
        <w:t>NSSF/PCF Option 2</w:t>
      </w:r>
      <w:r>
        <w:tab/>
      </w:r>
      <w:r>
        <w:fldChar w:fldCharType="begin" w:fldLock="1"/>
      </w:r>
      <w:r>
        <w:instrText xml:space="preserve"> PAGEREF _Toc112924028 \h </w:instrText>
      </w:r>
      <w:r>
        <w:fldChar w:fldCharType="separate"/>
      </w:r>
      <w:r>
        <w:t>127</w:t>
      </w:r>
      <w:r>
        <w:fldChar w:fldCharType="end"/>
      </w:r>
    </w:p>
    <w:p w14:paraId="572E6816" w14:textId="46BAB8F4" w:rsidR="00600049" w:rsidRDefault="00600049">
      <w:pPr>
        <w:pStyle w:val="TOC4"/>
        <w:rPr>
          <w:rFonts w:asciiTheme="minorHAnsi" w:eastAsiaTheme="minorEastAsia" w:hAnsiTheme="minorHAnsi" w:cstheme="minorBidi"/>
          <w:sz w:val="22"/>
          <w:szCs w:val="22"/>
        </w:rPr>
      </w:pPr>
      <w:r>
        <w:t>6.38.3.3</w:t>
      </w:r>
      <w:r>
        <w:rPr>
          <w:rFonts w:asciiTheme="minorHAnsi" w:eastAsiaTheme="minorEastAsia" w:hAnsiTheme="minorHAnsi" w:cstheme="minorBidi"/>
          <w:sz w:val="22"/>
          <w:szCs w:val="22"/>
        </w:rPr>
        <w:tab/>
      </w:r>
      <w:r>
        <w:t>URSP possible impact</w:t>
      </w:r>
      <w:r>
        <w:tab/>
      </w:r>
      <w:r>
        <w:fldChar w:fldCharType="begin" w:fldLock="1"/>
      </w:r>
      <w:r>
        <w:instrText xml:space="preserve"> PAGEREF _Toc112924029 \h </w:instrText>
      </w:r>
      <w:r>
        <w:fldChar w:fldCharType="separate"/>
      </w:r>
      <w:r>
        <w:t>129</w:t>
      </w:r>
      <w:r>
        <w:fldChar w:fldCharType="end"/>
      </w:r>
    </w:p>
    <w:p w14:paraId="2A5C0343" w14:textId="10BC9D90" w:rsidR="00600049" w:rsidRDefault="00600049">
      <w:pPr>
        <w:pStyle w:val="TOC3"/>
        <w:rPr>
          <w:rFonts w:asciiTheme="minorHAnsi" w:eastAsiaTheme="minorEastAsia" w:hAnsiTheme="minorHAnsi" w:cstheme="minorBidi"/>
          <w:sz w:val="22"/>
          <w:szCs w:val="22"/>
        </w:rPr>
      </w:pPr>
      <w:r>
        <w:rPr>
          <w:lang w:eastAsia="zh-CN"/>
        </w:rPr>
        <w:t>6.38.4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_Toc112924030 \h </w:instrText>
      </w:r>
      <w:r>
        <w:fldChar w:fldCharType="separate"/>
      </w:r>
      <w:r>
        <w:t>129</w:t>
      </w:r>
      <w:r>
        <w:fldChar w:fldCharType="end"/>
      </w:r>
    </w:p>
    <w:p w14:paraId="26F5F111" w14:textId="75CE4BFB" w:rsidR="00600049" w:rsidRDefault="00600049">
      <w:pPr>
        <w:pStyle w:val="TOC2"/>
        <w:rPr>
          <w:rFonts w:asciiTheme="minorHAnsi" w:eastAsiaTheme="minorEastAsia" w:hAnsiTheme="minorHAnsi" w:cstheme="minorBidi"/>
          <w:sz w:val="22"/>
          <w:szCs w:val="22"/>
        </w:rPr>
      </w:pPr>
      <w:r>
        <w:rPr>
          <w:lang w:eastAsia="zh-CN"/>
        </w:rPr>
        <w:t>6.39</w:t>
      </w:r>
      <w:r>
        <w:rPr>
          <w:rFonts w:asciiTheme="minorHAnsi" w:eastAsiaTheme="minorEastAsia" w:hAnsiTheme="minorHAnsi" w:cstheme="minorBidi"/>
          <w:sz w:val="22"/>
          <w:szCs w:val="22"/>
        </w:rPr>
        <w:tab/>
      </w:r>
      <w:r>
        <w:t>Solution</w:t>
      </w:r>
      <w:r>
        <w:rPr>
          <w:lang w:eastAsia="zh-CN"/>
        </w:rPr>
        <w:t xml:space="preserve"> #39</w:t>
      </w:r>
      <w:r>
        <w:t xml:space="preserve">: </w:t>
      </w:r>
      <w:r w:rsidRPr="00B034BC">
        <w:rPr>
          <w:rFonts w:cs="Arial"/>
        </w:rPr>
        <w:t>Serving PLMN steering UE to preferred slice for selection of PDU session</w:t>
      </w:r>
      <w:r>
        <w:tab/>
      </w:r>
      <w:r>
        <w:fldChar w:fldCharType="begin" w:fldLock="1"/>
      </w:r>
      <w:r>
        <w:instrText xml:space="preserve"> PAGEREF _Toc112924031 \h </w:instrText>
      </w:r>
      <w:r>
        <w:fldChar w:fldCharType="separate"/>
      </w:r>
      <w:r>
        <w:t>130</w:t>
      </w:r>
      <w:r>
        <w:fldChar w:fldCharType="end"/>
      </w:r>
    </w:p>
    <w:p w14:paraId="442DD6D8" w14:textId="7101E90A" w:rsidR="00600049" w:rsidRDefault="00600049">
      <w:pPr>
        <w:pStyle w:val="TOC3"/>
        <w:rPr>
          <w:rFonts w:asciiTheme="minorHAnsi" w:eastAsiaTheme="minorEastAsia" w:hAnsiTheme="minorHAnsi" w:cstheme="minorBidi"/>
          <w:sz w:val="22"/>
          <w:szCs w:val="22"/>
        </w:rPr>
      </w:pPr>
      <w:r>
        <w:t>6.39.1</w:t>
      </w:r>
      <w:r>
        <w:rPr>
          <w:rFonts w:asciiTheme="minorHAnsi" w:eastAsiaTheme="minorEastAsia" w:hAnsiTheme="minorHAnsi" w:cstheme="minorBidi"/>
          <w:sz w:val="22"/>
          <w:szCs w:val="22"/>
        </w:rPr>
        <w:tab/>
      </w:r>
      <w:r>
        <w:t>Description</w:t>
      </w:r>
      <w:r>
        <w:tab/>
      </w:r>
      <w:r>
        <w:fldChar w:fldCharType="begin" w:fldLock="1"/>
      </w:r>
      <w:r>
        <w:instrText xml:space="preserve"> PAGEREF _Toc112924032 \h </w:instrText>
      </w:r>
      <w:r>
        <w:fldChar w:fldCharType="separate"/>
      </w:r>
      <w:r>
        <w:t>130</w:t>
      </w:r>
      <w:r>
        <w:fldChar w:fldCharType="end"/>
      </w:r>
    </w:p>
    <w:p w14:paraId="2D97E2C1" w14:textId="38C98310" w:rsidR="00600049" w:rsidRDefault="00600049">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Procedures</w:t>
      </w:r>
      <w:r>
        <w:tab/>
      </w:r>
      <w:r>
        <w:fldChar w:fldCharType="begin" w:fldLock="1"/>
      </w:r>
      <w:r>
        <w:instrText xml:space="preserve"> PAGEREF _Toc112924033 \h </w:instrText>
      </w:r>
      <w:r>
        <w:fldChar w:fldCharType="separate"/>
      </w:r>
      <w:r>
        <w:t>131</w:t>
      </w:r>
      <w:r>
        <w:fldChar w:fldCharType="end"/>
      </w:r>
    </w:p>
    <w:p w14:paraId="36E2C820" w14:textId="65BDD8E1" w:rsidR="00600049" w:rsidRDefault="00600049">
      <w:pPr>
        <w:pStyle w:val="TOC3"/>
        <w:rPr>
          <w:rFonts w:asciiTheme="minorHAnsi" w:eastAsiaTheme="minorEastAsia" w:hAnsiTheme="minorHAnsi" w:cstheme="minorBidi"/>
          <w:sz w:val="22"/>
          <w:szCs w:val="22"/>
        </w:rPr>
      </w:pPr>
      <w:r>
        <w:rPr>
          <w:lang w:eastAsia="zh-CN"/>
        </w:rPr>
        <w:t>6.39.3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_Toc112924034 \h </w:instrText>
      </w:r>
      <w:r>
        <w:fldChar w:fldCharType="separate"/>
      </w:r>
      <w:r>
        <w:t>131</w:t>
      </w:r>
      <w:r>
        <w:fldChar w:fldCharType="end"/>
      </w:r>
    </w:p>
    <w:p w14:paraId="35244E70" w14:textId="321D207E" w:rsidR="00600049" w:rsidRDefault="00600049">
      <w:pPr>
        <w:pStyle w:val="TOC2"/>
        <w:rPr>
          <w:rFonts w:asciiTheme="minorHAnsi" w:eastAsiaTheme="minorEastAsia" w:hAnsiTheme="minorHAnsi" w:cstheme="minorBidi"/>
          <w:sz w:val="22"/>
          <w:szCs w:val="22"/>
        </w:rPr>
      </w:pPr>
      <w:r>
        <w:rPr>
          <w:lang w:eastAsia="zh-CN"/>
        </w:rPr>
        <w:t>6.40</w:t>
      </w:r>
      <w:r>
        <w:rPr>
          <w:rFonts w:asciiTheme="minorHAnsi" w:eastAsiaTheme="minorEastAsia" w:hAnsiTheme="minorHAnsi" w:cstheme="minorBidi"/>
          <w:sz w:val="22"/>
          <w:szCs w:val="22"/>
        </w:rPr>
        <w:tab/>
      </w:r>
      <w:r>
        <w:t>Solution</w:t>
      </w:r>
      <w:r>
        <w:rPr>
          <w:lang w:eastAsia="zh-CN"/>
        </w:rPr>
        <w:t xml:space="preserve"> #40</w:t>
      </w:r>
      <w:r>
        <w:t>: S-NSSAI change decided by PCF</w:t>
      </w:r>
      <w:r>
        <w:tab/>
      </w:r>
      <w:r>
        <w:fldChar w:fldCharType="begin" w:fldLock="1"/>
      </w:r>
      <w:r>
        <w:instrText xml:space="preserve"> PAGEREF _Toc112924035 \h </w:instrText>
      </w:r>
      <w:r>
        <w:fldChar w:fldCharType="separate"/>
      </w:r>
      <w:r>
        <w:t>131</w:t>
      </w:r>
      <w:r>
        <w:fldChar w:fldCharType="end"/>
      </w:r>
    </w:p>
    <w:p w14:paraId="4CE1FE38" w14:textId="557CAB20" w:rsidR="00600049" w:rsidRDefault="00600049">
      <w:pPr>
        <w:pStyle w:val="TOC3"/>
        <w:rPr>
          <w:rFonts w:asciiTheme="minorHAnsi" w:eastAsiaTheme="minorEastAsia" w:hAnsiTheme="minorHAnsi" w:cstheme="minorBidi"/>
          <w:sz w:val="22"/>
          <w:szCs w:val="22"/>
        </w:rPr>
      </w:pPr>
      <w:r>
        <w:rPr>
          <w:lang w:eastAsia="ko-KR"/>
        </w:rPr>
        <w:t>6.40.1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_Toc112924036 \h </w:instrText>
      </w:r>
      <w:r>
        <w:fldChar w:fldCharType="separate"/>
      </w:r>
      <w:r>
        <w:t>131</w:t>
      </w:r>
      <w:r>
        <w:fldChar w:fldCharType="end"/>
      </w:r>
    </w:p>
    <w:p w14:paraId="14E29AE4" w14:textId="4C79B732" w:rsidR="00600049" w:rsidRDefault="00600049">
      <w:pPr>
        <w:pStyle w:val="TOC3"/>
        <w:rPr>
          <w:rFonts w:asciiTheme="minorHAnsi" w:eastAsiaTheme="minorEastAsia" w:hAnsiTheme="minorHAnsi" w:cstheme="minorBidi"/>
          <w:sz w:val="22"/>
          <w:szCs w:val="22"/>
        </w:rPr>
      </w:pPr>
      <w:r>
        <w:t>6.40.2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_Toc112924037 \h </w:instrText>
      </w:r>
      <w:r>
        <w:fldChar w:fldCharType="separate"/>
      </w:r>
      <w:r>
        <w:t>132</w:t>
      </w:r>
      <w:r>
        <w:fldChar w:fldCharType="end"/>
      </w:r>
    </w:p>
    <w:p w14:paraId="545CC98F" w14:textId="47D5C60F" w:rsidR="00600049" w:rsidRDefault="00600049">
      <w:pPr>
        <w:pStyle w:val="TOC3"/>
        <w:rPr>
          <w:rFonts w:asciiTheme="minorHAnsi" w:eastAsiaTheme="minorEastAsia" w:hAnsiTheme="minorHAnsi" w:cstheme="minorBidi"/>
          <w:sz w:val="22"/>
          <w:szCs w:val="22"/>
        </w:rPr>
      </w:pPr>
      <w:r>
        <w:t>6.40.3</w:t>
      </w:r>
      <w:r>
        <w:rPr>
          <w:rFonts w:asciiTheme="minorHAnsi" w:eastAsiaTheme="minorEastAsia" w:hAnsiTheme="minorHAnsi" w:cstheme="minorBidi"/>
          <w:sz w:val="22"/>
          <w:szCs w:val="22"/>
        </w:rPr>
        <w:tab/>
      </w:r>
      <w:r>
        <w:t>Procedures</w:t>
      </w:r>
      <w:r>
        <w:tab/>
      </w:r>
      <w:r>
        <w:fldChar w:fldCharType="begin" w:fldLock="1"/>
      </w:r>
      <w:r>
        <w:instrText xml:space="preserve"> PAGEREF _Toc112924038 \h </w:instrText>
      </w:r>
      <w:r>
        <w:fldChar w:fldCharType="separate"/>
      </w:r>
      <w:r>
        <w:t>132</w:t>
      </w:r>
      <w:r>
        <w:fldChar w:fldCharType="end"/>
      </w:r>
    </w:p>
    <w:p w14:paraId="06AD5DA7" w14:textId="580B1C77" w:rsidR="00600049" w:rsidRDefault="00600049">
      <w:pPr>
        <w:pStyle w:val="TOC4"/>
        <w:rPr>
          <w:rFonts w:asciiTheme="minorHAnsi" w:eastAsiaTheme="minorEastAsia" w:hAnsiTheme="minorHAnsi" w:cstheme="minorBidi"/>
          <w:sz w:val="22"/>
          <w:szCs w:val="22"/>
        </w:rPr>
      </w:pPr>
      <w:r>
        <w:t>6.</w:t>
      </w:r>
      <w:r>
        <w:rPr>
          <w:lang w:eastAsia="zh-CN"/>
        </w:rPr>
        <w:t>40</w:t>
      </w:r>
      <w:r>
        <w:t>.3.</w:t>
      </w:r>
      <w:r>
        <w:rPr>
          <w:lang w:eastAsia="zh-CN"/>
        </w:rPr>
        <w:t>1</w:t>
      </w:r>
      <w:r>
        <w:rPr>
          <w:rFonts w:asciiTheme="minorHAnsi" w:eastAsiaTheme="minorEastAsia" w:hAnsiTheme="minorHAnsi" w:cstheme="minorBidi"/>
          <w:sz w:val="22"/>
          <w:szCs w:val="22"/>
        </w:rPr>
        <w:tab/>
      </w:r>
      <w:r>
        <w:rPr>
          <w:lang w:eastAsia="zh-CN"/>
        </w:rPr>
        <w:t>T</w:t>
      </w:r>
      <w:r>
        <w:t>he S-NSSAI change determination</w:t>
      </w:r>
      <w:r>
        <w:rPr>
          <w:lang w:eastAsia="zh-CN"/>
        </w:rPr>
        <w:t xml:space="preserve"> for a ongoing PDU session</w:t>
      </w:r>
      <w:r>
        <w:t xml:space="preserve"> triggered by an SMF report</w:t>
      </w:r>
      <w:r>
        <w:tab/>
      </w:r>
      <w:r>
        <w:fldChar w:fldCharType="begin" w:fldLock="1"/>
      </w:r>
      <w:r>
        <w:instrText xml:space="preserve"> PAGEREF _Toc112924039 \h </w:instrText>
      </w:r>
      <w:r>
        <w:fldChar w:fldCharType="separate"/>
      </w:r>
      <w:r>
        <w:t>132</w:t>
      </w:r>
      <w:r>
        <w:fldChar w:fldCharType="end"/>
      </w:r>
    </w:p>
    <w:p w14:paraId="43EE75F5" w14:textId="175DC8E6" w:rsidR="00600049" w:rsidRDefault="00600049">
      <w:pPr>
        <w:pStyle w:val="TOC3"/>
        <w:rPr>
          <w:rFonts w:asciiTheme="minorHAnsi" w:eastAsiaTheme="minorEastAsia" w:hAnsiTheme="minorHAnsi" w:cstheme="minorBidi"/>
          <w:sz w:val="22"/>
          <w:szCs w:val="22"/>
        </w:rPr>
      </w:pPr>
      <w:r>
        <w:rPr>
          <w:lang w:eastAsia="zh-CN"/>
        </w:rPr>
        <w:t>6.40.4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_Toc112924040 \h </w:instrText>
      </w:r>
      <w:r>
        <w:fldChar w:fldCharType="separate"/>
      </w:r>
      <w:r>
        <w:t>133</w:t>
      </w:r>
      <w:r>
        <w:fldChar w:fldCharType="end"/>
      </w:r>
    </w:p>
    <w:p w14:paraId="2E300AE0" w14:textId="6C3C8590" w:rsidR="00600049" w:rsidRDefault="00600049">
      <w:pPr>
        <w:pStyle w:val="TOC2"/>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t>Solution</w:t>
      </w:r>
      <w:r>
        <w:rPr>
          <w:lang w:eastAsia="zh-CN"/>
        </w:rPr>
        <w:t xml:space="preserve"> #41</w:t>
      </w:r>
      <w:r>
        <w:t xml:space="preserve">: Network </w:t>
      </w:r>
      <w:r>
        <w:rPr>
          <w:lang w:eastAsia="ko-KR"/>
        </w:rPr>
        <w:t>Slice change without service interruption</w:t>
      </w:r>
      <w:r>
        <w:tab/>
      </w:r>
      <w:r>
        <w:fldChar w:fldCharType="begin" w:fldLock="1"/>
      </w:r>
      <w:r>
        <w:instrText xml:space="preserve"> PAGEREF _Toc112924041 \h </w:instrText>
      </w:r>
      <w:r>
        <w:fldChar w:fldCharType="separate"/>
      </w:r>
      <w:r>
        <w:t>133</w:t>
      </w:r>
      <w:r>
        <w:fldChar w:fldCharType="end"/>
      </w:r>
    </w:p>
    <w:p w14:paraId="041E092C" w14:textId="3685ED39" w:rsidR="00600049" w:rsidRDefault="00600049">
      <w:pPr>
        <w:pStyle w:val="TOC3"/>
        <w:rPr>
          <w:rFonts w:asciiTheme="minorHAnsi" w:eastAsiaTheme="minorEastAsia" w:hAnsiTheme="minorHAnsi" w:cstheme="minorBidi"/>
          <w:sz w:val="22"/>
          <w:szCs w:val="22"/>
        </w:rPr>
      </w:pPr>
      <w:r>
        <w:rPr>
          <w:lang w:eastAsia="ko-KR"/>
        </w:rPr>
        <w:t>6.41.1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_Toc112924042 \h </w:instrText>
      </w:r>
      <w:r>
        <w:fldChar w:fldCharType="separate"/>
      </w:r>
      <w:r>
        <w:t>133</w:t>
      </w:r>
      <w:r>
        <w:fldChar w:fldCharType="end"/>
      </w:r>
    </w:p>
    <w:p w14:paraId="0F528FA4" w14:textId="5962727C" w:rsidR="00600049" w:rsidRDefault="00600049">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_Toc112924043 \h </w:instrText>
      </w:r>
      <w:r>
        <w:fldChar w:fldCharType="separate"/>
      </w:r>
      <w:r>
        <w:t>133</w:t>
      </w:r>
      <w:r>
        <w:fldChar w:fldCharType="end"/>
      </w:r>
    </w:p>
    <w:p w14:paraId="6D5D31F6" w14:textId="3298227E" w:rsidR="00600049" w:rsidRDefault="00600049">
      <w:pPr>
        <w:pStyle w:val="TOC3"/>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Procedures</w:t>
      </w:r>
      <w:r>
        <w:tab/>
      </w:r>
      <w:r>
        <w:fldChar w:fldCharType="begin" w:fldLock="1"/>
      </w:r>
      <w:r>
        <w:instrText xml:space="preserve"> PAGEREF _Toc112924044 \h </w:instrText>
      </w:r>
      <w:r>
        <w:fldChar w:fldCharType="separate"/>
      </w:r>
      <w:r>
        <w:t>134</w:t>
      </w:r>
      <w:r>
        <w:fldChar w:fldCharType="end"/>
      </w:r>
    </w:p>
    <w:p w14:paraId="2B528ABA" w14:textId="23789F0C" w:rsidR="00600049" w:rsidRDefault="00600049">
      <w:pPr>
        <w:pStyle w:val="TOC4"/>
        <w:rPr>
          <w:rFonts w:asciiTheme="minorHAnsi" w:eastAsiaTheme="minorEastAsia" w:hAnsiTheme="minorHAnsi" w:cstheme="minorBidi"/>
          <w:sz w:val="22"/>
          <w:szCs w:val="22"/>
        </w:rPr>
      </w:pPr>
      <w:r>
        <w:t>6.41.3.1</w:t>
      </w:r>
      <w:r>
        <w:rPr>
          <w:rFonts w:asciiTheme="minorHAnsi" w:eastAsiaTheme="minorEastAsia" w:hAnsiTheme="minorHAnsi" w:cstheme="minorBidi"/>
          <w:sz w:val="22"/>
          <w:szCs w:val="22"/>
        </w:rPr>
        <w:tab/>
      </w:r>
      <w:r>
        <w:t>General</w:t>
      </w:r>
      <w:r>
        <w:tab/>
      </w:r>
      <w:r>
        <w:fldChar w:fldCharType="begin" w:fldLock="1"/>
      </w:r>
      <w:r>
        <w:instrText xml:space="preserve"> PAGEREF _Toc112924045 \h </w:instrText>
      </w:r>
      <w:r>
        <w:fldChar w:fldCharType="separate"/>
      </w:r>
      <w:r>
        <w:t>134</w:t>
      </w:r>
      <w:r>
        <w:fldChar w:fldCharType="end"/>
      </w:r>
    </w:p>
    <w:p w14:paraId="18A0CBD4" w14:textId="00926C65" w:rsidR="00600049" w:rsidRDefault="00600049">
      <w:pPr>
        <w:pStyle w:val="TOC4"/>
        <w:rPr>
          <w:rFonts w:asciiTheme="minorHAnsi" w:eastAsiaTheme="minorEastAsia" w:hAnsiTheme="minorHAnsi" w:cstheme="minorBidi"/>
          <w:sz w:val="22"/>
          <w:szCs w:val="22"/>
        </w:rPr>
      </w:pPr>
      <w:r>
        <w:t>6.41.3.2</w:t>
      </w:r>
      <w:r>
        <w:rPr>
          <w:rFonts w:asciiTheme="minorHAnsi" w:eastAsiaTheme="minorEastAsia" w:hAnsiTheme="minorHAnsi" w:cstheme="minorBidi"/>
          <w:sz w:val="22"/>
          <w:szCs w:val="22"/>
        </w:rPr>
        <w:tab/>
      </w:r>
      <w:r>
        <w:t>Change of network slice</w:t>
      </w:r>
      <w:r>
        <w:tab/>
      </w:r>
      <w:r>
        <w:fldChar w:fldCharType="begin" w:fldLock="1"/>
      </w:r>
      <w:r>
        <w:instrText xml:space="preserve"> PAGEREF _Toc112924046 \h </w:instrText>
      </w:r>
      <w:r>
        <w:fldChar w:fldCharType="separate"/>
      </w:r>
      <w:r>
        <w:t>134</w:t>
      </w:r>
      <w:r>
        <w:fldChar w:fldCharType="end"/>
      </w:r>
    </w:p>
    <w:p w14:paraId="6BB837B7" w14:textId="4387F385" w:rsidR="00600049" w:rsidRDefault="00600049">
      <w:pPr>
        <w:pStyle w:val="TOC3"/>
        <w:rPr>
          <w:rFonts w:asciiTheme="minorHAnsi" w:eastAsiaTheme="minorEastAsia" w:hAnsiTheme="minorHAnsi" w:cstheme="minorBidi"/>
          <w:sz w:val="22"/>
          <w:szCs w:val="22"/>
        </w:rPr>
      </w:pPr>
      <w:r>
        <w:rPr>
          <w:lang w:eastAsia="zh-CN"/>
        </w:rPr>
        <w:t>6.41.4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_Toc112924047 \h </w:instrText>
      </w:r>
      <w:r>
        <w:fldChar w:fldCharType="separate"/>
      </w:r>
      <w:r>
        <w:t>135</w:t>
      </w:r>
      <w:r>
        <w:fldChar w:fldCharType="end"/>
      </w:r>
    </w:p>
    <w:p w14:paraId="153E4E0F" w14:textId="0D5D1AAE" w:rsidR="00600049" w:rsidRDefault="00600049">
      <w:pPr>
        <w:pStyle w:val="TOC2"/>
        <w:rPr>
          <w:rFonts w:asciiTheme="minorHAnsi" w:eastAsiaTheme="minorEastAsia" w:hAnsiTheme="minorHAnsi" w:cstheme="minorBidi"/>
          <w:sz w:val="22"/>
          <w:szCs w:val="22"/>
        </w:rPr>
      </w:pPr>
      <w:r w:rsidRPr="00B034BC">
        <w:rPr>
          <w:rFonts w:eastAsia="DengXian"/>
          <w:lang w:eastAsia="zh-CN"/>
        </w:rPr>
        <w:t>6.42</w:t>
      </w:r>
      <w:r>
        <w:rPr>
          <w:rFonts w:asciiTheme="minorHAnsi" w:eastAsiaTheme="minorEastAsia" w:hAnsiTheme="minorHAnsi" w:cstheme="minorBidi"/>
          <w:sz w:val="22"/>
          <w:szCs w:val="22"/>
        </w:rPr>
        <w:tab/>
      </w:r>
      <w:r w:rsidRPr="00B034BC">
        <w:rPr>
          <w:rFonts w:eastAsia="DengXian"/>
          <w:lang w:eastAsia="en-US"/>
        </w:rPr>
        <w:t>Solution</w:t>
      </w:r>
      <w:r w:rsidRPr="00B034BC">
        <w:rPr>
          <w:rFonts w:eastAsia="DengXian"/>
          <w:lang w:eastAsia="zh-CN"/>
        </w:rPr>
        <w:t xml:space="preserve"> #42</w:t>
      </w:r>
      <w:r w:rsidRPr="00B034BC">
        <w:rPr>
          <w:rFonts w:eastAsia="DengXian"/>
          <w:lang w:eastAsia="en-US"/>
        </w:rPr>
        <w:t>: Network controlled change to an alternative S-NSSAI</w:t>
      </w:r>
      <w:r>
        <w:tab/>
      </w:r>
      <w:r>
        <w:fldChar w:fldCharType="begin" w:fldLock="1"/>
      </w:r>
      <w:r>
        <w:instrText xml:space="preserve"> PAGEREF _Toc112924048 \h </w:instrText>
      </w:r>
      <w:r>
        <w:fldChar w:fldCharType="separate"/>
      </w:r>
      <w:r>
        <w:t>135</w:t>
      </w:r>
      <w:r>
        <w:fldChar w:fldCharType="end"/>
      </w:r>
    </w:p>
    <w:p w14:paraId="1245628E" w14:textId="7C58B6F5" w:rsidR="00600049" w:rsidRDefault="00600049">
      <w:pPr>
        <w:pStyle w:val="TOC3"/>
        <w:rPr>
          <w:rFonts w:asciiTheme="minorHAnsi" w:eastAsiaTheme="minorEastAsia" w:hAnsiTheme="minorHAnsi" w:cstheme="minorBidi"/>
          <w:sz w:val="22"/>
          <w:szCs w:val="22"/>
        </w:rPr>
      </w:pPr>
      <w:r w:rsidRPr="00B034BC">
        <w:rPr>
          <w:rFonts w:eastAsia="DengXian"/>
          <w:lang w:eastAsia="ko-KR"/>
        </w:rPr>
        <w:t>6.42.1</w:t>
      </w:r>
      <w:r>
        <w:rPr>
          <w:rFonts w:asciiTheme="minorHAnsi" w:eastAsiaTheme="minorEastAsia" w:hAnsiTheme="minorHAnsi" w:cstheme="minorBidi"/>
          <w:sz w:val="22"/>
          <w:szCs w:val="22"/>
        </w:rPr>
        <w:tab/>
      </w:r>
      <w:r w:rsidRPr="00B034BC">
        <w:rPr>
          <w:rFonts w:eastAsia="DengXian"/>
          <w:lang w:eastAsia="ko-KR"/>
        </w:rPr>
        <w:t>Introduction</w:t>
      </w:r>
      <w:r>
        <w:tab/>
      </w:r>
      <w:r>
        <w:fldChar w:fldCharType="begin" w:fldLock="1"/>
      </w:r>
      <w:r>
        <w:instrText xml:space="preserve"> PAGEREF _Toc112924049 \h </w:instrText>
      </w:r>
      <w:r>
        <w:fldChar w:fldCharType="separate"/>
      </w:r>
      <w:r>
        <w:t>135</w:t>
      </w:r>
      <w:r>
        <w:fldChar w:fldCharType="end"/>
      </w:r>
    </w:p>
    <w:p w14:paraId="0AE2918B" w14:textId="3254DECA" w:rsidR="00600049" w:rsidRDefault="00600049">
      <w:pPr>
        <w:pStyle w:val="TOC3"/>
        <w:rPr>
          <w:rFonts w:asciiTheme="minorHAnsi" w:eastAsiaTheme="minorEastAsia" w:hAnsiTheme="minorHAnsi" w:cstheme="minorBidi"/>
          <w:sz w:val="22"/>
          <w:szCs w:val="22"/>
        </w:rPr>
      </w:pPr>
      <w:r w:rsidRPr="00B034BC">
        <w:rPr>
          <w:rFonts w:eastAsia="DengXian"/>
          <w:lang w:eastAsia="en-US"/>
        </w:rPr>
        <w:t>6.42.2</w:t>
      </w:r>
      <w:r>
        <w:rPr>
          <w:rFonts w:asciiTheme="minorHAnsi" w:eastAsiaTheme="minorEastAsia" w:hAnsiTheme="minorHAnsi" w:cstheme="minorBidi"/>
          <w:sz w:val="22"/>
          <w:szCs w:val="22"/>
        </w:rPr>
        <w:tab/>
      </w:r>
      <w:r w:rsidRPr="00B034BC">
        <w:rPr>
          <w:rFonts w:eastAsia="DengXian"/>
          <w:lang w:eastAsia="en-US"/>
        </w:rPr>
        <w:t>Functional Description</w:t>
      </w:r>
      <w:r>
        <w:tab/>
      </w:r>
      <w:r>
        <w:fldChar w:fldCharType="begin" w:fldLock="1"/>
      </w:r>
      <w:r>
        <w:instrText xml:space="preserve"> PAGEREF _Toc112924050 \h </w:instrText>
      </w:r>
      <w:r>
        <w:fldChar w:fldCharType="separate"/>
      </w:r>
      <w:r>
        <w:t>136</w:t>
      </w:r>
      <w:r>
        <w:fldChar w:fldCharType="end"/>
      </w:r>
    </w:p>
    <w:p w14:paraId="30F63E90" w14:textId="46AA8AEC" w:rsidR="00600049" w:rsidRDefault="00600049">
      <w:pPr>
        <w:pStyle w:val="TOC3"/>
        <w:rPr>
          <w:rFonts w:asciiTheme="minorHAnsi" w:eastAsiaTheme="minorEastAsia" w:hAnsiTheme="minorHAnsi" w:cstheme="minorBidi"/>
          <w:sz w:val="22"/>
          <w:szCs w:val="22"/>
        </w:rPr>
      </w:pPr>
      <w:r w:rsidRPr="00B034BC">
        <w:rPr>
          <w:rFonts w:eastAsia="DengXian"/>
          <w:lang w:eastAsia="en-US"/>
        </w:rPr>
        <w:t>6.42.3</w:t>
      </w:r>
      <w:r>
        <w:rPr>
          <w:rFonts w:asciiTheme="minorHAnsi" w:eastAsiaTheme="minorEastAsia" w:hAnsiTheme="minorHAnsi" w:cstheme="minorBidi"/>
          <w:sz w:val="22"/>
          <w:szCs w:val="22"/>
        </w:rPr>
        <w:tab/>
      </w:r>
      <w:r w:rsidRPr="00B034BC">
        <w:rPr>
          <w:rFonts w:eastAsia="DengXian"/>
          <w:lang w:eastAsia="en-US"/>
        </w:rPr>
        <w:t>Procedures</w:t>
      </w:r>
      <w:r>
        <w:tab/>
      </w:r>
      <w:r>
        <w:fldChar w:fldCharType="begin" w:fldLock="1"/>
      </w:r>
      <w:r>
        <w:instrText xml:space="preserve"> PAGEREF _Toc112924051 \h </w:instrText>
      </w:r>
      <w:r>
        <w:fldChar w:fldCharType="separate"/>
      </w:r>
      <w:r>
        <w:t>137</w:t>
      </w:r>
      <w:r>
        <w:fldChar w:fldCharType="end"/>
      </w:r>
    </w:p>
    <w:p w14:paraId="71CAF593" w14:textId="7A512F3F" w:rsidR="00600049" w:rsidRDefault="00600049">
      <w:pPr>
        <w:pStyle w:val="TOC3"/>
        <w:rPr>
          <w:rFonts w:asciiTheme="minorHAnsi" w:eastAsiaTheme="minorEastAsia" w:hAnsiTheme="minorHAnsi" w:cstheme="minorBidi"/>
          <w:sz w:val="22"/>
          <w:szCs w:val="22"/>
        </w:rPr>
      </w:pPr>
      <w:r w:rsidRPr="00B034BC">
        <w:rPr>
          <w:rFonts w:eastAsia="DengXian"/>
          <w:lang w:eastAsia="zh-CN"/>
        </w:rPr>
        <w:t>6.42.4</w:t>
      </w:r>
      <w:r>
        <w:rPr>
          <w:rFonts w:asciiTheme="minorHAnsi" w:eastAsiaTheme="minorEastAsia" w:hAnsiTheme="minorHAnsi" w:cstheme="minorBidi"/>
          <w:sz w:val="22"/>
          <w:szCs w:val="22"/>
        </w:rPr>
        <w:tab/>
      </w:r>
      <w:r w:rsidRPr="00B034BC">
        <w:rPr>
          <w:rFonts w:eastAsia="DengXian"/>
          <w:lang w:eastAsia="en-US"/>
        </w:rPr>
        <w:t>Impacts on services, entities and interfaces</w:t>
      </w:r>
      <w:r>
        <w:tab/>
      </w:r>
      <w:r>
        <w:fldChar w:fldCharType="begin" w:fldLock="1"/>
      </w:r>
      <w:r>
        <w:instrText xml:space="preserve"> PAGEREF _Toc112924052 \h </w:instrText>
      </w:r>
      <w:r>
        <w:fldChar w:fldCharType="separate"/>
      </w:r>
      <w:r>
        <w:t>140</w:t>
      </w:r>
      <w:r>
        <w:fldChar w:fldCharType="end"/>
      </w:r>
    </w:p>
    <w:p w14:paraId="123BEB63" w14:textId="2068EF4D" w:rsidR="00600049" w:rsidRDefault="00600049">
      <w:pPr>
        <w:pStyle w:val="TOC2"/>
        <w:rPr>
          <w:rFonts w:asciiTheme="minorHAnsi" w:eastAsiaTheme="minorEastAsia" w:hAnsiTheme="minorHAnsi" w:cstheme="minorBidi"/>
          <w:sz w:val="22"/>
          <w:szCs w:val="22"/>
        </w:rPr>
      </w:pPr>
      <w:r w:rsidRPr="00B034BC">
        <w:rPr>
          <w:rFonts w:eastAsia="Malgun Gothic"/>
          <w:lang w:eastAsia="zh-CN"/>
        </w:rPr>
        <w:t>6.43</w:t>
      </w:r>
      <w:r>
        <w:rPr>
          <w:rFonts w:asciiTheme="minorHAnsi" w:eastAsiaTheme="minorEastAsia" w:hAnsiTheme="minorHAnsi" w:cstheme="minorBidi"/>
          <w:sz w:val="22"/>
          <w:szCs w:val="22"/>
        </w:rPr>
        <w:tab/>
      </w:r>
      <w:r w:rsidRPr="00B034BC">
        <w:rPr>
          <w:rFonts w:eastAsia="Malgun Gothic"/>
          <w:lang w:eastAsia="ja-JP"/>
        </w:rPr>
        <w:t>Solution</w:t>
      </w:r>
      <w:r w:rsidRPr="00B034BC">
        <w:rPr>
          <w:rFonts w:eastAsia="Malgun Gothic"/>
          <w:lang w:eastAsia="zh-CN"/>
        </w:rPr>
        <w:t xml:space="preserve"> #43</w:t>
      </w:r>
      <w:r w:rsidRPr="00B034BC">
        <w:rPr>
          <w:rFonts w:eastAsia="Malgun Gothic"/>
          <w:lang w:eastAsia="ja-JP"/>
        </w:rPr>
        <w:t>: Allowed NSSAI Determination in Initial Registration to Support Network Slice Service Continuity</w:t>
      </w:r>
      <w:r>
        <w:tab/>
      </w:r>
      <w:r>
        <w:fldChar w:fldCharType="begin" w:fldLock="1"/>
      </w:r>
      <w:r>
        <w:instrText xml:space="preserve"> PAGEREF _Toc112924053 \h </w:instrText>
      </w:r>
      <w:r>
        <w:fldChar w:fldCharType="separate"/>
      </w:r>
      <w:r>
        <w:t>140</w:t>
      </w:r>
      <w:r>
        <w:fldChar w:fldCharType="end"/>
      </w:r>
    </w:p>
    <w:p w14:paraId="1FC1E67F" w14:textId="3AA628A3" w:rsidR="00600049" w:rsidRDefault="00600049">
      <w:pPr>
        <w:pStyle w:val="TOC3"/>
        <w:rPr>
          <w:rFonts w:asciiTheme="minorHAnsi" w:eastAsiaTheme="minorEastAsia" w:hAnsiTheme="minorHAnsi" w:cstheme="minorBidi"/>
          <w:sz w:val="22"/>
          <w:szCs w:val="22"/>
        </w:rPr>
      </w:pPr>
      <w:r w:rsidRPr="00B034BC">
        <w:rPr>
          <w:rFonts w:eastAsia="Malgun Gothic"/>
          <w:lang w:eastAsia="ko-KR"/>
        </w:rPr>
        <w:t>6.43.1</w:t>
      </w:r>
      <w:r>
        <w:rPr>
          <w:rFonts w:asciiTheme="minorHAnsi" w:eastAsiaTheme="minorEastAsia" w:hAnsiTheme="minorHAnsi" w:cstheme="minorBidi"/>
          <w:sz w:val="22"/>
          <w:szCs w:val="22"/>
        </w:rPr>
        <w:tab/>
      </w:r>
      <w:r w:rsidRPr="00B034BC">
        <w:rPr>
          <w:rFonts w:eastAsia="Malgun Gothic"/>
          <w:lang w:eastAsia="ko-KR"/>
        </w:rPr>
        <w:t>Introduction</w:t>
      </w:r>
      <w:r>
        <w:tab/>
      </w:r>
      <w:r>
        <w:fldChar w:fldCharType="begin" w:fldLock="1"/>
      </w:r>
      <w:r>
        <w:instrText xml:space="preserve"> PAGEREF _Toc112924054 \h </w:instrText>
      </w:r>
      <w:r>
        <w:fldChar w:fldCharType="separate"/>
      </w:r>
      <w:r>
        <w:t>140</w:t>
      </w:r>
      <w:r>
        <w:fldChar w:fldCharType="end"/>
      </w:r>
    </w:p>
    <w:p w14:paraId="6CB44C15" w14:textId="441E4C29" w:rsidR="00600049" w:rsidRDefault="00600049">
      <w:pPr>
        <w:pStyle w:val="TOC3"/>
        <w:rPr>
          <w:rFonts w:asciiTheme="minorHAnsi" w:eastAsiaTheme="minorEastAsia" w:hAnsiTheme="minorHAnsi" w:cstheme="minorBidi"/>
          <w:sz w:val="22"/>
          <w:szCs w:val="22"/>
        </w:rPr>
      </w:pPr>
      <w:r w:rsidRPr="00B034BC">
        <w:rPr>
          <w:rFonts w:eastAsia="Malgun Gothic"/>
        </w:rPr>
        <w:t>6.43.2</w:t>
      </w:r>
      <w:r>
        <w:rPr>
          <w:rFonts w:asciiTheme="minorHAnsi" w:eastAsiaTheme="minorEastAsia" w:hAnsiTheme="minorHAnsi" w:cstheme="minorBidi"/>
          <w:sz w:val="22"/>
          <w:szCs w:val="22"/>
        </w:rPr>
        <w:tab/>
      </w:r>
      <w:r w:rsidRPr="00B034BC">
        <w:rPr>
          <w:rFonts w:eastAsia="Malgun Gothic"/>
        </w:rPr>
        <w:t>Functional Description</w:t>
      </w:r>
      <w:r>
        <w:tab/>
      </w:r>
      <w:r>
        <w:fldChar w:fldCharType="begin" w:fldLock="1"/>
      </w:r>
      <w:r>
        <w:instrText xml:space="preserve"> PAGEREF _Toc112924055 \h </w:instrText>
      </w:r>
      <w:r>
        <w:fldChar w:fldCharType="separate"/>
      </w:r>
      <w:r>
        <w:t>140</w:t>
      </w:r>
      <w:r>
        <w:fldChar w:fldCharType="end"/>
      </w:r>
    </w:p>
    <w:p w14:paraId="5BD7B970" w14:textId="3156B5EB" w:rsidR="00600049" w:rsidRDefault="00600049">
      <w:pPr>
        <w:pStyle w:val="TOC3"/>
        <w:rPr>
          <w:rFonts w:asciiTheme="minorHAnsi" w:eastAsiaTheme="minorEastAsia" w:hAnsiTheme="minorHAnsi" w:cstheme="minorBidi"/>
          <w:sz w:val="22"/>
          <w:szCs w:val="22"/>
        </w:rPr>
      </w:pPr>
      <w:r w:rsidRPr="00B034BC">
        <w:rPr>
          <w:rFonts w:eastAsia="Malgun Gothic"/>
          <w:lang w:eastAsia="ja-JP"/>
        </w:rPr>
        <w:t>6.43.3</w:t>
      </w:r>
      <w:r>
        <w:rPr>
          <w:rFonts w:asciiTheme="minorHAnsi" w:eastAsiaTheme="minorEastAsia" w:hAnsiTheme="minorHAnsi" w:cstheme="minorBidi"/>
          <w:sz w:val="22"/>
          <w:szCs w:val="22"/>
        </w:rPr>
        <w:tab/>
      </w:r>
      <w:r w:rsidRPr="00B034BC">
        <w:rPr>
          <w:rFonts w:eastAsia="Malgun Gothic"/>
          <w:lang w:eastAsia="ja-JP"/>
        </w:rPr>
        <w:t>Procedures</w:t>
      </w:r>
      <w:r>
        <w:tab/>
      </w:r>
      <w:r>
        <w:fldChar w:fldCharType="begin" w:fldLock="1"/>
      </w:r>
      <w:r>
        <w:instrText xml:space="preserve"> PAGEREF _Toc112924056 \h </w:instrText>
      </w:r>
      <w:r>
        <w:fldChar w:fldCharType="separate"/>
      </w:r>
      <w:r>
        <w:t>141</w:t>
      </w:r>
      <w:r>
        <w:fldChar w:fldCharType="end"/>
      </w:r>
    </w:p>
    <w:p w14:paraId="7DF1E89B" w14:textId="46577F6A" w:rsidR="00600049" w:rsidRDefault="00600049">
      <w:pPr>
        <w:pStyle w:val="TOC4"/>
        <w:rPr>
          <w:rFonts w:asciiTheme="minorHAnsi" w:eastAsiaTheme="minorEastAsia" w:hAnsiTheme="minorHAnsi" w:cstheme="minorBidi"/>
          <w:sz w:val="22"/>
          <w:szCs w:val="22"/>
        </w:rPr>
      </w:pPr>
      <w:r w:rsidRPr="00B034BC">
        <w:rPr>
          <w:rFonts w:eastAsia="Malgun Gothic"/>
          <w:lang w:eastAsia="ja-JP"/>
        </w:rPr>
        <w:t>6.43.3.1</w:t>
      </w:r>
      <w:r>
        <w:rPr>
          <w:rFonts w:asciiTheme="minorHAnsi" w:eastAsiaTheme="minorEastAsia" w:hAnsiTheme="minorHAnsi" w:cstheme="minorBidi"/>
          <w:sz w:val="22"/>
          <w:szCs w:val="22"/>
        </w:rPr>
        <w:tab/>
      </w:r>
      <w:r w:rsidRPr="00B034BC">
        <w:rPr>
          <w:rFonts w:eastAsia="Malgun Gothic"/>
          <w:lang w:eastAsia="ja-JP"/>
        </w:rPr>
        <w:t>Secondary S-NSSAI Determination</w:t>
      </w:r>
      <w:r>
        <w:tab/>
      </w:r>
      <w:r>
        <w:fldChar w:fldCharType="begin" w:fldLock="1"/>
      </w:r>
      <w:r>
        <w:instrText xml:space="preserve"> PAGEREF _Toc112924057 \h </w:instrText>
      </w:r>
      <w:r>
        <w:fldChar w:fldCharType="separate"/>
      </w:r>
      <w:r>
        <w:t>141</w:t>
      </w:r>
      <w:r>
        <w:fldChar w:fldCharType="end"/>
      </w:r>
    </w:p>
    <w:p w14:paraId="44758A3B" w14:textId="5A85AA68" w:rsidR="00600049" w:rsidRDefault="00600049">
      <w:pPr>
        <w:pStyle w:val="TOC4"/>
        <w:rPr>
          <w:rFonts w:asciiTheme="minorHAnsi" w:eastAsiaTheme="minorEastAsia" w:hAnsiTheme="minorHAnsi" w:cstheme="minorBidi"/>
          <w:sz w:val="22"/>
          <w:szCs w:val="22"/>
        </w:rPr>
      </w:pPr>
      <w:r w:rsidRPr="00B034BC">
        <w:rPr>
          <w:rFonts w:eastAsia="Malgun Gothic"/>
          <w:lang w:eastAsia="ja-JP"/>
        </w:rPr>
        <w:t>6.43.3.2</w:t>
      </w:r>
      <w:r>
        <w:rPr>
          <w:rFonts w:asciiTheme="minorHAnsi" w:eastAsiaTheme="minorEastAsia" w:hAnsiTheme="minorHAnsi" w:cstheme="minorBidi"/>
          <w:sz w:val="22"/>
          <w:szCs w:val="22"/>
        </w:rPr>
        <w:tab/>
      </w:r>
      <w:r w:rsidRPr="00B034BC">
        <w:rPr>
          <w:rFonts w:eastAsia="Malgun Gothic"/>
          <w:lang w:eastAsia="ja-JP"/>
        </w:rPr>
        <w:t>PDU Session Transferred to a New Network Slice in No Mobility Scenario</w:t>
      </w:r>
      <w:r>
        <w:tab/>
      </w:r>
      <w:r>
        <w:fldChar w:fldCharType="begin" w:fldLock="1"/>
      </w:r>
      <w:r>
        <w:instrText xml:space="preserve"> PAGEREF _Toc112924058 \h </w:instrText>
      </w:r>
      <w:r>
        <w:fldChar w:fldCharType="separate"/>
      </w:r>
      <w:r>
        <w:t>142</w:t>
      </w:r>
      <w:r>
        <w:fldChar w:fldCharType="end"/>
      </w:r>
    </w:p>
    <w:p w14:paraId="6C44C017" w14:textId="538ACAF3" w:rsidR="00600049" w:rsidRDefault="00600049">
      <w:pPr>
        <w:pStyle w:val="TOC4"/>
        <w:rPr>
          <w:rFonts w:asciiTheme="minorHAnsi" w:eastAsiaTheme="minorEastAsia" w:hAnsiTheme="minorHAnsi" w:cstheme="minorBidi"/>
          <w:sz w:val="22"/>
          <w:szCs w:val="22"/>
        </w:rPr>
      </w:pPr>
      <w:r w:rsidRPr="00B034BC">
        <w:rPr>
          <w:rFonts w:eastAsia="Malgun Gothic"/>
          <w:lang w:eastAsia="ja-JP"/>
        </w:rPr>
        <w:t>6.43.3.3</w:t>
      </w:r>
      <w:r>
        <w:rPr>
          <w:rFonts w:asciiTheme="minorHAnsi" w:eastAsiaTheme="minorEastAsia" w:hAnsiTheme="minorHAnsi" w:cstheme="minorBidi"/>
          <w:sz w:val="22"/>
          <w:szCs w:val="22"/>
        </w:rPr>
        <w:tab/>
      </w:r>
      <w:r w:rsidRPr="00B034BC">
        <w:rPr>
          <w:rFonts w:eastAsia="Malgun Gothic"/>
          <w:lang w:eastAsia="ja-JP"/>
        </w:rPr>
        <w:t>PDU session transferred to a new network slice in mobility scenario</w:t>
      </w:r>
      <w:r>
        <w:tab/>
      </w:r>
      <w:r>
        <w:fldChar w:fldCharType="begin" w:fldLock="1"/>
      </w:r>
      <w:r>
        <w:instrText xml:space="preserve"> PAGEREF _Toc112924059 \h </w:instrText>
      </w:r>
      <w:r>
        <w:fldChar w:fldCharType="separate"/>
      </w:r>
      <w:r>
        <w:t>142</w:t>
      </w:r>
      <w:r>
        <w:fldChar w:fldCharType="end"/>
      </w:r>
    </w:p>
    <w:p w14:paraId="248A1736" w14:textId="53B37D8C" w:rsidR="00600049" w:rsidRDefault="00600049">
      <w:pPr>
        <w:pStyle w:val="TOC3"/>
        <w:rPr>
          <w:rFonts w:asciiTheme="minorHAnsi" w:eastAsiaTheme="minorEastAsia" w:hAnsiTheme="minorHAnsi" w:cstheme="minorBidi"/>
          <w:sz w:val="22"/>
          <w:szCs w:val="22"/>
        </w:rPr>
      </w:pPr>
      <w:r w:rsidRPr="00B034BC">
        <w:rPr>
          <w:rFonts w:eastAsia="Malgun Gothic"/>
        </w:rPr>
        <w:t>6.43.4</w:t>
      </w:r>
      <w:r>
        <w:rPr>
          <w:rFonts w:asciiTheme="minorHAnsi" w:eastAsiaTheme="minorEastAsia" w:hAnsiTheme="minorHAnsi" w:cstheme="minorBidi"/>
          <w:sz w:val="22"/>
          <w:szCs w:val="22"/>
        </w:rPr>
        <w:tab/>
      </w:r>
      <w:r w:rsidRPr="00B034BC">
        <w:rPr>
          <w:rFonts w:eastAsia="Malgun Gothic"/>
        </w:rPr>
        <w:t>Impacts on services, entities and interfaces</w:t>
      </w:r>
      <w:r>
        <w:tab/>
      </w:r>
      <w:r>
        <w:fldChar w:fldCharType="begin" w:fldLock="1"/>
      </w:r>
      <w:r>
        <w:instrText xml:space="preserve"> PAGEREF _Toc112924060 \h </w:instrText>
      </w:r>
      <w:r>
        <w:fldChar w:fldCharType="separate"/>
      </w:r>
      <w:r>
        <w:t>143</w:t>
      </w:r>
      <w:r>
        <w:fldChar w:fldCharType="end"/>
      </w:r>
    </w:p>
    <w:p w14:paraId="60A938F9" w14:textId="11206A02" w:rsidR="00600049" w:rsidRDefault="00600049">
      <w:pPr>
        <w:pStyle w:val="TOC2"/>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Solution</w:t>
      </w:r>
      <w:r>
        <w:rPr>
          <w:lang w:eastAsia="zh-CN"/>
        </w:rPr>
        <w:t xml:space="preserve"> #44</w:t>
      </w:r>
      <w:r>
        <w:t>: Controlling UE access to the network per Network Slice on a per cell level granularity</w:t>
      </w:r>
      <w:r>
        <w:tab/>
      </w:r>
      <w:r>
        <w:fldChar w:fldCharType="begin" w:fldLock="1"/>
      </w:r>
      <w:r>
        <w:instrText xml:space="preserve"> PAGEREF _Toc112924061 \h </w:instrText>
      </w:r>
      <w:r>
        <w:fldChar w:fldCharType="separate"/>
      </w:r>
      <w:r>
        <w:t>143</w:t>
      </w:r>
      <w:r>
        <w:fldChar w:fldCharType="end"/>
      </w:r>
    </w:p>
    <w:p w14:paraId="56FB97CD" w14:textId="3BA3A955" w:rsidR="00600049" w:rsidRDefault="00600049">
      <w:pPr>
        <w:pStyle w:val="TOC3"/>
        <w:rPr>
          <w:rFonts w:asciiTheme="minorHAnsi" w:eastAsiaTheme="minorEastAsia" w:hAnsiTheme="minorHAnsi" w:cstheme="minorBidi"/>
          <w:sz w:val="22"/>
          <w:szCs w:val="22"/>
        </w:rPr>
      </w:pPr>
      <w:r>
        <w:rPr>
          <w:lang w:eastAsia="ko-KR"/>
        </w:rPr>
        <w:t>6.44.1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_Toc112924062 \h </w:instrText>
      </w:r>
      <w:r>
        <w:fldChar w:fldCharType="separate"/>
      </w:r>
      <w:r>
        <w:t>143</w:t>
      </w:r>
      <w:r>
        <w:fldChar w:fldCharType="end"/>
      </w:r>
    </w:p>
    <w:p w14:paraId="0CFB6A2B" w14:textId="6349976D" w:rsidR="00600049" w:rsidRDefault="00600049">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_Toc112924063 \h </w:instrText>
      </w:r>
      <w:r>
        <w:fldChar w:fldCharType="separate"/>
      </w:r>
      <w:r>
        <w:t>143</w:t>
      </w:r>
      <w:r>
        <w:fldChar w:fldCharType="end"/>
      </w:r>
    </w:p>
    <w:p w14:paraId="2424AD2B" w14:textId="4ABF28F2" w:rsidR="00600049" w:rsidRDefault="00600049">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Procedures</w:t>
      </w:r>
      <w:r>
        <w:tab/>
      </w:r>
      <w:r>
        <w:fldChar w:fldCharType="begin" w:fldLock="1"/>
      </w:r>
      <w:r>
        <w:instrText xml:space="preserve"> PAGEREF _Toc112924064 \h </w:instrText>
      </w:r>
      <w:r>
        <w:fldChar w:fldCharType="separate"/>
      </w:r>
      <w:r>
        <w:t>144</w:t>
      </w:r>
      <w:r>
        <w:fldChar w:fldCharType="end"/>
      </w:r>
    </w:p>
    <w:p w14:paraId="2E141148" w14:textId="141B23FC" w:rsidR="00600049" w:rsidRDefault="00600049">
      <w:pPr>
        <w:pStyle w:val="TOC4"/>
        <w:rPr>
          <w:rFonts w:asciiTheme="minorHAnsi" w:eastAsiaTheme="minorEastAsia" w:hAnsiTheme="minorHAnsi" w:cstheme="minorBidi"/>
          <w:sz w:val="22"/>
          <w:szCs w:val="22"/>
        </w:rPr>
      </w:pPr>
      <w:r>
        <w:t>6.44.3.1</w:t>
      </w:r>
      <w:r>
        <w:rPr>
          <w:rFonts w:asciiTheme="minorHAnsi" w:eastAsiaTheme="minorEastAsia" w:hAnsiTheme="minorHAnsi" w:cstheme="minorBidi"/>
          <w:sz w:val="22"/>
          <w:szCs w:val="22"/>
        </w:rPr>
        <w:tab/>
      </w:r>
      <w:r>
        <w:t>General</w:t>
      </w:r>
      <w:r>
        <w:tab/>
      </w:r>
      <w:r>
        <w:fldChar w:fldCharType="begin" w:fldLock="1"/>
      </w:r>
      <w:r>
        <w:instrText xml:space="preserve"> PAGEREF _Toc112924065 \h </w:instrText>
      </w:r>
      <w:r>
        <w:fldChar w:fldCharType="separate"/>
      </w:r>
      <w:r>
        <w:t>144</w:t>
      </w:r>
      <w:r>
        <w:fldChar w:fldCharType="end"/>
      </w:r>
    </w:p>
    <w:p w14:paraId="52E7B5A5" w14:textId="7813305B" w:rsidR="00600049" w:rsidRDefault="00600049">
      <w:pPr>
        <w:pStyle w:val="TOC4"/>
        <w:rPr>
          <w:rFonts w:asciiTheme="minorHAnsi" w:eastAsiaTheme="minorEastAsia" w:hAnsiTheme="minorHAnsi" w:cstheme="minorBidi"/>
          <w:sz w:val="22"/>
          <w:szCs w:val="22"/>
        </w:rPr>
      </w:pPr>
      <w:r>
        <w:t>6.44.3.2</w:t>
      </w:r>
      <w:r>
        <w:rPr>
          <w:rFonts w:asciiTheme="minorHAnsi" w:eastAsiaTheme="minorEastAsia" w:hAnsiTheme="minorHAnsi" w:cstheme="minorBidi"/>
          <w:sz w:val="22"/>
          <w:szCs w:val="22"/>
        </w:rPr>
        <w:tab/>
      </w:r>
      <w:r>
        <w:t>Mobility procedures</w:t>
      </w:r>
      <w:r>
        <w:tab/>
      </w:r>
      <w:r>
        <w:fldChar w:fldCharType="begin" w:fldLock="1"/>
      </w:r>
      <w:r>
        <w:instrText xml:space="preserve"> PAGEREF _Toc112924066 \h </w:instrText>
      </w:r>
      <w:r>
        <w:fldChar w:fldCharType="separate"/>
      </w:r>
      <w:r>
        <w:t>145</w:t>
      </w:r>
      <w:r>
        <w:fldChar w:fldCharType="end"/>
      </w:r>
    </w:p>
    <w:p w14:paraId="1E306784" w14:textId="75AF12F3" w:rsidR="00600049" w:rsidRDefault="00600049">
      <w:pPr>
        <w:pStyle w:val="TOC3"/>
        <w:rPr>
          <w:rFonts w:asciiTheme="minorHAnsi" w:eastAsiaTheme="minorEastAsia" w:hAnsiTheme="minorHAnsi" w:cstheme="minorBidi"/>
          <w:sz w:val="22"/>
          <w:szCs w:val="22"/>
        </w:rPr>
      </w:pPr>
      <w:r>
        <w:rPr>
          <w:lang w:eastAsia="zh-CN"/>
        </w:rPr>
        <w:t>6.44.4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_Toc112924067 \h </w:instrText>
      </w:r>
      <w:r>
        <w:fldChar w:fldCharType="separate"/>
      </w:r>
      <w:r>
        <w:t>145</w:t>
      </w:r>
      <w:r>
        <w:fldChar w:fldCharType="end"/>
      </w:r>
    </w:p>
    <w:p w14:paraId="41FFEDFF" w14:textId="220B49F8" w:rsidR="00600049" w:rsidRDefault="00600049">
      <w:pPr>
        <w:pStyle w:val="TOC2"/>
        <w:rPr>
          <w:rFonts w:asciiTheme="minorHAnsi" w:eastAsiaTheme="minorEastAsia" w:hAnsiTheme="minorHAnsi" w:cstheme="minorBidi"/>
          <w:sz w:val="22"/>
          <w:szCs w:val="22"/>
        </w:rPr>
      </w:pPr>
      <w:r>
        <w:rPr>
          <w:lang w:eastAsia="zh-CN"/>
        </w:rPr>
        <w:lastRenderedPageBreak/>
        <w:t>6.45</w:t>
      </w:r>
      <w:r>
        <w:rPr>
          <w:rFonts w:asciiTheme="minorHAnsi" w:eastAsiaTheme="minorEastAsia" w:hAnsiTheme="minorHAnsi" w:cstheme="minorBidi"/>
          <w:sz w:val="22"/>
          <w:szCs w:val="22"/>
        </w:rPr>
        <w:tab/>
      </w:r>
      <w:r>
        <w:t>Solution</w:t>
      </w:r>
      <w:r>
        <w:rPr>
          <w:lang w:eastAsia="zh-CN"/>
        </w:rPr>
        <w:t xml:space="preserve"> #45</w:t>
      </w:r>
      <w:r>
        <w:t xml:space="preserve">: </w:t>
      </w:r>
      <w:r w:rsidRPr="00B034BC">
        <w:rPr>
          <w:rFonts w:eastAsiaTheme="minorEastAsia"/>
          <w:lang w:eastAsia="zh-CN"/>
        </w:rPr>
        <w:t>Constrained Service Area</w:t>
      </w:r>
      <w:r>
        <w:rPr>
          <w:lang w:eastAsia="zh-CN"/>
        </w:rPr>
        <w:t xml:space="preserve"> for the Network Slice</w:t>
      </w:r>
      <w:r>
        <w:tab/>
      </w:r>
      <w:r>
        <w:fldChar w:fldCharType="begin" w:fldLock="1"/>
      </w:r>
      <w:r>
        <w:instrText xml:space="preserve"> PAGEREF _Toc112924068 \h </w:instrText>
      </w:r>
      <w:r>
        <w:fldChar w:fldCharType="separate"/>
      </w:r>
      <w:r>
        <w:t>145</w:t>
      </w:r>
      <w:r>
        <w:fldChar w:fldCharType="end"/>
      </w:r>
    </w:p>
    <w:p w14:paraId="125A2E93" w14:textId="0D29B6C6" w:rsidR="00600049" w:rsidRDefault="00600049">
      <w:pPr>
        <w:pStyle w:val="TOC3"/>
        <w:rPr>
          <w:rFonts w:asciiTheme="minorHAnsi" w:eastAsiaTheme="minorEastAsia" w:hAnsiTheme="minorHAnsi" w:cstheme="minorBidi"/>
          <w:sz w:val="22"/>
          <w:szCs w:val="22"/>
        </w:rPr>
      </w:pPr>
      <w:r>
        <w:rPr>
          <w:lang w:eastAsia="ko-KR"/>
        </w:rPr>
        <w:t>6.45.1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_Toc112924069 \h </w:instrText>
      </w:r>
      <w:r>
        <w:fldChar w:fldCharType="separate"/>
      </w:r>
      <w:r>
        <w:t>145</w:t>
      </w:r>
      <w:r>
        <w:fldChar w:fldCharType="end"/>
      </w:r>
    </w:p>
    <w:p w14:paraId="28B97633" w14:textId="3461A8A0" w:rsidR="00600049" w:rsidRDefault="00600049">
      <w:pPr>
        <w:pStyle w:val="TOC3"/>
        <w:rPr>
          <w:rFonts w:asciiTheme="minorHAnsi" w:eastAsiaTheme="minorEastAsia" w:hAnsiTheme="minorHAnsi" w:cstheme="minorBidi"/>
          <w:sz w:val="22"/>
          <w:szCs w:val="22"/>
        </w:rPr>
      </w:pPr>
      <w:r>
        <w:t>6.</w:t>
      </w:r>
      <w:r>
        <w:rPr>
          <w:lang w:eastAsia="ko-KR"/>
        </w:rPr>
        <w:t>45</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_Toc112924070 \h </w:instrText>
      </w:r>
      <w:r>
        <w:fldChar w:fldCharType="separate"/>
      </w:r>
      <w:r>
        <w:t>145</w:t>
      </w:r>
      <w:r>
        <w:fldChar w:fldCharType="end"/>
      </w:r>
    </w:p>
    <w:p w14:paraId="6DF8503A" w14:textId="494AD139" w:rsidR="00600049" w:rsidRDefault="00600049">
      <w:pPr>
        <w:pStyle w:val="TOC3"/>
        <w:rPr>
          <w:rFonts w:asciiTheme="minorHAnsi" w:eastAsiaTheme="minorEastAsia" w:hAnsiTheme="minorHAnsi" w:cstheme="minorBidi"/>
          <w:sz w:val="22"/>
          <w:szCs w:val="22"/>
        </w:rPr>
      </w:pPr>
      <w:r>
        <w:t>6.</w:t>
      </w:r>
      <w:r>
        <w:rPr>
          <w:lang w:eastAsia="ko-KR"/>
        </w:rPr>
        <w:t>45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_Toc112924071 \h </w:instrText>
      </w:r>
      <w:r>
        <w:fldChar w:fldCharType="separate"/>
      </w:r>
      <w:r>
        <w:t>146</w:t>
      </w:r>
      <w:r>
        <w:fldChar w:fldCharType="end"/>
      </w:r>
    </w:p>
    <w:p w14:paraId="6A2AA8C5" w14:textId="172568DB" w:rsidR="00600049" w:rsidRDefault="00600049">
      <w:pPr>
        <w:pStyle w:val="TOC4"/>
        <w:rPr>
          <w:rFonts w:asciiTheme="minorHAnsi" w:eastAsiaTheme="minorEastAsia" w:hAnsiTheme="minorHAnsi" w:cstheme="minorBidi"/>
          <w:sz w:val="22"/>
          <w:szCs w:val="22"/>
        </w:rPr>
      </w:pPr>
      <w:r>
        <w:t>6.45.3.1</w:t>
      </w:r>
      <w:r>
        <w:rPr>
          <w:rFonts w:asciiTheme="minorHAnsi" w:eastAsiaTheme="minorEastAsia" w:hAnsiTheme="minorHAnsi" w:cstheme="minorBidi"/>
          <w:sz w:val="22"/>
          <w:szCs w:val="22"/>
        </w:rPr>
        <w:tab/>
      </w:r>
      <w:r>
        <w:t>Configuration of Constrained Service Area information</w:t>
      </w:r>
      <w:r>
        <w:tab/>
      </w:r>
      <w:r>
        <w:fldChar w:fldCharType="begin" w:fldLock="1"/>
      </w:r>
      <w:r>
        <w:instrText xml:space="preserve"> PAGEREF _Toc112924072 \h </w:instrText>
      </w:r>
      <w:r>
        <w:fldChar w:fldCharType="separate"/>
      </w:r>
      <w:r>
        <w:t>146</w:t>
      </w:r>
      <w:r>
        <w:fldChar w:fldCharType="end"/>
      </w:r>
    </w:p>
    <w:p w14:paraId="01997665" w14:textId="71F67E35" w:rsidR="00600049" w:rsidRDefault="00600049">
      <w:pPr>
        <w:pStyle w:val="TOC4"/>
        <w:rPr>
          <w:rFonts w:asciiTheme="minorHAnsi" w:eastAsiaTheme="minorEastAsia" w:hAnsiTheme="minorHAnsi" w:cstheme="minorBidi"/>
          <w:sz w:val="22"/>
          <w:szCs w:val="22"/>
        </w:rPr>
      </w:pPr>
      <w:r>
        <w:t>6.45.3.2</w:t>
      </w:r>
      <w:r>
        <w:rPr>
          <w:rFonts w:asciiTheme="minorHAnsi" w:eastAsiaTheme="minorEastAsia" w:hAnsiTheme="minorHAnsi" w:cstheme="minorBidi"/>
          <w:sz w:val="22"/>
          <w:szCs w:val="22"/>
        </w:rPr>
        <w:tab/>
      </w:r>
      <w:r>
        <w:t>UE mobility</w:t>
      </w:r>
      <w:r>
        <w:tab/>
      </w:r>
      <w:r>
        <w:fldChar w:fldCharType="begin" w:fldLock="1"/>
      </w:r>
      <w:r>
        <w:instrText xml:space="preserve"> PAGEREF _Toc112924073 \h </w:instrText>
      </w:r>
      <w:r>
        <w:fldChar w:fldCharType="separate"/>
      </w:r>
      <w:r>
        <w:t>146</w:t>
      </w:r>
      <w:r>
        <w:fldChar w:fldCharType="end"/>
      </w:r>
    </w:p>
    <w:p w14:paraId="775FB896" w14:textId="040804E2" w:rsidR="00600049" w:rsidRDefault="00600049">
      <w:pPr>
        <w:pStyle w:val="TOC3"/>
        <w:rPr>
          <w:rFonts w:asciiTheme="minorHAnsi" w:eastAsiaTheme="minorEastAsia" w:hAnsiTheme="minorHAnsi" w:cstheme="minorBidi"/>
          <w:sz w:val="22"/>
          <w:szCs w:val="22"/>
        </w:rPr>
      </w:pPr>
      <w:r>
        <w:rPr>
          <w:lang w:eastAsia="zh-CN"/>
        </w:rPr>
        <w:t>6.45.4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_Toc112924074 \h </w:instrText>
      </w:r>
      <w:r>
        <w:fldChar w:fldCharType="separate"/>
      </w:r>
      <w:r>
        <w:t>146</w:t>
      </w:r>
      <w:r>
        <w:fldChar w:fldCharType="end"/>
      </w:r>
    </w:p>
    <w:p w14:paraId="2E393FAA" w14:textId="426EA6BF" w:rsidR="00600049" w:rsidRDefault="00600049">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 xml:space="preserve">Solution #46: </w:t>
      </w:r>
      <w:r w:rsidRPr="00B034BC">
        <w:rPr>
          <w:rFonts w:cs="Arial"/>
        </w:rPr>
        <w:t>Controlling network slice based on UE's inactive PDN connection</w:t>
      </w:r>
      <w:r>
        <w:tab/>
      </w:r>
      <w:r>
        <w:fldChar w:fldCharType="begin" w:fldLock="1"/>
      </w:r>
      <w:r>
        <w:instrText xml:space="preserve"> PAGEREF _Toc112924075 \h </w:instrText>
      </w:r>
      <w:r>
        <w:fldChar w:fldCharType="separate"/>
      </w:r>
      <w:r>
        <w:t>146</w:t>
      </w:r>
      <w:r>
        <w:fldChar w:fldCharType="end"/>
      </w:r>
    </w:p>
    <w:p w14:paraId="654C34CC" w14:textId="741BD018" w:rsidR="00600049" w:rsidRDefault="00600049">
      <w:pPr>
        <w:pStyle w:val="TOC3"/>
        <w:rPr>
          <w:rFonts w:asciiTheme="minorHAnsi" w:eastAsiaTheme="minorEastAsia" w:hAnsiTheme="minorHAnsi" w:cstheme="minorBidi"/>
          <w:sz w:val="22"/>
          <w:szCs w:val="22"/>
        </w:rPr>
      </w:pPr>
      <w:r>
        <w:rPr>
          <w:lang w:eastAsia="ko-KR"/>
        </w:rPr>
        <w:t>6</w:t>
      </w:r>
      <w:r>
        <w:rPr>
          <w:lang w:eastAsia="zh-CN"/>
        </w:rPr>
        <w:t>.46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_Toc112924076 \h </w:instrText>
      </w:r>
      <w:r>
        <w:fldChar w:fldCharType="separate"/>
      </w:r>
      <w:r>
        <w:t>146</w:t>
      </w:r>
      <w:r>
        <w:fldChar w:fldCharType="end"/>
      </w:r>
    </w:p>
    <w:p w14:paraId="3792605C" w14:textId="6A8BAC8D" w:rsidR="00600049" w:rsidRDefault="00600049">
      <w:pPr>
        <w:pStyle w:val="TOC3"/>
        <w:rPr>
          <w:rFonts w:asciiTheme="minorHAnsi" w:eastAsiaTheme="minorEastAsia" w:hAnsiTheme="minorHAnsi" w:cstheme="minorBidi"/>
          <w:sz w:val="22"/>
          <w:szCs w:val="22"/>
        </w:rPr>
      </w:pPr>
      <w:r>
        <w:t>6.46.2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_Toc112924077 \h </w:instrText>
      </w:r>
      <w:r>
        <w:fldChar w:fldCharType="separate"/>
      </w:r>
      <w:r>
        <w:t>146</w:t>
      </w:r>
      <w:r>
        <w:fldChar w:fldCharType="end"/>
      </w:r>
    </w:p>
    <w:p w14:paraId="058772A1" w14:textId="6711DF5A" w:rsidR="00600049" w:rsidRDefault="00600049">
      <w:pPr>
        <w:pStyle w:val="TOC3"/>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Procedures</w:t>
      </w:r>
      <w:r>
        <w:tab/>
      </w:r>
      <w:r>
        <w:fldChar w:fldCharType="begin" w:fldLock="1"/>
      </w:r>
      <w:r>
        <w:instrText xml:space="preserve"> PAGEREF _Toc112924078 \h </w:instrText>
      </w:r>
      <w:r>
        <w:fldChar w:fldCharType="separate"/>
      </w:r>
      <w:r>
        <w:t>147</w:t>
      </w:r>
      <w:r>
        <w:fldChar w:fldCharType="end"/>
      </w:r>
    </w:p>
    <w:p w14:paraId="38454FB9" w14:textId="1EB673EF" w:rsidR="00600049" w:rsidRDefault="00600049">
      <w:pPr>
        <w:pStyle w:val="TOC3"/>
        <w:rPr>
          <w:rFonts w:asciiTheme="minorHAnsi" w:eastAsiaTheme="minorEastAsia" w:hAnsiTheme="minorHAnsi" w:cstheme="minorBidi"/>
          <w:sz w:val="22"/>
          <w:szCs w:val="22"/>
        </w:rPr>
      </w:pPr>
      <w:r>
        <w:rPr>
          <w:lang w:eastAsia="zh-CN"/>
        </w:rPr>
        <w:t>6.46.4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_Toc112924079 \h </w:instrText>
      </w:r>
      <w:r>
        <w:fldChar w:fldCharType="separate"/>
      </w:r>
      <w:r>
        <w:t>147</w:t>
      </w:r>
      <w:r>
        <w:fldChar w:fldCharType="end"/>
      </w:r>
    </w:p>
    <w:p w14:paraId="56103FC0" w14:textId="0BA8EBB6" w:rsidR="00600049" w:rsidRDefault="00600049">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_Toc112924080 \h </w:instrText>
      </w:r>
      <w:r>
        <w:fldChar w:fldCharType="separate"/>
      </w:r>
      <w:r>
        <w:t>147</w:t>
      </w:r>
      <w:r>
        <w:fldChar w:fldCharType="end"/>
      </w:r>
    </w:p>
    <w:p w14:paraId="486A96E5" w14:textId="032D3710" w:rsidR="00600049" w:rsidRDefault="00600049">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Evaluation for KI#4</w:t>
      </w:r>
      <w:r>
        <w:tab/>
      </w:r>
      <w:r>
        <w:fldChar w:fldCharType="begin" w:fldLock="1"/>
      </w:r>
      <w:r>
        <w:instrText xml:space="preserve"> PAGEREF _Toc112924081 \h </w:instrText>
      </w:r>
      <w:r>
        <w:fldChar w:fldCharType="separate"/>
      </w:r>
      <w:r>
        <w:t>147</w:t>
      </w:r>
      <w:r>
        <w:fldChar w:fldCharType="end"/>
      </w:r>
    </w:p>
    <w:p w14:paraId="3C2BA97B" w14:textId="2D412D23" w:rsidR="00600049" w:rsidRDefault="0060004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_Toc112924082 \h </w:instrText>
      </w:r>
      <w:r>
        <w:fldChar w:fldCharType="separate"/>
      </w:r>
      <w:r>
        <w:t>147</w:t>
      </w:r>
      <w:r>
        <w:fldChar w:fldCharType="end"/>
      </w:r>
    </w:p>
    <w:p w14:paraId="7211A8CD" w14:textId="57DE0EDA" w:rsidR="00600049" w:rsidRDefault="00600049">
      <w:pPr>
        <w:pStyle w:val="TOC2"/>
        <w:rPr>
          <w:rFonts w:asciiTheme="minorHAnsi" w:eastAsiaTheme="minorEastAsia" w:hAnsiTheme="minorHAnsi" w:cstheme="minorBidi"/>
          <w:sz w:val="22"/>
          <w:szCs w:val="22"/>
        </w:rPr>
      </w:pPr>
      <w:r>
        <w:rPr>
          <w:lang w:eastAsia="zh-CN"/>
        </w:rPr>
        <w:t>8.X</w:t>
      </w:r>
      <w:r>
        <w:rPr>
          <w:rFonts w:asciiTheme="minorHAnsi" w:eastAsiaTheme="minorEastAsia" w:hAnsiTheme="minorHAnsi" w:cstheme="minorBidi"/>
          <w:sz w:val="22"/>
          <w:szCs w:val="22"/>
        </w:rPr>
        <w:tab/>
      </w:r>
      <w:r>
        <w:t>Conclusions</w:t>
      </w:r>
      <w:r>
        <w:rPr>
          <w:lang w:eastAsia="zh-CN"/>
        </w:rPr>
        <w:t xml:space="preserve"> for Key Issue #X</w:t>
      </w:r>
      <w:r>
        <w:tab/>
      </w:r>
      <w:r>
        <w:fldChar w:fldCharType="begin" w:fldLock="1"/>
      </w:r>
      <w:r>
        <w:instrText xml:space="preserve"> PAGEREF _Toc112924083 \h </w:instrText>
      </w:r>
      <w:r>
        <w:fldChar w:fldCharType="separate"/>
      </w:r>
      <w:r>
        <w:t>147</w:t>
      </w:r>
      <w:r>
        <w:fldChar w:fldCharType="end"/>
      </w:r>
    </w:p>
    <w:p w14:paraId="2A85A780" w14:textId="37C66077" w:rsidR="00600049" w:rsidRDefault="00600049">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_Toc112924084 \h </w:instrText>
      </w:r>
      <w:r>
        <w:fldChar w:fldCharType="separate"/>
      </w:r>
      <w:r>
        <w:t>148</w:t>
      </w:r>
      <w:r>
        <w:fldChar w:fldCharType="end"/>
      </w:r>
    </w:p>
    <w:p w14:paraId="11063E0D" w14:textId="6477AA0C" w:rsidR="00185D56" w:rsidRPr="00042036" w:rsidRDefault="00185D56">
      <w:r w:rsidRPr="004D3578">
        <w:rPr>
          <w:noProof/>
          <w:sz w:val="22"/>
        </w:rPr>
        <w:fldChar w:fldCharType="end"/>
      </w:r>
    </w:p>
    <w:p w14:paraId="03993004" w14:textId="30ED2061" w:rsidR="00080512" w:rsidRPr="00042036" w:rsidRDefault="00080512" w:rsidP="00185D56">
      <w:pPr>
        <w:pStyle w:val="Heading1"/>
      </w:pPr>
      <w:r w:rsidRPr="00185D56">
        <w:br w:type="page"/>
      </w:r>
      <w:bookmarkStart w:id="14" w:name="foreword"/>
      <w:bookmarkStart w:id="15" w:name="_Toc97057157"/>
      <w:bookmarkStart w:id="16" w:name="_Toc97266735"/>
      <w:bookmarkStart w:id="17" w:name="_Toc104302355"/>
      <w:bookmarkStart w:id="18" w:name="_Toc104359320"/>
      <w:bookmarkStart w:id="19" w:name="_Toc112923137"/>
      <w:bookmarkStart w:id="20" w:name="_Toc112923771"/>
      <w:bookmarkEnd w:id="14"/>
      <w:r w:rsidRPr="00185D56">
        <w:lastRenderedPageBreak/>
        <w:t>Foreword</w:t>
      </w:r>
      <w:bookmarkEnd w:id="15"/>
      <w:bookmarkEnd w:id="16"/>
      <w:bookmarkEnd w:id="17"/>
      <w:bookmarkEnd w:id="18"/>
      <w:bookmarkEnd w:id="19"/>
      <w:bookmarkEnd w:id="20"/>
    </w:p>
    <w:p w14:paraId="2511FBFA" w14:textId="508A6199" w:rsidR="00080512" w:rsidRPr="00042036" w:rsidRDefault="00080512">
      <w:r w:rsidRPr="00042036">
        <w:t xml:space="preserve">This Technical </w:t>
      </w:r>
      <w:bookmarkStart w:id="21" w:name="spectype3"/>
      <w:r w:rsidR="00602AEA" w:rsidRPr="00042036">
        <w:t>Report</w:t>
      </w:r>
      <w:bookmarkEnd w:id="21"/>
      <w:r w:rsidRPr="00042036">
        <w:t xml:space="preserve"> has been produced by the 3</w:t>
      </w:r>
      <w:r w:rsidR="00F04712" w:rsidRPr="00042036">
        <w:t>rd</w:t>
      </w:r>
      <w:r w:rsidRPr="00042036">
        <w:t xml:space="preserve"> Generation Partnership Project (3GPP).</w:t>
      </w:r>
    </w:p>
    <w:p w14:paraId="3DFC7B77" w14:textId="77777777" w:rsidR="00080512" w:rsidRPr="00042036" w:rsidRDefault="00080512">
      <w:r w:rsidRPr="000420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042036" w:rsidRDefault="00080512">
      <w:pPr>
        <w:pStyle w:val="B1"/>
      </w:pPr>
      <w:r w:rsidRPr="00042036">
        <w:t>Version x.y.z</w:t>
      </w:r>
    </w:p>
    <w:p w14:paraId="580463B0" w14:textId="77777777" w:rsidR="00080512" w:rsidRPr="00042036" w:rsidRDefault="00080512">
      <w:pPr>
        <w:pStyle w:val="B1"/>
      </w:pPr>
      <w:r w:rsidRPr="00042036">
        <w:t>where:</w:t>
      </w:r>
    </w:p>
    <w:p w14:paraId="3B71368C" w14:textId="77777777" w:rsidR="00080512" w:rsidRPr="00042036" w:rsidRDefault="00080512">
      <w:pPr>
        <w:pStyle w:val="B2"/>
      </w:pPr>
      <w:r w:rsidRPr="00042036">
        <w:t>x</w:t>
      </w:r>
      <w:r w:rsidRPr="00042036">
        <w:tab/>
        <w:t>the first digit:</w:t>
      </w:r>
    </w:p>
    <w:p w14:paraId="01466A03" w14:textId="77777777" w:rsidR="00080512" w:rsidRPr="00042036" w:rsidRDefault="00080512">
      <w:pPr>
        <w:pStyle w:val="B3"/>
      </w:pPr>
      <w:r w:rsidRPr="00042036">
        <w:t>1</w:t>
      </w:r>
      <w:r w:rsidRPr="00042036">
        <w:tab/>
        <w:t>presented to TSG for information;</w:t>
      </w:r>
    </w:p>
    <w:p w14:paraId="055D9DB4" w14:textId="77777777" w:rsidR="00080512" w:rsidRPr="00042036" w:rsidRDefault="00080512">
      <w:pPr>
        <w:pStyle w:val="B3"/>
      </w:pPr>
      <w:r w:rsidRPr="00042036">
        <w:t>2</w:t>
      </w:r>
      <w:r w:rsidRPr="00042036">
        <w:tab/>
        <w:t>presented to TSG for approval;</w:t>
      </w:r>
    </w:p>
    <w:p w14:paraId="7377C719" w14:textId="77777777" w:rsidR="00080512" w:rsidRPr="00042036" w:rsidRDefault="00080512">
      <w:pPr>
        <w:pStyle w:val="B3"/>
      </w:pPr>
      <w:r w:rsidRPr="00042036">
        <w:t>3</w:t>
      </w:r>
      <w:r w:rsidRPr="00042036">
        <w:tab/>
        <w:t>or greater indicates TSG approved document under change control.</w:t>
      </w:r>
    </w:p>
    <w:p w14:paraId="551E0512" w14:textId="77777777" w:rsidR="00080512" w:rsidRPr="00042036" w:rsidRDefault="00080512">
      <w:pPr>
        <w:pStyle w:val="B2"/>
      </w:pPr>
      <w:r w:rsidRPr="00042036">
        <w:t>y</w:t>
      </w:r>
      <w:r w:rsidRPr="00042036">
        <w:tab/>
        <w:t>the second digit is incremented for all changes of substance, i.e. technical enhancements, corrections, updates, etc.</w:t>
      </w:r>
    </w:p>
    <w:p w14:paraId="7BB56F35" w14:textId="77777777" w:rsidR="00080512" w:rsidRPr="00042036" w:rsidRDefault="00080512">
      <w:pPr>
        <w:pStyle w:val="B2"/>
      </w:pPr>
      <w:r w:rsidRPr="00042036">
        <w:t>z</w:t>
      </w:r>
      <w:r w:rsidRPr="00042036">
        <w:tab/>
        <w:t>the third digit is incremented when editorial only changes have been incorporated in the document.</w:t>
      </w:r>
    </w:p>
    <w:p w14:paraId="7300ED02" w14:textId="77777777" w:rsidR="008C384C" w:rsidRPr="00042036" w:rsidRDefault="008C384C" w:rsidP="008C384C">
      <w:r w:rsidRPr="00042036">
        <w:t xml:space="preserve">In </w:t>
      </w:r>
      <w:r w:rsidR="0074026F" w:rsidRPr="00042036">
        <w:t>the present</w:t>
      </w:r>
      <w:r w:rsidRPr="00042036">
        <w:t xml:space="preserve"> document, modal verbs have the following meanings:</w:t>
      </w:r>
    </w:p>
    <w:p w14:paraId="059166D5" w14:textId="680AAA4B" w:rsidR="008C384C" w:rsidRPr="00042036" w:rsidRDefault="008C384C" w:rsidP="00774DA4">
      <w:pPr>
        <w:pStyle w:val="EX"/>
      </w:pPr>
      <w:r w:rsidRPr="00042036">
        <w:rPr>
          <w:b/>
        </w:rPr>
        <w:t>shall</w:t>
      </w:r>
      <w:r w:rsidR="00333F85" w:rsidRPr="00042036">
        <w:tab/>
      </w:r>
      <w:r w:rsidRPr="00042036">
        <w:t>indicates a mandatory requirement to do something</w:t>
      </w:r>
    </w:p>
    <w:p w14:paraId="3622ABA8" w14:textId="77777777" w:rsidR="008C384C" w:rsidRPr="00042036" w:rsidRDefault="008C384C" w:rsidP="00774DA4">
      <w:pPr>
        <w:pStyle w:val="EX"/>
      </w:pPr>
      <w:r w:rsidRPr="00042036">
        <w:rPr>
          <w:b/>
        </w:rPr>
        <w:t>shall not</w:t>
      </w:r>
      <w:r w:rsidRPr="00042036">
        <w:tab/>
        <w:t>indicates an interdiction (</w:t>
      </w:r>
      <w:r w:rsidR="001F1132" w:rsidRPr="00042036">
        <w:t>prohibition</w:t>
      </w:r>
      <w:r w:rsidRPr="00042036">
        <w:t>) to do something</w:t>
      </w:r>
    </w:p>
    <w:p w14:paraId="6B20214C" w14:textId="55030843" w:rsidR="00BA19ED" w:rsidRPr="00042036" w:rsidRDefault="00BA19ED" w:rsidP="00A27486">
      <w:r w:rsidRPr="00042036">
        <w:t xml:space="preserve">The constructions </w:t>
      </w:r>
      <w:r w:rsidR="00494EEF" w:rsidRPr="00042036">
        <w:t>"</w:t>
      </w:r>
      <w:r w:rsidRPr="00042036">
        <w:t>shall</w:t>
      </w:r>
      <w:r w:rsidR="00494EEF" w:rsidRPr="00042036">
        <w:t>"</w:t>
      </w:r>
      <w:r w:rsidRPr="00042036">
        <w:t xml:space="preserve"> and </w:t>
      </w:r>
      <w:r w:rsidR="00494EEF" w:rsidRPr="00042036">
        <w:t>"</w:t>
      </w:r>
      <w:r w:rsidRPr="00042036">
        <w:t>shall not</w:t>
      </w:r>
      <w:r w:rsidR="00494EEF" w:rsidRPr="00042036">
        <w:t>"</w:t>
      </w:r>
      <w:r w:rsidRPr="00042036">
        <w:t xml:space="preserve"> are confined to the context of normative provisions</w:t>
      </w:r>
      <w:r w:rsidR="00344785" w:rsidRPr="00042036">
        <w:t xml:space="preserve"> and</w:t>
      </w:r>
      <w:r w:rsidRPr="00042036">
        <w:t xml:space="preserve"> do not appear in Technical Reports.</w:t>
      </w:r>
    </w:p>
    <w:p w14:paraId="4AAA5592" w14:textId="19F02E59" w:rsidR="00C1496A" w:rsidRPr="00042036" w:rsidRDefault="00C1496A" w:rsidP="00A27486">
      <w:r w:rsidRPr="00042036">
        <w:t xml:space="preserve">The constructions </w:t>
      </w:r>
      <w:r w:rsidR="00494EEF" w:rsidRPr="00042036">
        <w:t>"</w:t>
      </w:r>
      <w:r w:rsidRPr="00042036">
        <w:t>must</w:t>
      </w:r>
      <w:r w:rsidR="00494EEF" w:rsidRPr="00042036">
        <w:t>"</w:t>
      </w:r>
      <w:r w:rsidRPr="00042036">
        <w:t xml:space="preserve"> and </w:t>
      </w:r>
      <w:r w:rsidR="00494EEF" w:rsidRPr="00042036">
        <w:t>"</w:t>
      </w:r>
      <w:r w:rsidRPr="00042036">
        <w:t>must not</w:t>
      </w:r>
      <w:r w:rsidR="00494EEF" w:rsidRPr="00042036">
        <w:t>"</w:t>
      </w:r>
      <w:r w:rsidRPr="00042036">
        <w:t xml:space="preserve"> are not used as substitutes for </w:t>
      </w:r>
      <w:r w:rsidR="00494EEF" w:rsidRPr="00042036">
        <w:t>"</w:t>
      </w:r>
      <w:r w:rsidRPr="00042036">
        <w:t>shall</w:t>
      </w:r>
      <w:r w:rsidR="00494EEF" w:rsidRPr="00042036">
        <w:t>"</w:t>
      </w:r>
      <w:r w:rsidRPr="00042036">
        <w:t xml:space="preserve"> and </w:t>
      </w:r>
      <w:r w:rsidR="00494EEF" w:rsidRPr="00042036">
        <w:t>"</w:t>
      </w:r>
      <w:r w:rsidRPr="00042036">
        <w:t>shall not</w:t>
      </w:r>
      <w:r w:rsidR="00494EEF" w:rsidRPr="00042036">
        <w:t>"</w:t>
      </w:r>
      <w:r w:rsidRPr="00042036">
        <w:t>. Their use is avoided insofar as possible</w:t>
      </w:r>
      <w:r w:rsidR="00344785" w:rsidRPr="00042036">
        <w:t xml:space="preserve"> and</w:t>
      </w:r>
      <w:r w:rsidRPr="00042036">
        <w:t xml:space="preserve"> </w:t>
      </w:r>
      <w:r w:rsidR="001F1132" w:rsidRPr="00042036">
        <w:t xml:space="preserve">they </w:t>
      </w:r>
      <w:r w:rsidRPr="00042036">
        <w:t xml:space="preserve">are </w:t>
      </w:r>
      <w:r w:rsidR="001F1132" w:rsidRPr="00042036">
        <w:t>not</w:t>
      </w:r>
      <w:r w:rsidRPr="00042036">
        <w:t xml:space="preserve"> used in a normative context except in a direct citation from an external, referenced, non-3GPP document, or so as to maintain continuity of style when extending or modifying the provisions of such a referenced document.</w:t>
      </w:r>
    </w:p>
    <w:p w14:paraId="03A1B0B6" w14:textId="2E101FF8" w:rsidR="008C384C" w:rsidRPr="00042036" w:rsidRDefault="008C384C" w:rsidP="00774DA4">
      <w:pPr>
        <w:pStyle w:val="EX"/>
      </w:pPr>
      <w:r w:rsidRPr="00042036">
        <w:rPr>
          <w:b/>
        </w:rPr>
        <w:t>should</w:t>
      </w:r>
      <w:r w:rsidR="00333F85" w:rsidRPr="00042036">
        <w:tab/>
      </w:r>
      <w:r w:rsidRPr="00042036">
        <w:t>indicates a recommendation to do something</w:t>
      </w:r>
    </w:p>
    <w:p w14:paraId="6D04F475" w14:textId="77777777" w:rsidR="008C384C" w:rsidRPr="00042036" w:rsidRDefault="008C384C" w:rsidP="00774DA4">
      <w:pPr>
        <w:pStyle w:val="EX"/>
      </w:pPr>
      <w:r w:rsidRPr="00042036">
        <w:rPr>
          <w:b/>
        </w:rPr>
        <w:t>should not</w:t>
      </w:r>
      <w:r w:rsidRPr="00042036">
        <w:tab/>
        <w:t>indicates a recommendation not to do something</w:t>
      </w:r>
    </w:p>
    <w:p w14:paraId="72230B23" w14:textId="1AC67718" w:rsidR="008C384C" w:rsidRPr="00042036" w:rsidRDefault="008C384C" w:rsidP="00774DA4">
      <w:pPr>
        <w:pStyle w:val="EX"/>
      </w:pPr>
      <w:r w:rsidRPr="00042036">
        <w:rPr>
          <w:b/>
        </w:rPr>
        <w:t>may</w:t>
      </w:r>
      <w:r w:rsidR="00333F85" w:rsidRPr="00042036">
        <w:tab/>
      </w:r>
      <w:r w:rsidRPr="00042036">
        <w:t>indicates permission to do something</w:t>
      </w:r>
    </w:p>
    <w:p w14:paraId="456F2770" w14:textId="77777777" w:rsidR="008C384C" w:rsidRPr="00042036" w:rsidRDefault="008C384C" w:rsidP="00774DA4">
      <w:pPr>
        <w:pStyle w:val="EX"/>
      </w:pPr>
      <w:r w:rsidRPr="00042036">
        <w:rPr>
          <w:b/>
        </w:rPr>
        <w:t>need not</w:t>
      </w:r>
      <w:r w:rsidRPr="00042036">
        <w:tab/>
        <w:t>indicates permission not to do something</w:t>
      </w:r>
    </w:p>
    <w:p w14:paraId="5448D8EA" w14:textId="79FC0637" w:rsidR="008C384C" w:rsidRPr="00042036" w:rsidRDefault="008C384C" w:rsidP="00A27486">
      <w:r w:rsidRPr="00042036">
        <w:t xml:space="preserve">The construction </w:t>
      </w:r>
      <w:r w:rsidR="00494EEF" w:rsidRPr="00042036">
        <w:t>"</w:t>
      </w:r>
      <w:r w:rsidRPr="00042036">
        <w:t>may not</w:t>
      </w:r>
      <w:r w:rsidR="00494EEF" w:rsidRPr="00042036">
        <w:t>"</w:t>
      </w:r>
      <w:r w:rsidRPr="00042036">
        <w:t xml:space="preserve"> is ambiguous</w:t>
      </w:r>
      <w:r w:rsidR="001F1132" w:rsidRPr="00042036">
        <w:t xml:space="preserve"> </w:t>
      </w:r>
      <w:r w:rsidRPr="00042036">
        <w:t xml:space="preserve">and </w:t>
      </w:r>
      <w:r w:rsidR="00774DA4" w:rsidRPr="00042036">
        <w:t>is not</w:t>
      </w:r>
      <w:r w:rsidR="00F9008D" w:rsidRPr="00042036">
        <w:t xml:space="preserve"> </w:t>
      </w:r>
      <w:r w:rsidRPr="00042036">
        <w:t>used in normative elements.</w:t>
      </w:r>
      <w:r w:rsidR="001F1132" w:rsidRPr="00042036">
        <w:t xml:space="preserve"> The </w:t>
      </w:r>
      <w:r w:rsidR="003765B8" w:rsidRPr="00042036">
        <w:t xml:space="preserve">unambiguous </w:t>
      </w:r>
      <w:r w:rsidR="001F1132" w:rsidRPr="00042036">
        <w:t>construction</w:t>
      </w:r>
      <w:r w:rsidR="003765B8" w:rsidRPr="00042036">
        <w:t>s</w:t>
      </w:r>
      <w:r w:rsidR="001F1132" w:rsidRPr="00042036">
        <w:t xml:space="preserve"> </w:t>
      </w:r>
      <w:r w:rsidR="00494EEF" w:rsidRPr="00042036">
        <w:t>"</w:t>
      </w:r>
      <w:r w:rsidR="001F1132" w:rsidRPr="00042036">
        <w:t>might not</w:t>
      </w:r>
      <w:r w:rsidR="00494EEF" w:rsidRPr="00042036">
        <w:t>"</w:t>
      </w:r>
      <w:r w:rsidR="001F1132" w:rsidRPr="00042036">
        <w:t xml:space="preserve"> </w:t>
      </w:r>
      <w:r w:rsidR="003765B8" w:rsidRPr="00042036">
        <w:t xml:space="preserve">or </w:t>
      </w:r>
      <w:r w:rsidR="00494EEF" w:rsidRPr="00042036">
        <w:t>"</w:t>
      </w:r>
      <w:r w:rsidR="003765B8" w:rsidRPr="00042036">
        <w:t>shall not</w:t>
      </w:r>
      <w:r w:rsidR="00494EEF" w:rsidRPr="00042036">
        <w:t>"</w:t>
      </w:r>
      <w:r w:rsidR="003765B8" w:rsidRPr="00042036">
        <w:t xml:space="preserve"> are</w:t>
      </w:r>
      <w:r w:rsidR="001F1132" w:rsidRPr="00042036">
        <w:t xml:space="preserve"> used </w:t>
      </w:r>
      <w:r w:rsidR="003765B8" w:rsidRPr="00042036">
        <w:t xml:space="preserve">instead, depending upon the </w:t>
      </w:r>
      <w:r w:rsidR="001F1132" w:rsidRPr="00042036">
        <w:t>meaning intended.</w:t>
      </w:r>
    </w:p>
    <w:p w14:paraId="09B67210" w14:textId="32A55BEE" w:rsidR="008C384C" w:rsidRPr="00042036" w:rsidRDefault="008C384C" w:rsidP="00774DA4">
      <w:pPr>
        <w:pStyle w:val="EX"/>
      </w:pPr>
      <w:r w:rsidRPr="00042036">
        <w:rPr>
          <w:b/>
        </w:rPr>
        <w:t>can</w:t>
      </w:r>
      <w:r w:rsidR="00333F85" w:rsidRPr="00042036">
        <w:tab/>
      </w:r>
      <w:r w:rsidRPr="00042036">
        <w:t>indicates</w:t>
      </w:r>
      <w:r w:rsidR="00774DA4" w:rsidRPr="00042036">
        <w:t xml:space="preserve"> that something is possible</w:t>
      </w:r>
    </w:p>
    <w:p w14:paraId="37427640" w14:textId="6862D009" w:rsidR="00774DA4" w:rsidRPr="00042036" w:rsidRDefault="00774DA4" w:rsidP="00774DA4">
      <w:pPr>
        <w:pStyle w:val="EX"/>
      </w:pPr>
      <w:r w:rsidRPr="00042036">
        <w:rPr>
          <w:b/>
        </w:rPr>
        <w:t>cannot</w:t>
      </w:r>
      <w:r w:rsidR="00333F85" w:rsidRPr="00042036">
        <w:tab/>
      </w:r>
      <w:r w:rsidRPr="00042036">
        <w:t>indicates that something is impossible</w:t>
      </w:r>
    </w:p>
    <w:p w14:paraId="0BBF5610" w14:textId="3B049800" w:rsidR="00774DA4" w:rsidRPr="00042036" w:rsidRDefault="00774DA4" w:rsidP="00A27486">
      <w:r w:rsidRPr="00042036">
        <w:t xml:space="preserve">The constructions </w:t>
      </w:r>
      <w:r w:rsidR="00494EEF" w:rsidRPr="00042036">
        <w:t>"</w:t>
      </w:r>
      <w:r w:rsidRPr="00042036">
        <w:t>can</w:t>
      </w:r>
      <w:r w:rsidR="00494EEF" w:rsidRPr="00042036">
        <w:t>"</w:t>
      </w:r>
      <w:r w:rsidRPr="00042036">
        <w:t xml:space="preserve"> and </w:t>
      </w:r>
      <w:r w:rsidR="00494EEF" w:rsidRPr="00042036">
        <w:t>"</w:t>
      </w:r>
      <w:r w:rsidRPr="00042036">
        <w:t>cannot</w:t>
      </w:r>
      <w:r w:rsidR="00494EEF" w:rsidRPr="00042036">
        <w:t>"</w:t>
      </w:r>
      <w:r w:rsidRPr="00042036">
        <w:t xml:space="preserve"> </w:t>
      </w:r>
      <w:r w:rsidR="00F9008D" w:rsidRPr="00042036">
        <w:t xml:space="preserve">are not </w:t>
      </w:r>
      <w:r w:rsidRPr="00042036">
        <w:t>substitute</w:t>
      </w:r>
      <w:r w:rsidR="003765B8" w:rsidRPr="00042036">
        <w:t>s</w:t>
      </w:r>
      <w:r w:rsidRPr="00042036">
        <w:t xml:space="preserve"> for </w:t>
      </w:r>
      <w:r w:rsidR="00494EEF" w:rsidRPr="00042036">
        <w:t>"</w:t>
      </w:r>
      <w:r w:rsidRPr="00042036">
        <w:t>may</w:t>
      </w:r>
      <w:r w:rsidR="00494EEF" w:rsidRPr="00042036">
        <w:t>"</w:t>
      </w:r>
      <w:r w:rsidRPr="00042036">
        <w:t xml:space="preserve"> and </w:t>
      </w:r>
      <w:r w:rsidR="00494EEF" w:rsidRPr="00042036">
        <w:t>"</w:t>
      </w:r>
      <w:r w:rsidRPr="00042036">
        <w:t>need not</w:t>
      </w:r>
      <w:r w:rsidR="00494EEF" w:rsidRPr="00042036">
        <w:t>"</w:t>
      </w:r>
      <w:r w:rsidRPr="00042036">
        <w:t>.</w:t>
      </w:r>
    </w:p>
    <w:p w14:paraId="46554B00" w14:textId="27ED4CEF" w:rsidR="00774DA4" w:rsidRPr="00042036" w:rsidRDefault="00774DA4" w:rsidP="00774DA4">
      <w:pPr>
        <w:pStyle w:val="EX"/>
      </w:pPr>
      <w:r w:rsidRPr="00042036">
        <w:rPr>
          <w:b/>
        </w:rPr>
        <w:t>will</w:t>
      </w:r>
      <w:r w:rsidR="00333F85" w:rsidRPr="00042036">
        <w:tab/>
      </w:r>
      <w:r w:rsidRPr="00042036">
        <w:t xml:space="preserve">indicates that something is certain </w:t>
      </w:r>
      <w:r w:rsidR="003765B8" w:rsidRPr="00042036">
        <w:t xml:space="preserve">or </w:t>
      </w:r>
      <w:r w:rsidRPr="00042036">
        <w:t xml:space="preserve">expected to happen </w:t>
      </w:r>
      <w:r w:rsidR="003765B8" w:rsidRPr="00042036">
        <w:t xml:space="preserve">as a result of action taken by an </w:t>
      </w:r>
      <w:r w:rsidRPr="00042036">
        <w:t>agency the behaviour of which is outside the scope of the present document</w:t>
      </w:r>
    </w:p>
    <w:p w14:paraId="512B18C3" w14:textId="72A52320" w:rsidR="00774DA4" w:rsidRPr="00042036" w:rsidRDefault="00774DA4" w:rsidP="00774DA4">
      <w:pPr>
        <w:pStyle w:val="EX"/>
      </w:pPr>
      <w:r w:rsidRPr="00042036">
        <w:rPr>
          <w:b/>
        </w:rPr>
        <w:t>will not</w:t>
      </w:r>
      <w:r w:rsidR="00333F85" w:rsidRPr="00042036">
        <w:tab/>
      </w:r>
      <w:r w:rsidRPr="00042036">
        <w:t xml:space="preserve">indicates that something is certain </w:t>
      </w:r>
      <w:r w:rsidR="003765B8" w:rsidRPr="00042036">
        <w:t xml:space="preserve">or expected not </w:t>
      </w:r>
      <w:r w:rsidRPr="00042036">
        <w:t xml:space="preserve">to happen </w:t>
      </w:r>
      <w:r w:rsidR="003765B8" w:rsidRPr="00042036">
        <w:t xml:space="preserve">as a result of action taken </w:t>
      </w:r>
      <w:r w:rsidRPr="00042036">
        <w:t xml:space="preserve">by </w:t>
      </w:r>
      <w:r w:rsidR="003765B8" w:rsidRPr="00042036">
        <w:t xml:space="preserve">an </w:t>
      </w:r>
      <w:r w:rsidRPr="00042036">
        <w:t>agency the behaviour of which is outside the scope of the present document</w:t>
      </w:r>
    </w:p>
    <w:p w14:paraId="7D61E1E7" w14:textId="77777777" w:rsidR="001F1132" w:rsidRPr="00042036" w:rsidRDefault="001F1132" w:rsidP="00774DA4">
      <w:pPr>
        <w:pStyle w:val="EX"/>
      </w:pPr>
      <w:r w:rsidRPr="00042036">
        <w:rPr>
          <w:b/>
        </w:rPr>
        <w:t>might</w:t>
      </w:r>
      <w:r w:rsidRPr="00042036">
        <w:tab/>
        <w:t xml:space="preserve">indicates a likelihood that something will happen as a result of </w:t>
      </w:r>
      <w:r w:rsidR="003765B8" w:rsidRPr="00042036">
        <w:t xml:space="preserve">action taken by </w:t>
      </w:r>
      <w:r w:rsidRPr="00042036">
        <w:t>some agency the behaviour of which is outside the scope of the present document</w:t>
      </w:r>
    </w:p>
    <w:p w14:paraId="2F245ECB" w14:textId="77777777" w:rsidR="003765B8" w:rsidRPr="00042036" w:rsidRDefault="003765B8" w:rsidP="003765B8">
      <w:pPr>
        <w:pStyle w:val="EX"/>
      </w:pPr>
      <w:r w:rsidRPr="00042036">
        <w:rPr>
          <w:b/>
        </w:rPr>
        <w:lastRenderedPageBreak/>
        <w:t>might not</w:t>
      </w:r>
      <w:r w:rsidRPr="00042036">
        <w:tab/>
        <w:t>indicates a likelihood that something will not happen as a result of action taken by some agency the behaviour of which is outside the scope of the present document</w:t>
      </w:r>
    </w:p>
    <w:p w14:paraId="21555F99" w14:textId="77777777" w:rsidR="001F1132" w:rsidRPr="00042036" w:rsidRDefault="001F1132" w:rsidP="001F1132">
      <w:r w:rsidRPr="00042036">
        <w:t>In addition:</w:t>
      </w:r>
    </w:p>
    <w:p w14:paraId="63413FDB" w14:textId="77777777" w:rsidR="00774DA4" w:rsidRPr="00042036" w:rsidRDefault="00774DA4" w:rsidP="00774DA4">
      <w:pPr>
        <w:pStyle w:val="EX"/>
      </w:pPr>
      <w:r w:rsidRPr="00042036">
        <w:rPr>
          <w:b/>
        </w:rPr>
        <w:t>is</w:t>
      </w:r>
      <w:r w:rsidRPr="00042036">
        <w:tab/>
        <w:t>(or any other verb in the indicative</w:t>
      </w:r>
      <w:r w:rsidR="001F1132" w:rsidRPr="00042036">
        <w:t xml:space="preserve"> mood</w:t>
      </w:r>
      <w:r w:rsidRPr="00042036">
        <w:t>) indicates a statement of fact</w:t>
      </w:r>
    </w:p>
    <w:p w14:paraId="593B9524" w14:textId="77777777" w:rsidR="00647114" w:rsidRPr="00042036" w:rsidRDefault="00647114" w:rsidP="00774DA4">
      <w:pPr>
        <w:pStyle w:val="EX"/>
      </w:pPr>
      <w:r w:rsidRPr="00042036">
        <w:rPr>
          <w:b/>
        </w:rPr>
        <w:t>is not</w:t>
      </w:r>
      <w:r w:rsidRPr="00042036">
        <w:tab/>
        <w:t>(or any other negative verb in the indicative</w:t>
      </w:r>
      <w:r w:rsidR="001F1132" w:rsidRPr="00042036">
        <w:t xml:space="preserve"> mood</w:t>
      </w:r>
      <w:r w:rsidRPr="00042036">
        <w:t>) indicates a statement of fact</w:t>
      </w:r>
    </w:p>
    <w:p w14:paraId="5DD56516" w14:textId="3A4729B7" w:rsidR="00774DA4" w:rsidRPr="00042036" w:rsidRDefault="00647114" w:rsidP="00A27486">
      <w:r w:rsidRPr="00042036">
        <w:t xml:space="preserve">The constructions </w:t>
      </w:r>
      <w:r w:rsidR="00494EEF" w:rsidRPr="00042036">
        <w:t>"</w:t>
      </w:r>
      <w:r w:rsidRPr="00042036">
        <w:t>is</w:t>
      </w:r>
      <w:r w:rsidR="00494EEF" w:rsidRPr="00042036">
        <w:t>"</w:t>
      </w:r>
      <w:r w:rsidRPr="00042036">
        <w:t xml:space="preserve"> and </w:t>
      </w:r>
      <w:r w:rsidR="00494EEF" w:rsidRPr="00042036">
        <w:t>"</w:t>
      </w:r>
      <w:r w:rsidRPr="00042036">
        <w:t>is not</w:t>
      </w:r>
      <w:r w:rsidR="00494EEF" w:rsidRPr="00042036">
        <w:t>"</w:t>
      </w:r>
      <w:r w:rsidRPr="00042036">
        <w:t xml:space="preserve"> do not indicate requirements.</w:t>
      </w:r>
    </w:p>
    <w:p w14:paraId="2F01C1D7" w14:textId="77777777" w:rsidR="00DC0EC0" w:rsidRPr="00042036" w:rsidRDefault="00DC0EC0">
      <w:pPr>
        <w:spacing w:after="0"/>
        <w:rPr>
          <w:rFonts w:ascii="Arial" w:hAnsi="Arial"/>
          <w:sz w:val="36"/>
        </w:rPr>
      </w:pPr>
      <w:bookmarkStart w:id="22" w:name="introduction"/>
      <w:bookmarkStart w:id="23" w:name="_Toc97057158"/>
      <w:bookmarkStart w:id="24" w:name="_Toc97266736"/>
      <w:bookmarkStart w:id="25" w:name="_Toc104302356"/>
      <w:bookmarkStart w:id="26" w:name="_Toc104359321"/>
      <w:bookmarkEnd w:id="22"/>
      <w:r w:rsidRPr="00042036">
        <w:br w:type="page"/>
      </w:r>
    </w:p>
    <w:p w14:paraId="548A512E" w14:textId="3610EAFE" w:rsidR="00080512" w:rsidRPr="00042036" w:rsidRDefault="00080512" w:rsidP="00E32971">
      <w:pPr>
        <w:pStyle w:val="Heading1"/>
      </w:pPr>
      <w:bookmarkStart w:id="27" w:name="_Toc112923138"/>
      <w:bookmarkStart w:id="28" w:name="_Toc112923772"/>
      <w:r w:rsidRPr="00042036">
        <w:lastRenderedPageBreak/>
        <w:t>1</w:t>
      </w:r>
      <w:r w:rsidRPr="00042036">
        <w:tab/>
        <w:t>Scope</w:t>
      </w:r>
      <w:bookmarkEnd w:id="23"/>
      <w:bookmarkEnd w:id="24"/>
      <w:bookmarkEnd w:id="25"/>
      <w:bookmarkEnd w:id="26"/>
      <w:bookmarkEnd w:id="27"/>
      <w:bookmarkEnd w:id="28"/>
    </w:p>
    <w:p w14:paraId="5BF50B19" w14:textId="77777777" w:rsidR="00B62FE9" w:rsidRPr="00042036" w:rsidRDefault="00B62FE9" w:rsidP="00B62FE9">
      <w:pPr>
        <w:rPr>
          <w:lang w:eastAsia="zh-CN"/>
        </w:rPr>
      </w:pPr>
      <w:r w:rsidRPr="00042036">
        <w:rPr>
          <w:lang w:eastAsia="zh-CN"/>
        </w:rPr>
        <w:t>The Technical Report studies the gaps and performs evaluations of potential architecture enhancements to support Network Slicing with the following objectives:</w:t>
      </w:r>
    </w:p>
    <w:p w14:paraId="62B7A302" w14:textId="77777777" w:rsidR="00B62FE9" w:rsidRPr="00042036" w:rsidRDefault="00B62FE9" w:rsidP="00B62FE9">
      <w:pPr>
        <w:pStyle w:val="B1"/>
      </w:pPr>
      <w:r w:rsidRPr="00042036">
        <w:t>1.</w:t>
      </w:r>
      <w:r w:rsidRPr="00042036">
        <w:tab/>
        <w:t xml:space="preserve">Study whether and how to address the following scenario in order to provide service continuity: if an existing network slice or network slice instance cannot serve the PDU session, or if the existing network slice instance cannot meet the performance requirements of the applications. The study should </w:t>
      </w:r>
      <w:r w:rsidRPr="00042036">
        <w:rPr>
          <w:lang w:eastAsia="zh-CN"/>
        </w:rPr>
        <w:t>inve</w:t>
      </w:r>
      <w:r w:rsidRPr="00042036">
        <w:t>stigate whether deployment optimization is sufficient. Minimized system optimisations can be considered if valuable.</w:t>
      </w:r>
    </w:p>
    <w:p w14:paraId="39F57744" w14:textId="77777777" w:rsidR="00B62FE9" w:rsidRPr="00042036" w:rsidRDefault="00B62FE9" w:rsidP="00B62FE9">
      <w:pPr>
        <w:pStyle w:val="B1"/>
      </w:pPr>
      <w:r w:rsidRPr="00042036">
        <w:t>2.</w:t>
      </w:r>
      <w:r w:rsidRPr="00042036">
        <w:tab/>
        <w:t>Study whether and how to initiate a registration for a rejected S-NSSAI that was rejected in a first TA of the RA but may be available in another TA of the RA.</w:t>
      </w:r>
    </w:p>
    <w:p w14:paraId="18ED48FE" w14:textId="77777777" w:rsidR="00B62FE9" w:rsidRPr="00042036" w:rsidRDefault="00B62FE9" w:rsidP="00B62FE9">
      <w:pPr>
        <w:pStyle w:val="B1"/>
      </w:pPr>
      <w:r w:rsidRPr="00042036">
        <w:t>3.</w:t>
      </w:r>
      <w:r w:rsidRPr="00042036">
        <w:tab/>
        <w:t>Study whether and how to support the following stage one Rel-18 EASNS requirements related to roaming specified in TS 22.261 clause 6.1.2.1, i.e. Requirement on enhancement the information available to the UE in roaming scenarios regarding the availability of network slices in VPLMNs available in the roaming country, in order to allow the UE to select and obtain services from the VPLMN supporting the network slices which UE may wish to use.</w:t>
      </w:r>
    </w:p>
    <w:p w14:paraId="6215F138" w14:textId="77777777" w:rsidR="00B62FE9" w:rsidRPr="00042036" w:rsidRDefault="00B62FE9" w:rsidP="00B62FE9">
      <w:pPr>
        <w:pStyle w:val="B1"/>
      </w:pPr>
      <w:r w:rsidRPr="00042036">
        <w:t>4.</w:t>
      </w:r>
      <w:r w:rsidRPr="00042036">
        <w:tab/>
        <w:t>Study whether and how to enhance the system to ensure network controlled behaviour of network slice usage including UE registration and PDU Session establishment (e.g. so that when performing NSAC the network slice can serve UEs/PDU Sessions with actual activity).</w:t>
      </w:r>
    </w:p>
    <w:p w14:paraId="7ED3CCFA" w14:textId="552E1549" w:rsidR="00B62FE9" w:rsidRPr="00042036" w:rsidRDefault="00B62FE9" w:rsidP="00B62FE9">
      <w:pPr>
        <w:pStyle w:val="B1"/>
        <w:rPr>
          <w:rFonts w:eastAsia="SimSun"/>
          <w:lang w:eastAsia="zh-CN"/>
        </w:rPr>
      </w:pPr>
      <w:r w:rsidRPr="00042036">
        <w:t>5</w:t>
      </w:r>
      <w:r w:rsidRPr="00042036">
        <w:tab/>
        <w:t>Study deployment considerations when a service provided has an area of service that does not overlap with the already deployed Tracking Areas and/or have a limited lifetime</w:t>
      </w:r>
      <w:r w:rsidR="00344785" w:rsidRPr="00042036">
        <w:t xml:space="preserve"> and</w:t>
      </w:r>
      <w:r w:rsidRPr="00042036">
        <w:t xml:space="preserve"> how existing mechanisms including netw</w:t>
      </w:r>
      <w:r w:rsidRPr="00042036">
        <w:rPr>
          <w:rFonts w:eastAsia="SimSun"/>
          <w:lang w:eastAsia="zh-CN"/>
        </w:rPr>
        <w:t>ork slicing can help support such scenarios. If existing mechanisms are concluded to be not sufficient to achieve the scenarios, study whether and how additional mechanisms can resolve the analysed gap.</w:t>
      </w:r>
    </w:p>
    <w:p w14:paraId="4EA05E1B" w14:textId="0791E4D0" w:rsidR="00080512" w:rsidRPr="00042036" w:rsidRDefault="00B62FE9" w:rsidP="00B62FE9">
      <w:pPr>
        <w:pStyle w:val="B1"/>
      </w:pPr>
      <w:r w:rsidRPr="00042036">
        <w:rPr>
          <w:rFonts w:eastAsia="SimSun"/>
          <w:lang w:eastAsia="zh-CN"/>
        </w:rPr>
        <w:t>6.</w:t>
      </w:r>
      <w:r w:rsidR="00333F85" w:rsidRPr="00042036">
        <w:rPr>
          <w:rFonts w:eastAsia="SimSun"/>
          <w:lang w:eastAsia="zh-CN"/>
        </w:rPr>
        <w:tab/>
      </w:r>
      <w:r w:rsidRPr="00042036">
        <w:rPr>
          <w:rFonts w:eastAsia="SimSun"/>
          <w:lang w:eastAsia="zh-CN"/>
        </w:rPr>
        <w:t>Study whether and how to enhance the support of NSAC when more than one NSACF is involved in enforcing a shared maximum allowed number of the UEs or PDU Sessions for a network slice in one PLMN or in roaming, in order to avoid fragmentation of the shared maximum allowed number. This item depends on the outcome of corresponding R17 CRs.</w:t>
      </w:r>
    </w:p>
    <w:p w14:paraId="794720D9" w14:textId="3CE39A0C" w:rsidR="00080512" w:rsidRPr="00042036" w:rsidRDefault="00080512">
      <w:pPr>
        <w:pStyle w:val="Heading1"/>
      </w:pPr>
      <w:bookmarkStart w:id="29" w:name="references"/>
      <w:bookmarkStart w:id="30" w:name="_Toc97057159"/>
      <w:bookmarkStart w:id="31" w:name="_Toc97266737"/>
      <w:bookmarkStart w:id="32" w:name="_Toc104302357"/>
      <w:bookmarkStart w:id="33" w:name="_Toc104359322"/>
      <w:bookmarkStart w:id="34" w:name="_Toc112923139"/>
      <w:bookmarkStart w:id="35" w:name="_Toc112923773"/>
      <w:bookmarkEnd w:id="29"/>
      <w:r w:rsidRPr="00042036">
        <w:t>2</w:t>
      </w:r>
      <w:r w:rsidRPr="00042036">
        <w:tab/>
        <w:t>References</w:t>
      </w:r>
      <w:bookmarkEnd w:id="30"/>
      <w:bookmarkEnd w:id="31"/>
      <w:bookmarkEnd w:id="32"/>
      <w:bookmarkEnd w:id="33"/>
      <w:bookmarkEnd w:id="34"/>
      <w:bookmarkEnd w:id="35"/>
    </w:p>
    <w:p w14:paraId="38C42C61" w14:textId="77777777" w:rsidR="00080512" w:rsidRPr="00042036" w:rsidRDefault="00080512">
      <w:r w:rsidRPr="00042036">
        <w:t>The following documents contain provisions which, through reference in this text, constitute provisions of the present document.</w:t>
      </w:r>
    </w:p>
    <w:p w14:paraId="58E74F57" w14:textId="77777777" w:rsidR="00080512" w:rsidRPr="00042036" w:rsidRDefault="00051834" w:rsidP="00051834">
      <w:pPr>
        <w:pStyle w:val="B1"/>
      </w:pPr>
      <w:r w:rsidRPr="00042036">
        <w:t>-</w:t>
      </w:r>
      <w:r w:rsidRPr="00042036">
        <w:tab/>
      </w:r>
      <w:r w:rsidR="00080512" w:rsidRPr="00042036">
        <w:t>References are either specific (identified by date of publication, edition numbe</w:t>
      </w:r>
      <w:r w:rsidR="00DC4DA2" w:rsidRPr="00042036">
        <w:t>r, version number, etc.) or non</w:t>
      </w:r>
      <w:r w:rsidR="00DC4DA2" w:rsidRPr="00042036">
        <w:noBreakHyphen/>
      </w:r>
      <w:r w:rsidR="00080512" w:rsidRPr="00042036">
        <w:t>specific.</w:t>
      </w:r>
    </w:p>
    <w:p w14:paraId="3CDBAF19" w14:textId="77777777" w:rsidR="00080512" w:rsidRPr="00042036" w:rsidRDefault="00051834" w:rsidP="00051834">
      <w:pPr>
        <w:pStyle w:val="B1"/>
      </w:pPr>
      <w:r w:rsidRPr="00042036">
        <w:t>-</w:t>
      </w:r>
      <w:r w:rsidRPr="00042036">
        <w:tab/>
      </w:r>
      <w:r w:rsidR="00080512" w:rsidRPr="00042036">
        <w:t>For a specific reference, subsequent revisions do not apply.</w:t>
      </w:r>
    </w:p>
    <w:p w14:paraId="52D91A89" w14:textId="77777777" w:rsidR="00080512" w:rsidRPr="00042036" w:rsidRDefault="00051834" w:rsidP="00051834">
      <w:pPr>
        <w:pStyle w:val="B1"/>
      </w:pPr>
      <w:r w:rsidRPr="00042036">
        <w:t>-</w:t>
      </w:r>
      <w:r w:rsidRPr="00042036">
        <w:tab/>
      </w:r>
      <w:r w:rsidR="00080512" w:rsidRPr="00042036">
        <w:t>For a non-specific reference, the latest version applies. In the case of a reference to a 3GPP document (including a GSM document), a non-specific reference implicitly refers to the latest version of that document</w:t>
      </w:r>
      <w:r w:rsidR="00080512" w:rsidRPr="00042036">
        <w:rPr>
          <w:i/>
        </w:rPr>
        <w:t xml:space="preserve"> in the same Release as the present document</w:t>
      </w:r>
      <w:r w:rsidR="00080512" w:rsidRPr="00042036">
        <w:t>.</w:t>
      </w:r>
    </w:p>
    <w:p w14:paraId="6DDBEC68" w14:textId="266375AC" w:rsidR="00EC4A25" w:rsidRPr="00042036" w:rsidRDefault="00EC4A25" w:rsidP="00EC4A25">
      <w:pPr>
        <w:pStyle w:val="EX"/>
      </w:pPr>
      <w:r w:rsidRPr="00042036">
        <w:t>[1]</w:t>
      </w:r>
      <w:r w:rsidRPr="00042036">
        <w:tab/>
      </w:r>
      <w:r w:rsidR="00C92467" w:rsidRPr="00042036">
        <w:t>3GPP</w:t>
      </w:r>
      <w:r w:rsidR="00C92467">
        <w:t> </w:t>
      </w:r>
      <w:r w:rsidR="00C92467" w:rsidRPr="00042036">
        <w:t>TR</w:t>
      </w:r>
      <w:r w:rsidR="00C92467">
        <w:t> </w:t>
      </w:r>
      <w:r w:rsidR="00C92467" w:rsidRPr="00042036">
        <w:t>21.905:</w:t>
      </w:r>
      <w:r w:rsidRPr="00042036">
        <w:t xml:space="preserve"> </w:t>
      </w:r>
      <w:r w:rsidR="00494EEF" w:rsidRPr="00042036">
        <w:t>"</w:t>
      </w:r>
      <w:r w:rsidRPr="00042036">
        <w:t>Vocabulary for 3GPP Specifications</w:t>
      </w:r>
      <w:r w:rsidR="00494EEF" w:rsidRPr="00042036">
        <w:t>"</w:t>
      </w:r>
      <w:r w:rsidRPr="00042036">
        <w:t>.</w:t>
      </w:r>
    </w:p>
    <w:p w14:paraId="7BE571E7" w14:textId="63A23F40" w:rsidR="00435707" w:rsidRPr="00042036" w:rsidRDefault="00435707" w:rsidP="00EC4A25">
      <w:pPr>
        <w:pStyle w:val="EX"/>
      </w:pPr>
      <w:r w:rsidRPr="00042036">
        <w:t>[2]</w:t>
      </w:r>
      <w:r w:rsidRPr="00042036">
        <w:tab/>
      </w:r>
      <w:r w:rsidR="00C92467" w:rsidRPr="00042036">
        <w:t>3GPP</w:t>
      </w:r>
      <w:r w:rsidR="00C92467">
        <w:t> </w:t>
      </w:r>
      <w:r w:rsidR="00C92467" w:rsidRPr="00042036">
        <w:t>TS</w:t>
      </w:r>
      <w:r w:rsidR="00C92467">
        <w:t> </w:t>
      </w:r>
      <w:r w:rsidR="00C92467" w:rsidRPr="00042036">
        <w:t>23.501:</w:t>
      </w:r>
      <w:r w:rsidRPr="00042036">
        <w:t xml:space="preserve"> </w:t>
      </w:r>
      <w:r w:rsidR="00494EEF" w:rsidRPr="00042036">
        <w:t>"</w:t>
      </w:r>
      <w:r w:rsidRPr="00042036">
        <w:t>System architecture for the 5G System (5GS)</w:t>
      </w:r>
      <w:r w:rsidR="00494EEF" w:rsidRPr="00042036">
        <w:t>"</w:t>
      </w:r>
      <w:r w:rsidR="00333F85" w:rsidRPr="00042036">
        <w:t>.</w:t>
      </w:r>
    </w:p>
    <w:p w14:paraId="2922B0A3" w14:textId="5C66EEE6" w:rsidR="00550A47" w:rsidRPr="00042036" w:rsidRDefault="00550A47" w:rsidP="00550A47">
      <w:pPr>
        <w:pStyle w:val="EX"/>
      </w:pPr>
      <w:r w:rsidRPr="00042036">
        <w:t>[</w:t>
      </w:r>
      <w:r w:rsidR="009C3872" w:rsidRPr="00042036">
        <w:t>3</w:t>
      </w:r>
      <w:r w:rsidRPr="00042036">
        <w:t>]</w:t>
      </w:r>
      <w:r w:rsidRPr="00042036">
        <w:tab/>
      </w:r>
      <w:r w:rsidR="00C92467" w:rsidRPr="00042036">
        <w:t>3GPP</w:t>
      </w:r>
      <w:r w:rsidR="00C92467">
        <w:t> </w:t>
      </w:r>
      <w:r w:rsidR="00C92467" w:rsidRPr="00042036">
        <w:t>TR</w:t>
      </w:r>
      <w:r w:rsidR="00C92467">
        <w:t> </w:t>
      </w:r>
      <w:r w:rsidR="00C92467" w:rsidRPr="00042036">
        <w:t>38.832:</w:t>
      </w:r>
      <w:r w:rsidRPr="00042036">
        <w:t xml:space="preserve"> </w:t>
      </w:r>
      <w:r w:rsidR="00494EEF" w:rsidRPr="00042036">
        <w:t>"</w:t>
      </w:r>
      <w:r w:rsidRPr="00042036">
        <w:t>Study on enhancement of Radio Access Network (RAN) slicing</w:t>
      </w:r>
      <w:r w:rsidR="00494EEF" w:rsidRPr="00042036">
        <w:t>"</w:t>
      </w:r>
      <w:r w:rsidRPr="00042036">
        <w:t>.</w:t>
      </w:r>
    </w:p>
    <w:p w14:paraId="242BF75F" w14:textId="503B35DE" w:rsidR="00A06DA8" w:rsidRPr="00042036" w:rsidRDefault="00D85330" w:rsidP="00A06DA8">
      <w:pPr>
        <w:pStyle w:val="EX"/>
      </w:pPr>
      <w:r w:rsidRPr="00042036">
        <w:t>[</w:t>
      </w:r>
      <w:r w:rsidR="009C3872" w:rsidRPr="00042036">
        <w:t>4</w:t>
      </w:r>
      <w:r w:rsidRPr="00042036">
        <w:t>]</w:t>
      </w:r>
      <w:r w:rsidRPr="00042036">
        <w:tab/>
      </w:r>
      <w:r w:rsidR="00C92467" w:rsidRPr="00042036">
        <w:t>3GPP</w:t>
      </w:r>
      <w:r w:rsidR="00C92467">
        <w:t> </w:t>
      </w:r>
      <w:r w:rsidR="00C92467" w:rsidRPr="00042036">
        <w:t>TS</w:t>
      </w:r>
      <w:r w:rsidR="00C92467">
        <w:t> </w:t>
      </w:r>
      <w:r w:rsidR="00C92467" w:rsidRPr="00042036">
        <w:t>22.261:</w:t>
      </w:r>
      <w:r w:rsidRPr="00042036">
        <w:t xml:space="preserve"> </w:t>
      </w:r>
      <w:r w:rsidR="00494EEF" w:rsidRPr="00042036">
        <w:t>"</w:t>
      </w:r>
      <w:r w:rsidRPr="00042036">
        <w:t>Service requirements for next generation new services and markets; Stage 1</w:t>
      </w:r>
      <w:r w:rsidR="00494EEF" w:rsidRPr="00042036">
        <w:t>"</w:t>
      </w:r>
      <w:r w:rsidRPr="00042036">
        <w:t>.</w:t>
      </w:r>
    </w:p>
    <w:p w14:paraId="2EA25155" w14:textId="78221C76" w:rsidR="00A06DA8" w:rsidRPr="00042036" w:rsidRDefault="00A06DA8" w:rsidP="00550A47">
      <w:pPr>
        <w:pStyle w:val="EX"/>
      </w:pPr>
      <w:r w:rsidRPr="00042036">
        <w:t>[</w:t>
      </w:r>
      <w:r w:rsidR="005F0B6B" w:rsidRPr="00042036">
        <w:t>5</w:t>
      </w:r>
      <w:r w:rsidRPr="00042036">
        <w:t>]</w:t>
      </w:r>
      <w:r w:rsidRPr="00042036">
        <w:tab/>
      </w:r>
      <w:r w:rsidR="00C92467" w:rsidRPr="00042036">
        <w:t>3GPP</w:t>
      </w:r>
      <w:r w:rsidR="00C92467">
        <w:t> </w:t>
      </w:r>
      <w:r w:rsidR="00C92467" w:rsidRPr="00042036">
        <w:t>TS</w:t>
      </w:r>
      <w:r w:rsidR="00C92467">
        <w:t> </w:t>
      </w:r>
      <w:r w:rsidR="00C92467" w:rsidRPr="00042036">
        <w:t>23.50</w:t>
      </w:r>
      <w:r w:rsidR="00C92467" w:rsidRPr="00042036">
        <w:rPr>
          <w:lang w:eastAsia="zh-CN"/>
        </w:rPr>
        <w:t>2</w:t>
      </w:r>
      <w:r w:rsidR="00C92467" w:rsidRPr="00042036">
        <w:t>:</w:t>
      </w:r>
      <w:r w:rsidRPr="00042036">
        <w:t xml:space="preserve"> </w:t>
      </w:r>
      <w:r w:rsidR="00494EEF" w:rsidRPr="00042036">
        <w:t>"</w:t>
      </w:r>
      <w:r w:rsidRPr="00042036">
        <w:t>Procedures for the 5G System; Stage 2</w:t>
      </w:r>
      <w:r w:rsidR="00494EEF" w:rsidRPr="00042036">
        <w:t>"</w:t>
      </w:r>
      <w:r w:rsidRPr="00042036">
        <w:t>.</w:t>
      </w:r>
    </w:p>
    <w:p w14:paraId="3297F239" w14:textId="71D1E222" w:rsidR="00E878F1" w:rsidRPr="00042036" w:rsidRDefault="00E878F1" w:rsidP="00E878F1">
      <w:pPr>
        <w:pStyle w:val="EX"/>
      </w:pPr>
      <w:bookmarkStart w:id="36" w:name="definitions"/>
      <w:bookmarkStart w:id="37" w:name="_Toc97057160"/>
      <w:bookmarkStart w:id="38" w:name="_Toc97266738"/>
      <w:bookmarkEnd w:id="36"/>
      <w:r w:rsidRPr="00042036">
        <w:t>[6]</w:t>
      </w:r>
      <w:r w:rsidRPr="00042036">
        <w:tab/>
      </w:r>
      <w:r w:rsidR="00C92467" w:rsidRPr="00042036">
        <w:t>3GPP</w:t>
      </w:r>
      <w:r w:rsidR="00C92467">
        <w:t> </w:t>
      </w:r>
      <w:r w:rsidR="00C92467" w:rsidRPr="00042036">
        <w:t>TS</w:t>
      </w:r>
      <w:r w:rsidR="00C92467">
        <w:t> </w:t>
      </w:r>
      <w:r w:rsidR="00C92467" w:rsidRPr="00042036">
        <w:t>29.571:</w:t>
      </w:r>
      <w:r w:rsidRPr="00042036">
        <w:t xml:space="preserve"> </w:t>
      </w:r>
      <w:r w:rsidR="00494EEF" w:rsidRPr="00042036">
        <w:t>"</w:t>
      </w:r>
      <w:r w:rsidRPr="00042036">
        <w:t>5G System; Common Data Types for Service Based Interfaces; Stage 3</w:t>
      </w:r>
      <w:r w:rsidR="00494EEF" w:rsidRPr="00042036">
        <w:t>"</w:t>
      </w:r>
      <w:r w:rsidRPr="00042036">
        <w:t>.</w:t>
      </w:r>
    </w:p>
    <w:p w14:paraId="2F01527F" w14:textId="474C8753" w:rsidR="00E878F1" w:rsidRPr="00042036" w:rsidRDefault="00E878F1" w:rsidP="00E878F1">
      <w:pPr>
        <w:pStyle w:val="EX"/>
      </w:pPr>
      <w:r w:rsidRPr="00042036">
        <w:t>[7]</w:t>
      </w:r>
      <w:r w:rsidRPr="00042036">
        <w:tab/>
      </w:r>
      <w:r w:rsidR="00C92467" w:rsidRPr="00042036">
        <w:t>3GPP</w:t>
      </w:r>
      <w:r w:rsidR="00C92467">
        <w:t> </w:t>
      </w:r>
      <w:r w:rsidR="00C92467" w:rsidRPr="00042036">
        <w:t>TS</w:t>
      </w:r>
      <w:r w:rsidR="00C92467">
        <w:t> </w:t>
      </w:r>
      <w:r w:rsidR="00C92467" w:rsidRPr="00042036">
        <w:t>23.12</w:t>
      </w:r>
      <w:r w:rsidR="00C92467" w:rsidRPr="00042036">
        <w:rPr>
          <w:lang w:eastAsia="zh-CN"/>
        </w:rPr>
        <w:t>2</w:t>
      </w:r>
      <w:r w:rsidR="00C92467" w:rsidRPr="00042036">
        <w:t>:</w:t>
      </w:r>
      <w:r w:rsidRPr="00042036">
        <w:t xml:space="preserve"> </w:t>
      </w:r>
      <w:r w:rsidR="00494EEF" w:rsidRPr="00042036">
        <w:t>"</w:t>
      </w:r>
      <w:r w:rsidRPr="00042036">
        <w:t>Non-Access-Stratum (NAS) functions related to Mobile Station (MS) in idle mode</w:t>
      </w:r>
      <w:r w:rsidR="00494EEF" w:rsidRPr="00042036">
        <w:t>"</w:t>
      </w:r>
      <w:r w:rsidRPr="00042036">
        <w:t>.</w:t>
      </w:r>
    </w:p>
    <w:p w14:paraId="48B1EA81" w14:textId="3D76B4C1" w:rsidR="00E878F1" w:rsidRPr="00042036" w:rsidRDefault="00E878F1" w:rsidP="00E878F1">
      <w:pPr>
        <w:pStyle w:val="EX"/>
      </w:pPr>
      <w:r w:rsidRPr="00042036">
        <w:t>[8]</w:t>
      </w:r>
      <w:r w:rsidRPr="00042036">
        <w:tab/>
      </w:r>
      <w:r w:rsidR="00C92467" w:rsidRPr="00042036">
        <w:t>3GPP</w:t>
      </w:r>
      <w:r w:rsidR="00C92467">
        <w:t> </w:t>
      </w:r>
      <w:r w:rsidR="00C92467" w:rsidRPr="00042036">
        <w:t>TS</w:t>
      </w:r>
      <w:r w:rsidR="00C92467">
        <w:t> </w:t>
      </w:r>
      <w:r w:rsidR="00C92467" w:rsidRPr="00042036">
        <w:t>38.413:</w:t>
      </w:r>
      <w:r w:rsidRPr="00042036">
        <w:t xml:space="preserve"> </w:t>
      </w:r>
      <w:r w:rsidR="00494EEF" w:rsidRPr="00042036">
        <w:t>"</w:t>
      </w:r>
      <w:r w:rsidRPr="00042036">
        <w:t>NG-RAN; NG Application Protocol (NGAP)</w:t>
      </w:r>
      <w:r w:rsidR="00494EEF" w:rsidRPr="00042036">
        <w:t>"</w:t>
      </w:r>
      <w:r w:rsidRPr="00042036">
        <w:t>.</w:t>
      </w:r>
    </w:p>
    <w:p w14:paraId="58706BC4" w14:textId="1E5601B9" w:rsidR="00B93C5C" w:rsidRPr="00042036" w:rsidRDefault="00B93C5C" w:rsidP="00FB44BB">
      <w:pPr>
        <w:pStyle w:val="EX"/>
      </w:pPr>
      <w:r w:rsidRPr="00042036">
        <w:lastRenderedPageBreak/>
        <w:t>[</w:t>
      </w:r>
      <w:r w:rsidR="00554180" w:rsidRPr="00042036">
        <w:t>9</w:t>
      </w:r>
      <w:r w:rsidRPr="00042036">
        <w:t>]</w:t>
      </w:r>
      <w:r w:rsidR="002534DB" w:rsidRPr="00042036">
        <w:tab/>
      </w:r>
      <w:r w:rsidR="00C92467" w:rsidRPr="00042036">
        <w:t>3GPP</w:t>
      </w:r>
      <w:r w:rsidR="00C92467">
        <w:t> </w:t>
      </w:r>
      <w:r w:rsidR="00C92467" w:rsidRPr="00042036">
        <w:t>TS</w:t>
      </w:r>
      <w:r w:rsidR="00C92467">
        <w:t> </w:t>
      </w:r>
      <w:r w:rsidR="00C92467" w:rsidRPr="00042036">
        <w:t>38.304:</w:t>
      </w:r>
      <w:r w:rsidR="00584F39" w:rsidRPr="00042036">
        <w:t xml:space="preserve"> </w:t>
      </w:r>
      <w:r w:rsidR="00494EEF" w:rsidRPr="00042036">
        <w:t>"</w:t>
      </w:r>
      <w:r w:rsidRPr="00042036">
        <w:t>User Equipment (UE) procedures in Idle mode and RRC Inactive state</w:t>
      </w:r>
      <w:r w:rsidR="00494EEF" w:rsidRPr="00042036">
        <w:t>"</w:t>
      </w:r>
      <w:r w:rsidRPr="00042036">
        <w:t>.</w:t>
      </w:r>
    </w:p>
    <w:p w14:paraId="6BE31378" w14:textId="44D44CFD" w:rsidR="00B93C5C" w:rsidRPr="00042036" w:rsidRDefault="00B93C5C" w:rsidP="00FB44BB">
      <w:pPr>
        <w:pStyle w:val="EX"/>
      </w:pPr>
      <w:r w:rsidRPr="00042036">
        <w:t>[</w:t>
      </w:r>
      <w:r w:rsidR="00554180" w:rsidRPr="00042036">
        <w:t>10</w:t>
      </w:r>
      <w:r w:rsidRPr="00042036">
        <w:t>]</w:t>
      </w:r>
      <w:r w:rsidRPr="00042036">
        <w:tab/>
      </w:r>
      <w:r w:rsidR="00C92467" w:rsidRPr="00042036">
        <w:t>3GPP</w:t>
      </w:r>
      <w:r w:rsidR="00C92467">
        <w:t> </w:t>
      </w:r>
      <w:r w:rsidR="00C92467" w:rsidRPr="00042036">
        <w:t>TS</w:t>
      </w:r>
      <w:r w:rsidR="00C92467">
        <w:t> </w:t>
      </w:r>
      <w:r w:rsidR="00C92467" w:rsidRPr="00042036">
        <w:t>22.071:</w:t>
      </w:r>
      <w:r w:rsidRPr="00042036">
        <w:t xml:space="preserve"> </w:t>
      </w:r>
      <w:r w:rsidR="00494EEF" w:rsidRPr="00042036">
        <w:t>"</w:t>
      </w:r>
      <w:r w:rsidRPr="00042036">
        <w:t>Location Services (LCS); Service Description</w:t>
      </w:r>
      <w:r w:rsidR="00494EEF" w:rsidRPr="00042036">
        <w:t>"</w:t>
      </w:r>
      <w:r w:rsidRPr="00042036">
        <w:t>.</w:t>
      </w:r>
    </w:p>
    <w:p w14:paraId="016ED790" w14:textId="70AB8A09" w:rsidR="00B93C5C" w:rsidRPr="00042036" w:rsidRDefault="00B93C5C" w:rsidP="00FB44BB">
      <w:pPr>
        <w:pStyle w:val="EX"/>
      </w:pPr>
      <w:r w:rsidRPr="00042036">
        <w:t>[</w:t>
      </w:r>
      <w:r w:rsidR="00554180" w:rsidRPr="00042036">
        <w:t>11</w:t>
      </w:r>
      <w:r w:rsidRPr="00042036">
        <w:t>]</w:t>
      </w:r>
      <w:r w:rsidRPr="00042036">
        <w:tab/>
      </w:r>
      <w:r w:rsidR="00C92467" w:rsidRPr="00042036">
        <w:t>3GPP</w:t>
      </w:r>
      <w:r w:rsidR="00C92467">
        <w:t> </w:t>
      </w:r>
      <w:r w:rsidR="00C92467" w:rsidRPr="00042036">
        <w:t>TS</w:t>
      </w:r>
      <w:r w:rsidR="00C92467">
        <w:t> </w:t>
      </w:r>
      <w:r w:rsidR="00C92467" w:rsidRPr="00042036">
        <w:t>38.331:</w:t>
      </w:r>
      <w:r w:rsidRPr="00042036">
        <w:t xml:space="preserve"> </w:t>
      </w:r>
      <w:r w:rsidR="00494EEF" w:rsidRPr="00042036">
        <w:t>"</w:t>
      </w:r>
      <w:r w:rsidRPr="00042036">
        <w:t>Radio Resource Control (RRC) protocol specification</w:t>
      </w:r>
      <w:r w:rsidR="00494EEF" w:rsidRPr="00042036">
        <w:t>"</w:t>
      </w:r>
      <w:r w:rsidRPr="00042036">
        <w:t>.</w:t>
      </w:r>
    </w:p>
    <w:p w14:paraId="5646890F" w14:textId="574B81F9" w:rsidR="00280D40" w:rsidRPr="00042036" w:rsidRDefault="00280D40">
      <w:pPr>
        <w:pStyle w:val="EX"/>
      </w:pPr>
      <w:r w:rsidRPr="00042036">
        <w:t>[</w:t>
      </w:r>
      <w:r w:rsidR="00554180" w:rsidRPr="00042036">
        <w:t>12</w:t>
      </w:r>
      <w:r w:rsidRPr="00042036">
        <w:t>]</w:t>
      </w:r>
      <w:r w:rsidRPr="00042036">
        <w:tab/>
      </w:r>
      <w:r w:rsidR="00C92467" w:rsidRPr="00042036">
        <w:t>3GPP</w:t>
      </w:r>
      <w:r w:rsidR="00C92467">
        <w:t> </w:t>
      </w:r>
      <w:r w:rsidR="00C92467" w:rsidRPr="00042036">
        <w:t>TS</w:t>
      </w:r>
      <w:r w:rsidR="00C92467">
        <w:t> </w:t>
      </w:r>
      <w:r w:rsidR="00C92467" w:rsidRPr="00042036">
        <w:t>23.503:</w:t>
      </w:r>
      <w:r w:rsidRPr="00042036">
        <w:t xml:space="preserve"> </w:t>
      </w:r>
      <w:r w:rsidR="00494EEF" w:rsidRPr="00042036">
        <w:t>"</w:t>
      </w:r>
      <w:r w:rsidRPr="00042036">
        <w:t>Policy and charging control framework for the 5G System (5GS)</w:t>
      </w:r>
      <w:r w:rsidR="00494EEF" w:rsidRPr="00042036">
        <w:t>"</w:t>
      </w:r>
      <w:r w:rsidR="004F2DC6" w:rsidRPr="00042036">
        <w:t>.</w:t>
      </w:r>
    </w:p>
    <w:p w14:paraId="261929BD" w14:textId="1A29FF10" w:rsidR="002E5B65" w:rsidRPr="00042036" w:rsidRDefault="002E5B65">
      <w:pPr>
        <w:pStyle w:val="EX"/>
      </w:pPr>
      <w:r w:rsidRPr="00042036">
        <w:t>[</w:t>
      </w:r>
      <w:r w:rsidR="00554180" w:rsidRPr="00042036">
        <w:t>13</w:t>
      </w:r>
      <w:r w:rsidRPr="00042036">
        <w:t>]</w:t>
      </w:r>
      <w:r w:rsidRPr="00042036">
        <w:tab/>
      </w:r>
      <w:r w:rsidR="00C92467" w:rsidRPr="00042036">
        <w:t>3GPP</w:t>
      </w:r>
      <w:r w:rsidR="00C92467">
        <w:t> </w:t>
      </w:r>
      <w:r w:rsidR="00C92467" w:rsidRPr="00042036">
        <w:t>TS</w:t>
      </w:r>
      <w:r w:rsidR="00C92467">
        <w:t> </w:t>
      </w:r>
      <w:r w:rsidR="00C92467" w:rsidRPr="00042036">
        <w:t>28.541:</w:t>
      </w:r>
      <w:r w:rsidRPr="00042036">
        <w:t xml:space="preserve"> </w:t>
      </w:r>
      <w:r w:rsidR="00494EEF" w:rsidRPr="00042036">
        <w:t>"</w:t>
      </w:r>
      <w:r w:rsidRPr="00042036">
        <w:t>Management and orchestration; 5G Network Resource Model (NRM)</w:t>
      </w:r>
      <w:r w:rsidR="00494EEF" w:rsidRPr="00042036">
        <w:t>"</w:t>
      </w:r>
      <w:r w:rsidR="004F2DC6" w:rsidRPr="00042036">
        <w:t>.</w:t>
      </w:r>
    </w:p>
    <w:p w14:paraId="3EC7BE7A" w14:textId="326508DA" w:rsidR="004F2DC6" w:rsidRPr="00042036" w:rsidRDefault="004F2DC6">
      <w:pPr>
        <w:pStyle w:val="EX"/>
      </w:pPr>
      <w:r w:rsidRPr="00042036">
        <w:t>[14]</w:t>
      </w:r>
      <w:r w:rsidRPr="00042036">
        <w:tab/>
      </w:r>
      <w:r w:rsidR="00C92467" w:rsidRPr="00042036">
        <w:t>3GPP</w:t>
      </w:r>
      <w:r w:rsidR="00C92467">
        <w:t> </w:t>
      </w:r>
      <w:r w:rsidR="00C92467" w:rsidRPr="00042036">
        <w:t>TS</w:t>
      </w:r>
      <w:r w:rsidR="00C92467">
        <w:t> </w:t>
      </w:r>
      <w:r w:rsidR="00C92467" w:rsidRPr="00042036">
        <w:t>33.501:</w:t>
      </w:r>
      <w:r w:rsidRPr="00042036">
        <w:t xml:space="preserve"> </w:t>
      </w:r>
      <w:r w:rsidR="00494EEF" w:rsidRPr="00042036">
        <w:t>"</w:t>
      </w:r>
      <w:r w:rsidRPr="00042036">
        <w:t>Security architecture and procedures for 5G system</w:t>
      </w:r>
      <w:r w:rsidR="00494EEF" w:rsidRPr="00042036">
        <w:t>"</w:t>
      </w:r>
      <w:r w:rsidRPr="00042036">
        <w:t>.</w:t>
      </w:r>
    </w:p>
    <w:p w14:paraId="6FB898B5" w14:textId="1ECB387D" w:rsidR="00183735" w:rsidRPr="00042036" w:rsidRDefault="00183735">
      <w:pPr>
        <w:pStyle w:val="EX"/>
      </w:pPr>
      <w:r w:rsidRPr="00042036">
        <w:t>[15]</w:t>
      </w:r>
      <w:r w:rsidRPr="00042036">
        <w:tab/>
      </w:r>
      <w:r w:rsidR="00C92467" w:rsidRPr="00042036">
        <w:t>3GPP</w:t>
      </w:r>
      <w:r w:rsidR="00C92467">
        <w:t> </w:t>
      </w:r>
      <w:r w:rsidR="00C92467" w:rsidRPr="00042036">
        <w:t>TS</w:t>
      </w:r>
      <w:r w:rsidR="00C92467">
        <w:t> </w:t>
      </w:r>
      <w:r w:rsidR="00C92467" w:rsidRPr="00042036">
        <w:t>23.273:</w:t>
      </w:r>
      <w:r w:rsidRPr="00042036">
        <w:t xml:space="preserve"> </w:t>
      </w:r>
      <w:r w:rsidR="00494EEF" w:rsidRPr="00042036">
        <w:t>"</w:t>
      </w:r>
      <w:r w:rsidRPr="00042036">
        <w:t>5G System (5GS) Location Services (LCS); Stage 2</w:t>
      </w:r>
      <w:r w:rsidR="00494EEF" w:rsidRPr="00042036">
        <w:t>"</w:t>
      </w:r>
      <w:r w:rsidRPr="00042036">
        <w:t>.</w:t>
      </w:r>
    </w:p>
    <w:p w14:paraId="47992E1A" w14:textId="5F8E7DCA" w:rsidR="007D63BE" w:rsidRPr="00042036" w:rsidRDefault="007D63BE">
      <w:pPr>
        <w:pStyle w:val="EX"/>
        <w:rPr>
          <w:lang w:eastAsia="zh-CN"/>
        </w:rPr>
      </w:pPr>
      <w:r w:rsidRPr="00042036">
        <w:t>[16]</w:t>
      </w:r>
      <w:r w:rsidRPr="00042036">
        <w:tab/>
      </w:r>
      <w:r w:rsidR="00C92467" w:rsidRPr="00042036">
        <w:t>3GPP</w:t>
      </w:r>
      <w:r w:rsidR="00C92467">
        <w:t> </w:t>
      </w:r>
      <w:r w:rsidR="00C92467" w:rsidRPr="00042036">
        <w:t>TS</w:t>
      </w:r>
      <w:r w:rsidR="00C92467">
        <w:t> </w:t>
      </w:r>
      <w:r w:rsidR="00C92467" w:rsidRPr="00042036">
        <w:t>24.501:</w:t>
      </w:r>
      <w:r w:rsidRPr="00042036">
        <w:t xml:space="preserve"> </w:t>
      </w:r>
      <w:r w:rsidR="00494EEF" w:rsidRPr="00042036">
        <w:t>"</w:t>
      </w:r>
      <w:r w:rsidRPr="00042036">
        <w:t>Non-Access-Stratum (NAS) protocol for 5G System (5GS); Stage 3</w:t>
      </w:r>
      <w:r w:rsidR="00494EEF" w:rsidRPr="00042036">
        <w:t>"</w:t>
      </w:r>
      <w:r w:rsidRPr="00042036">
        <w:t>.</w:t>
      </w:r>
    </w:p>
    <w:p w14:paraId="24ACB616" w14:textId="7F6C983E" w:rsidR="00080512" w:rsidRPr="00042036" w:rsidRDefault="00080512">
      <w:pPr>
        <w:pStyle w:val="Heading1"/>
      </w:pPr>
      <w:bookmarkStart w:id="39" w:name="_Toc104302358"/>
      <w:bookmarkStart w:id="40" w:name="_Toc104359323"/>
      <w:bookmarkStart w:id="41" w:name="_Toc112923140"/>
      <w:bookmarkStart w:id="42" w:name="_Toc112923774"/>
      <w:r w:rsidRPr="00042036">
        <w:t>3</w:t>
      </w:r>
      <w:r w:rsidRPr="00042036">
        <w:tab/>
        <w:t>Definitions</w:t>
      </w:r>
      <w:r w:rsidR="00602AEA" w:rsidRPr="00042036">
        <w:t xml:space="preserve"> of terms and abbreviations</w:t>
      </w:r>
      <w:bookmarkEnd w:id="37"/>
      <w:bookmarkEnd w:id="38"/>
      <w:bookmarkEnd w:id="39"/>
      <w:bookmarkEnd w:id="40"/>
      <w:bookmarkEnd w:id="41"/>
      <w:bookmarkEnd w:id="42"/>
    </w:p>
    <w:p w14:paraId="6CBABCF9" w14:textId="1F02ACF6" w:rsidR="00080512" w:rsidRPr="00042036" w:rsidRDefault="00080512">
      <w:pPr>
        <w:pStyle w:val="Heading2"/>
      </w:pPr>
      <w:bookmarkStart w:id="43" w:name="_Toc97057161"/>
      <w:bookmarkStart w:id="44" w:name="_Toc97266739"/>
      <w:bookmarkStart w:id="45" w:name="_Toc104302359"/>
      <w:bookmarkStart w:id="46" w:name="_Toc104359324"/>
      <w:bookmarkStart w:id="47" w:name="_Toc112923141"/>
      <w:bookmarkStart w:id="48" w:name="_Toc112923775"/>
      <w:r w:rsidRPr="00042036">
        <w:t>3.1</w:t>
      </w:r>
      <w:r w:rsidRPr="00042036">
        <w:tab/>
      </w:r>
      <w:r w:rsidR="002B6339" w:rsidRPr="00042036">
        <w:t>Terms</w:t>
      </w:r>
      <w:bookmarkEnd w:id="43"/>
      <w:bookmarkEnd w:id="44"/>
      <w:bookmarkEnd w:id="45"/>
      <w:bookmarkEnd w:id="46"/>
      <w:bookmarkEnd w:id="47"/>
      <w:bookmarkEnd w:id="48"/>
    </w:p>
    <w:p w14:paraId="7FD85AB0" w14:textId="08B75CD4" w:rsidR="00333F85" w:rsidRPr="00042036" w:rsidRDefault="00080512" w:rsidP="00333F85">
      <w:r w:rsidRPr="00042036">
        <w:t xml:space="preserve">For the purposes of the present document, the terms given in </w:t>
      </w:r>
      <w:r w:rsidR="00C92467" w:rsidRPr="00042036">
        <w:t>TR</w:t>
      </w:r>
      <w:r w:rsidR="00C92467">
        <w:t> </w:t>
      </w:r>
      <w:r w:rsidR="00C92467" w:rsidRPr="00042036">
        <w:t>21.905</w:t>
      </w:r>
      <w:r w:rsidR="00C92467">
        <w:t> </w:t>
      </w:r>
      <w:r w:rsidR="00C92467" w:rsidRPr="00042036">
        <w:t>[</w:t>
      </w:r>
      <w:r w:rsidR="004D3578" w:rsidRPr="00042036">
        <w:t>1</w:t>
      </w:r>
      <w:r w:rsidRPr="00042036">
        <w:t>]</w:t>
      </w:r>
      <w:r w:rsidR="00435707" w:rsidRPr="00042036">
        <w:t xml:space="preserve">, </w:t>
      </w:r>
      <w:r w:rsidR="00C92467" w:rsidRPr="00042036">
        <w:t>TS</w:t>
      </w:r>
      <w:r w:rsidR="00C92467">
        <w:t> </w:t>
      </w:r>
      <w:r w:rsidR="00C92467" w:rsidRPr="00042036">
        <w:t>23.501</w:t>
      </w:r>
      <w:r w:rsidR="00C92467">
        <w:t> </w:t>
      </w:r>
      <w:r w:rsidR="00C92467" w:rsidRPr="00042036">
        <w:t>[</w:t>
      </w:r>
      <w:r w:rsidR="00435707" w:rsidRPr="00042036">
        <w:t>2]</w:t>
      </w:r>
      <w:r w:rsidRPr="00042036">
        <w:t xml:space="preserve"> and the following apply. A term defined in the present document takes precedence over the definition of the same term, if any, in </w:t>
      </w:r>
      <w:r w:rsidR="00C92467" w:rsidRPr="00042036">
        <w:t>TR</w:t>
      </w:r>
      <w:r w:rsidR="00C92467">
        <w:t> </w:t>
      </w:r>
      <w:r w:rsidR="00C92467" w:rsidRPr="00042036">
        <w:t>21.905</w:t>
      </w:r>
      <w:r w:rsidR="00C92467">
        <w:t> </w:t>
      </w:r>
      <w:r w:rsidR="00C92467" w:rsidRPr="00042036">
        <w:t>[</w:t>
      </w:r>
      <w:r w:rsidR="004D3578" w:rsidRPr="00042036">
        <w:t>1</w:t>
      </w:r>
      <w:r w:rsidRPr="00042036">
        <w:t>]</w:t>
      </w:r>
      <w:r w:rsidR="00435707" w:rsidRPr="00042036">
        <w:t xml:space="preserve"> and </w:t>
      </w:r>
      <w:r w:rsidR="00C92467" w:rsidRPr="00042036">
        <w:t>TS</w:t>
      </w:r>
      <w:r w:rsidR="00C92467">
        <w:t> </w:t>
      </w:r>
      <w:r w:rsidR="00C92467" w:rsidRPr="00042036">
        <w:t>23.501</w:t>
      </w:r>
      <w:r w:rsidR="00C92467">
        <w:t> </w:t>
      </w:r>
      <w:r w:rsidR="00C92467" w:rsidRPr="00042036">
        <w:t>[</w:t>
      </w:r>
      <w:r w:rsidR="00435707" w:rsidRPr="00042036">
        <w:t>2]</w:t>
      </w:r>
      <w:r w:rsidRPr="00042036">
        <w:t>.</w:t>
      </w:r>
    </w:p>
    <w:p w14:paraId="39E02747" w14:textId="77777777" w:rsidR="0054338D" w:rsidRPr="00042036" w:rsidRDefault="0054338D" w:rsidP="0054338D">
      <w:pPr>
        <w:pStyle w:val="EW"/>
      </w:pPr>
    </w:p>
    <w:p w14:paraId="5E81C5C1" w14:textId="3252067A" w:rsidR="00080512" w:rsidRPr="00042036" w:rsidRDefault="00080512">
      <w:pPr>
        <w:pStyle w:val="Heading2"/>
      </w:pPr>
      <w:bookmarkStart w:id="49" w:name="_Toc97057162"/>
      <w:bookmarkStart w:id="50" w:name="_Toc97266740"/>
      <w:bookmarkStart w:id="51" w:name="_Toc104302360"/>
      <w:bookmarkStart w:id="52" w:name="_Toc104359325"/>
      <w:bookmarkStart w:id="53" w:name="_Toc112923142"/>
      <w:bookmarkStart w:id="54" w:name="_Toc112923776"/>
      <w:r w:rsidRPr="00042036">
        <w:t>3.</w:t>
      </w:r>
      <w:r w:rsidR="00DF628F" w:rsidRPr="00042036">
        <w:t>2</w:t>
      </w:r>
      <w:r w:rsidRPr="00042036">
        <w:tab/>
        <w:t>Abbreviations</w:t>
      </w:r>
      <w:bookmarkEnd w:id="49"/>
      <w:bookmarkEnd w:id="50"/>
      <w:bookmarkEnd w:id="51"/>
      <w:bookmarkEnd w:id="52"/>
      <w:bookmarkEnd w:id="53"/>
      <w:bookmarkEnd w:id="54"/>
    </w:p>
    <w:p w14:paraId="68423BE1" w14:textId="5D835BE7" w:rsidR="00333F85" w:rsidRPr="00042036" w:rsidRDefault="00080512" w:rsidP="003B60FA">
      <w:pPr>
        <w:keepNext/>
      </w:pPr>
      <w:r w:rsidRPr="00042036">
        <w:t>For the purposes of the present document, the abb</w:t>
      </w:r>
      <w:r w:rsidR="004D3578" w:rsidRPr="00042036">
        <w:t xml:space="preserve">reviations given in </w:t>
      </w:r>
      <w:r w:rsidR="00C92467" w:rsidRPr="00042036">
        <w:t>TR</w:t>
      </w:r>
      <w:r w:rsidR="00C92467">
        <w:t> </w:t>
      </w:r>
      <w:r w:rsidR="00C92467" w:rsidRPr="00042036">
        <w:t>21.905</w:t>
      </w:r>
      <w:r w:rsidR="00C92467">
        <w:t> </w:t>
      </w:r>
      <w:r w:rsidR="00C92467" w:rsidRPr="00042036">
        <w:t>[</w:t>
      </w:r>
      <w:r w:rsidR="004D3578" w:rsidRPr="00042036">
        <w:t>1</w:t>
      </w:r>
      <w:r w:rsidRPr="00042036">
        <w:t>]</w:t>
      </w:r>
      <w:r w:rsidR="00435707" w:rsidRPr="00042036">
        <w:t xml:space="preserve">, </w:t>
      </w:r>
      <w:r w:rsidR="00C92467" w:rsidRPr="00042036">
        <w:t>TS</w:t>
      </w:r>
      <w:r w:rsidR="00C92467">
        <w:t> </w:t>
      </w:r>
      <w:r w:rsidR="00C92467" w:rsidRPr="00042036">
        <w:t>23.501</w:t>
      </w:r>
      <w:r w:rsidR="00C92467">
        <w:t> </w:t>
      </w:r>
      <w:r w:rsidR="00C92467" w:rsidRPr="00042036">
        <w:t>[</w:t>
      </w:r>
      <w:r w:rsidR="00435707" w:rsidRPr="00042036">
        <w:t>2]</w:t>
      </w:r>
      <w:r w:rsidRPr="00042036">
        <w:t xml:space="preserve"> and the following apply. An abbreviation defined in the present document takes precedence over the definition of the same abbre</w:t>
      </w:r>
      <w:r w:rsidR="004D3578" w:rsidRPr="00042036">
        <w:t xml:space="preserve">viation, if any, in </w:t>
      </w:r>
      <w:r w:rsidR="00C92467" w:rsidRPr="00042036">
        <w:t>TR</w:t>
      </w:r>
      <w:r w:rsidR="00C92467">
        <w:t> </w:t>
      </w:r>
      <w:r w:rsidR="00C92467" w:rsidRPr="00042036">
        <w:t>21.905</w:t>
      </w:r>
      <w:r w:rsidR="00C92467">
        <w:t> </w:t>
      </w:r>
      <w:r w:rsidR="00C92467" w:rsidRPr="00042036">
        <w:t>[</w:t>
      </w:r>
      <w:r w:rsidR="004D3578" w:rsidRPr="00042036">
        <w:t>1</w:t>
      </w:r>
      <w:r w:rsidRPr="00042036">
        <w:t>]</w:t>
      </w:r>
      <w:r w:rsidR="00BC4D4F" w:rsidRPr="00042036">
        <w:t xml:space="preserve"> and</w:t>
      </w:r>
      <w:r w:rsidR="00435707" w:rsidRPr="00042036">
        <w:t xml:space="preserve"> </w:t>
      </w:r>
      <w:r w:rsidR="00C92467" w:rsidRPr="00042036">
        <w:t>TS</w:t>
      </w:r>
      <w:r w:rsidR="00C92467">
        <w:t> </w:t>
      </w:r>
      <w:r w:rsidR="00C92467" w:rsidRPr="00042036">
        <w:t>23.501</w:t>
      </w:r>
      <w:r w:rsidR="00C92467">
        <w:t> </w:t>
      </w:r>
      <w:r w:rsidR="00C92467" w:rsidRPr="00042036">
        <w:t>[</w:t>
      </w:r>
      <w:r w:rsidR="00435707" w:rsidRPr="00042036">
        <w:t>2]</w:t>
      </w:r>
      <w:r w:rsidRPr="00042036">
        <w:t>.</w:t>
      </w:r>
    </w:p>
    <w:p w14:paraId="1E68C994" w14:textId="77777777" w:rsidR="0054338D" w:rsidRPr="00042036" w:rsidRDefault="0054338D" w:rsidP="0054338D">
      <w:pPr>
        <w:pStyle w:val="EW"/>
      </w:pPr>
    </w:p>
    <w:p w14:paraId="7D89FB01" w14:textId="0F4AE48D" w:rsidR="00080512" w:rsidRPr="00042036" w:rsidRDefault="00080512">
      <w:pPr>
        <w:pStyle w:val="Heading1"/>
      </w:pPr>
      <w:bookmarkStart w:id="55" w:name="clause4"/>
      <w:bookmarkStart w:id="56" w:name="_Toc97057163"/>
      <w:bookmarkStart w:id="57" w:name="_Toc97266741"/>
      <w:bookmarkStart w:id="58" w:name="_Toc104302361"/>
      <w:bookmarkStart w:id="59" w:name="_Toc104359326"/>
      <w:bookmarkStart w:id="60" w:name="_Toc112923143"/>
      <w:bookmarkStart w:id="61" w:name="_Toc112923777"/>
      <w:bookmarkEnd w:id="55"/>
      <w:r w:rsidRPr="00042036">
        <w:t>4</w:t>
      </w:r>
      <w:r w:rsidRPr="00042036">
        <w:tab/>
      </w:r>
      <w:r w:rsidR="002548C9" w:rsidRPr="00042036">
        <w:t>Architectural Assumptions</w:t>
      </w:r>
      <w:r w:rsidR="007047C0" w:rsidRPr="00042036">
        <w:t xml:space="preserve"> and Requirements</w:t>
      </w:r>
      <w:bookmarkEnd w:id="56"/>
      <w:bookmarkEnd w:id="57"/>
      <w:bookmarkEnd w:id="58"/>
      <w:bookmarkEnd w:id="59"/>
      <w:bookmarkEnd w:id="60"/>
      <w:bookmarkEnd w:id="61"/>
    </w:p>
    <w:p w14:paraId="5FDE8288" w14:textId="77777777" w:rsidR="00435707" w:rsidRPr="00042036" w:rsidRDefault="00435707" w:rsidP="00435707">
      <w:bookmarkStart w:id="62" w:name="tsgNames"/>
      <w:bookmarkStart w:id="63" w:name="startOfAnnexes"/>
      <w:bookmarkStart w:id="64" w:name="_Toc22214903"/>
      <w:bookmarkStart w:id="65" w:name="_Toc23254036"/>
      <w:bookmarkEnd w:id="62"/>
      <w:bookmarkEnd w:id="63"/>
      <w:r w:rsidRPr="00042036">
        <w:t>The following architectural requirements apply:</w:t>
      </w:r>
    </w:p>
    <w:p w14:paraId="24230E4C" w14:textId="280302AF" w:rsidR="007047C0" w:rsidRPr="00042036" w:rsidRDefault="00435707" w:rsidP="00435707">
      <w:pPr>
        <w:pStyle w:val="B1"/>
      </w:pPr>
      <w:r w:rsidRPr="00042036">
        <w:t>-</w:t>
      </w:r>
      <w:r w:rsidRPr="00042036">
        <w:tab/>
        <w:t>Solutions may include reuse (in part or totally) of existing mechanisms. When reuse is deemed to be possible, whether new approaches shall also be adopted or added shall be subject of evaluation. (i.e. it shall be considered whether the reuse of existing system capabilities is sufficiently effective and efficient in addressing the problem space)</w:t>
      </w:r>
      <w:r w:rsidR="00333F85" w:rsidRPr="00042036">
        <w:t>.</w:t>
      </w:r>
    </w:p>
    <w:p w14:paraId="4B61AEAF" w14:textId="12BAFDEB" w:rsidR="00AA5849" w:rsidRPr="00042036" w:rsidRDefault="00AA5849" w:rsidP="00AA5849">
      <w:pPr>
        <w:pStyle w:val="Heading1"/>
      </w:pPr>
      <w:bookmarkStart w:id="66" w:name="_Toc97057164"/>
      <w:bookmarkStart w:id="67" w:name="_Toc97266742"/>
      <w:bookmarkStart w:id="68" w:name="_Toc104302362"/>
      <w:bookmarkStart w:id="69" w:name="_Toc104359327"/>
      <w:bookmarkStart w:id="70" w:name="_Toc112923144"/>
      <w:bookmarkStart w:id="71" w:name="_Toc112923778"/>
      <w:r w:rsidRPr="00042036">
        <w:t>5</w:t>
      </w:r>
      <w:r w:rsidRPr="00042036">
        <w:tab/>
        <w:t>Key Issues</w:t>
      </w:r>
      <w:bookmarkEnd w:id="64"/>
      <w:bookmarkEnd w:id="65"/>
      <w:bookmarkEnd w:id="66"/>
      <w:bookmarkEnd w:id="67"/>
      <w:bookmarkEnd w:id="68"/>
      <w:bookmarkEnd w:id="69"/>
      <w:bookmarkEnd w:id="70"/>
      <w:bookmarkEnd w:id="71"/>
    </w:p>
    <w:p w14:paraId="6257E9AF" w14:textId="5EEBE52D" w:rsidR="00550A47" w:rsidRPr="00042036" w:rsidRDefault="00550A47" w:rsidP="00550A47">
      <w:pPr>
        <w:pStyle w:val="Heading2"/>
        <w:rPr>
          <w:lang w:eastAsia="ko-KR"/>
        </w:rPr>
      </w:pPr>
      <w:bookmarkStart w:id="72" w:name="_Toc97057165"/>
      <w:bookmarkStart w:id="73" w:name="_Toc97266743"/>
      <w:bookmarkStart w:id="74" w:name="_Toc104302363"/>
      <w:bookmarkStart w:id="75" w:name="_Toc104359328"/>
      <w:bookmarkStart w:id="76" w:name="_Toc112923145"/>
      <w:bookmarkStart w:id="77" w:name="_Toc112923779"/>
      <w:bookmarkStart w:id="78" w:name="_Toc92370819"/>
      <w:r w:rsidRPr="00042036">
        <w:rPr>
          <w:lang w:eastAsia="ko-KR"/>
        </w:rPr>
        <w:t>5.</w:t>
      </w:r>
      <w:r w:rsidR="009C3872" w:rsidRPr="00042036">
        <w:rPr>
          <w:lang w:eastAsia="ko-KR"/>
        </w:rPr>
        <w:t>1</w:t>
      </w:r>
      <w:r w:rsidRPr="00042036">
        <w:rPr>
          <w:lang w:eastAsia="ko-KR"/>
        </w:rPr>
        <w:tab/>
        <w:t>Key Issue #</w:t>
      </w:r>
      <w:r w:rsidR="009C3872" w:rsidRPr="00042036">
        <w:rPr>
          <w:lang w:eastAsia="ko-KR"/>
        </w:rPr>
        <w:t>1</w:t>
      </w:r>
      <w:r w:rsidRPr="00042036">
        <w:rPr>
          <w:lang w:eastAsia="ko-KR"/>
        </w:rPr>
        <w:t xml:space="preserve">: </w:t>
      </w:r>
      <w:r w:rsidRPr="00042036">
        <w:t>Support of Network Slice Service continuity</w:t>
      </w:r>
      <w:bookmarkEnd w:id="72"/>
      <w:bookmarkEnd w:id="73"/>
      <w:bookmarkEnd w:id="74"/>
      <w:bookmarkEnd w:id="75"/>
      <w:bookmarkEnd w:id="76"/>
      <w:bookmarkEnd w:id="77"/>
    </w:p>
    <w:p w14:paraId="61ACCE4A" w14:textId="1AC3CB5D" w:rsidR="00550A47" w:rsidRPr="00042036" w:rsidRDefault="00550A47" w:rsidP="00550A47">
      <w:pPr>
        <w:pStyle w:val="Heading3"/>
      </w:pPr>
      <w:bookmarkStart w:id="79" w:name="_Toc97057166"/>
      <w:bookmarkStart w:id="80" w:name="_Toc97266744"/>
      <w:bookmarkStart w:id="81" w:name="_Toc104302364"/>
      <w:bookmarkStart w:id="82" w:name="_Toc104359329"/>
      <w:bookmarkStart w:id="83" w:name="_Toc112923146"/>
      <w:bookmarkStart w:id="84" w:name="_Toc112923780"/>
      <w:r w:rsidRPr="00042036">
        <w:t>5.</w:t>
      </w:r>
      <w:r w:rsidR="009C3872" w:rsidRPr="00042036">
        <w:t>1</w:t>
      </w:r>
      <w:r w:rsidRPr="00042036">
        <w:t>.1</w:t>
      </w:r>
      <w:r w:rsidRPr="00042036">
        <w:tab/>
        <w:t>Description</w:t>
      </w:r>
      <w:bookmarkEnd w:id="79"/>
      <w:bookmarkEnd w:id="80"/>
      <w:bookmarkEnd w:id="81"/>
      <w:bookmarkEnd w:id="82"/>
      <w:bookmarkEnd w:id="83"/>
      <w:bookmarkEnd w:id="84"/>
    </w:p>
    <w:p w14:paraId="3D72E66B" w14:textId="40837B46" w:rsidR="00550A47" w:rsidRPr="00042036" w:rsidRDefault="00550A47" w:rsidP="00550A47">
      <w:pPr>
        <w:rPr>
          <w:rFonts w:eastAsia="Yu Mincho"/>
        </w:rPr>
      </w:pPr>
      <w:r w:rsidRPr="00042036">
        <w:t>This Key issues is aiming to address WT#1. The following scenarios can happen</w:t>
      </w:r>
      <w:r w:rsidR="00333F85" w:rsidRPr="00042036">
        <w:t>:</w:t>
      </w:r>
    </w:p>
    <w:p w14:paraId="7BFE622C" w14:textId="3742C02E" w:rsidR="00550A47" w:rsidRPr="00042036" w:rsidRDefault="00550A47" w:rsidP="00E32971">
      <w:pPr>
        <w:pStyle w:val="B1"/>
        <w:rPr>
          <w:b/>
          <w:lang w:eastAsia="zh-CN"/>
        </w:rPr>
      </w:pPr>
      <w:r w:rsidRPr="00042036">
        <w:rPr>
          <w:b/>
          <w:lang w:eastAsia="zh-CN"/>
        </w:rPr>
        <w:t>1)</w:t>
      </w:r>
      <w:r w:rsidR="00333F85" w:rsidRPr="00042036">
        <w:rPr>
          <w:b/>
          <w:lang w:eastAsia="zh-CN"/>
        </w:rPr>
        <w:tab/>
      </w:r>
      <w:r w:rsidRPr="00042036">
        <w:rPr>
          <w:b/>
          <w:lang w:eastAsia="zh-CN"/>
        </w:rPr>
        <w:t>No mobility scenario:</w:t>
      </w:r>
    </w:p>
    <w:p w14:paraId="690920E0" w14:textId="6E5D8AB4" w:rsidR="00550A47" w:rsidRPr="00042036" w:rsidRDefault="00333F85" w:rsidP="00333F85">
      <w:pPr>
        <w:pStyle w:val="B2"/>
        <w:rPr>
          <w:lang w:eastAsia="zh-CN"/>
        </w:rPr>
      </w:pPr>
      <w:r w:rsidRPr="00042036">
        <w:rPr>
          <w:lang w:eastAsia="zh-CN"/>
        </w:rPr>
        <w:tab/>
      </w:r>
      <w:r w:rsidR="00550A47" w:rsidRPr="00042036">
        <w:rPr>
          <w:lang w:eastAsia="zh-CN"/>
        </w:rPr>
        <w:t>Scenario 1a): network slice is overloaded in NG-RAN</w:t>
      </w:r>
      <w:r w:rsidRPr="00042036">
        <w:rPr>
          <w:lang w:eastAsia="zh-CN"/>
        </w:rPr>
        <w:t>.</w:t>
      </w:r>
    </w:p>
    <w:p w14:paraId="1E3F2AFC" w14:textId="6BED886D" w:rsidR="00550A47" w:rsidRPr="00042036" w:rsidRDefault="00333F85" w:rsidP="00333F85">
      <w:pPr>
        <w:pStyle w:val="B2"/>
        <w:rPr>
          <w:lang w:eastAsia="zh-CN"/>
        </w:rPr>
      </w:pPr>
      <w:r w:rsidRPr="00042036">
        <w:rPr>
          <w:lang w:eastAsia="zh-CN"/>
        </w:rPr>
        <w:tab/>
      </w:r>
      <w:r w:rsidR="00550A47" w:rsidRPr="00042036">
        <w:rPr>
          <w:lang w:eastAsia="zh-CN"/>
        </w:rPr>
        <w:t>Scenario 1b): network slice or network slice instance is overloaded or undergoing planned maintenance in CN (e.g</w:t>
      </w:r>
      <w:r w:rsidR="000365FE" w:rsidRPr="00042036">
        <w:rPr>
          <w:lang w:eastAsia="zh-CN"/>
        </w:rPr>
        <w:t>.</w:t>
      </w:r>
      <w:r w:rsidR="00550A47" w:rsidRPr="00042036">
        <w:rPr>
          <w:lang w:eastAsia="zh-CN"/>
        </w:rPr>
        <w:t xml:space="preserve"> network slice termination)</w:t>
      </w:r>
      <w:r w:rsidRPr="00042036">
        <w:rPr>
          <w:lang w:eastAsia="zh-CN"/>
        </w:rPr>
        <w:t>.</w:t>
      </w:r>
    </w:p>
    <w:p w14:paraId="7860D7D1" w14:textId="45F3B9CB" w:rsidR="00550A47" w:rsidRPr="00042036" w:rsidRDefault="00E878F1" w:rsidP="00E878F1">
      <w:pPr>
        <w:pStyle w:val="B2"/>
      </w:pPr>
      <w:r w:rsidRPr="00042036">
        <w:tab/>
      </w:r>
      <w:r w:rsidR="00550A47" w:rsidRPr="00042036">
        <w:t>Scenario 1c): network performance of the network slice cannot meet the SLA</w:t>
      </w:r>
      <w:r w:rsidR="00333F85" w:rsidRPr="00042036">
        <w:t>.</w:t>
      </w:r>
    </w:p>
    <w:p w14:paraId="364457B3" w14:textId="6DB72673" w:rsidR="00550A47" w:rsidRPr="00042036" w:rsidRDefault="00550A47" w:rsidP="00E32971">
      <w:pPr>
        <w:pStyle w:val="B1"/>
        <w:rPr>
          <w:b/>
          <w:lang w:eastAsia="zh-CN"/>
        </w:rPr>
      </w:pPr>
      <w:r w:rsidRPr="00042036">
        <w:rPr>
          <w:b/>
          <w:lang w:eastAsia="zh-CN"/>
        </w:rPr>
        <w:t>2)</w:t>
      </w:r>
      <w:r w:rsidR="00333F85" w:rsidRPr="00042036">
        <w:rPr>
          <w:b/>
          <w:lang w:eastAsia="zh-CN"/>
        </w:rPr>
        <w:tab/>
      </w:r>
      <w:r w:rsidRPr="00042036">
        <w:rPr>
          <w:b/>
          <w:lang w:eastAsia="zh-CN"/>
        </w:rPr>
        <w:t>Inter RA Mobility scenario:</w:t>
      </w:r>
    </w:p>
    <w:p w14:paraId="76E541B8" w14:textId="10137B2E" w:rsidR="00550A47" w:rsidRPr="00042036" w:rsidRDefault="00333F85" w:rsidP="00333F85">
      <w:pPr>
        <w:pStyle w:val="B2"/>
      </w:pPr>
      <w:r w:rsidRPr="00042036">
        <w:rPr>
          <w:rFonts w:eastAsia="DengXian"/>
          <w:lang w:eastAsia="zh-CN"/>
        </w:rPr>
        <w:lastRenderedPageBreak/>
        <w:tab/>
      </w:r>
      <w:r w:rsidR="00550A47" w:rsidRPr="00042036">
        <w:rPr>
          <w:rFonts w:eastAsia="DengXian"/>
          <w:lang w:eastAsia="zh-CN"/>
        </w:rPr>
        <w:t xml:space="preserve">Scenario 2a): </w:t>
      </w:r>
      <w:r w:rsidR="00550A47" w:rsidRPr="00042036">
        <w:t>network slice is not supported in the target RAN node</w:t>
      </w:r>
      <w:r w:rsidRPr="00042036">
        <w:t>.</w:t>
      </w:r>
    </w:p>
    <w:p w14:paraId="54172BED" w14:textId="75BFC6B9" w:rsidR="00550A47" w:rsidRPr="00042036" w:rsidRDefault="00333F85" w:rsidP="00333F85">
      <w:pPr>
        <w:pStyle w:val="B2"/>
      </w:pPr>
      <w:r w:rsidRPr="00042036">
        <w:tab/>
      </w:r>
      <w:r w:rsidR="00550A47" w:rsidRPr="00042036">
        <w:t>Scenario 2b): network slice in target RAN node is overloaded</w:t>
      </w:r>
      <w:r w:rsidRPr="00042036">
        <w:t>.</w:t>
      </w:r>
    </w:p>
    <w:p w14:paraId="17FCF526" w14:textId="70B4922E" w:rsidR="00550A47" w:rsidRPr="00042036" w:rsidRDefault="00333F85" w:rsidP="00333F85">
      <w:pPr>
        <w:pStyle w:val="B2"/>
      </w:pPr>
      <w:r w:rsidRPr="00042036">
        <w:tab/>
      </w:r>
      <w:r w:rsidR="00550A47" w:rsidRPr="00042036">
        <w:t>Scenario 2c): network slice is not supported in the target CN</w:t>
      </w:r>
      <w:r w:rsidRPr="00042036">
        <w:t>.</w:t>
      </w:r>
    </w:p>
    <w:p w14:paraId="5E55624F" w14:textId="540E4B4E" w:rsidR="00550A47" w:rsidRPr="00042036" w:rsidRDefault="00333F85" w:rsidP="00333F85">
      <w:pPr>
        <w:pStyle w:val="B2"/>
      </w:pPr>
      <w:r w:rsidRPr="00042036">
        <w:tab/>
      </w:r>
      <w:r w:rsidR="00550A47" w:rsidRPr="00042036">
        <w:t>Scenario 2d): network slice or network slice instance is overloaded in the target CN</w:t>
      </w:r>
      <w:r w:rsidRPr="00042036">
        <w:t>.</w:t>
      </w:r>
    </w:p>
    <w:p w14:paraId="56891733" w14:textId="17ABBF36" w:rsidR="00550A47" w:rsidRPr="00042036" w:rsidRDefault="00550A47" w:rsidP="00550A47">
      <w:r w:rsidRPr="00042036">
        <w:t>This key issue is to study whether and how to provide service continuity for PDU sessions in network slices in the above scenarios</w:t>
      </w:r>
      <w:r w:rsidR="00333F85" w:rsidRPr="00042036">
        <w:t xml:space="preserve"> </w:t>
      </w:r>
      <w:r w:rsidRPr="00042036">
        <w:t>1b)</w:t>
      </w:r>
      <w:r w:rsidR="009C3872" w:rsidRPr="00042036">
        <w:t>,</w:t>
      </w:r>
      <w:r w:rsidRPr="00042036">
        <w:t xml:space="preserve"> 1c) and 2d).</w:t>
      </w:r>
    </w:p>
    <w:p w14:paraId="644BE042" w14:textId="23E8B4DD" w:rsidR="00550A47" w:rsidRPr="00042036" w:rsidRDefault="00550A47" w:rsidP="00550A47">
      <w:pPr>
        <w:pStyle w:val="NO"/>
      </w:pPr>
      <w:r w:rsidRPr="00042036">
        <w:t>NOTE</w:t>
      </w:r>
      <w:r w:rsidR="009C3872" w:rsidRPr="00042036">
        <w:t> </w:t>
      </w:r>
      <w:r w:rsidRPr="00042036">
        <w:t>1:</w:t>
      </w:r>
      <w:r w:rsidRPr="00042036">
        <w:tab/>
        <w:t>PDU Session with different SSC modes will be considered during the study</w:t>
      </w:r>
      <w:r w:rsidR="00333F85" w:rsidRPr="00042036">
        <w:t>.</w:t>
      </w:r>
    </w:p>
    <w:p w14:paraId="4DE730EC" w14:textId="4CA5EE3A" w:rsidR="00550A47" w:rsidRPr="00042036" w:rsidRDefault="00550A47" w:rsidP="00550A47">
      <w:pPr>
        <w:pStyle w:val="NO"/>
      </w:pPr>
      <w:r w:rsidRPr="00042036">
        <w:t>NOTE</w:t>
      </w:r>
      <w:r w:rsidR="009C3872" w:rsidRPr="00042036">
        <w:t> </w:t>
      </w:r>
      <w:r w:rsidRPr="00042036">
        <w:t>2:</w:t>
      </w:r>
      <w:r w:rsidRPr="00042036">
        <w:tab/>
        <w:t xml:space="preserve">For scenario 1a) and 2b), </w:t>
      </w:r>
      <w:r w:rsidR="00C92467" w:rsidRPr="00042036">
        <w:t>TR</w:t>
      </w:r>
      <w:r w:rsidR="00C92467">
        <w:t> </w:t>
      </w:r>
      <w:r w:rsidR="00C92467" w:rsidRPr="00042036">
        <w:t>38.832</w:t>
      </w:r>
      <w:r w:rsidR="00C92467">
        <w:t> </w:t>
      </w:r>
      <w:r w:rsidR="00C92467" w:rsidRPr="00042036">
        <w:t>[</w:t>
      </w:r>
      <w:r w:rsidR="00920E3F" w:rsidRPr="00042036">
        <w:t>3</w:t>
      </w:r>
      <w:r w:rsidRPr="00042036">
        <w:t>] already has conclusion. However it doesn</w:t>
      </w:r>
      <w:r w:rsidR="00494EEF" w:rsidRPr="00042036">
        <w:t>'</w:t>
      </w:r>
      <w:r w:rsidRPr="00042036">
        <w:t>t preclude that solutions defined for this key issue can also be used in these scenarios.</w:t>
      </w:r>
    </w:p>
    <w:p w14:paraId="394CAB9F" w14:textId="66C52A13" w:rsidR="00550A47" w:rsidRPr="00042036" w:rsidRDefault="00550A47" w:rsidP="00550A47">
      <w:pPr>
        <w:pStyle w:val="NO"/>
      </w:pPr>
      <w:r w:rsidRPr="00042036">
        <w:t>NOTE</w:t>
      </w:r>
      <w:r w:rsidR="009C3872" w:rsidRPr="00042036">
        <w:t> </w:t>
      </w:r>
      <w:r w:rsidRPr="00042036">
        <w:t>3:</w:t>
      </w:r>
      <w:r w:rsidRPr="00042036">
        <w:tab/>
        <w:t>For scenario 2a) and 2c), it is a deployment issue and assumed not to be studied in SA</w:t>
      </w:r>
      <w:r w:rsidR="00333F85" w:rsidRPr="00042036">
        <w:t> WG</w:t>
      </w:r>
      <w:r w:rsidRPr="00042036">
        <w:t>2.</w:t>
      </w:r>
    </w:p>
    <w:p w14:paraId="4D60BD17" w14:textId="684E2931" w:rsidR="00550A47" w:rsidRPr="00042036" w:rsidRDefault="00550A47" w:rsidP="00584F39">
      <w:pPr>
        <w:pStyle w:val="EditorsNote"/>
      </w:pPr>
      <w:r w:rsidRPr="00042036">
        <w:t>Editor</w:t>
      </w:r>
      <w:r w:rsidR="00494EEF" w:rsidRPr="00042036">
        <w:t>'</w:t>
      </w:r>
      <w:r w:rsidRPr="00042036">
        <w:t xml:space="preserve">s </w:t>
      </w:r>
      <w:r w:rsidR="00333F85" w:rsidRPr="00042036">
        <w:t>note</w:t>
      </w:r>
      <w:r w:rsidRPr="00042036">
        <w:t>:</w:t>
      </w:r>
      <w:r w:rsidR="009C3872" w:rsidRPr="00042036">
        <w:tab/>
      </w:r>
      <w:r w:rsidRPr="00042036">
        <w:t>It is FFS whether there is a need to study 2a) and 2c)</w:t>
      </w:r>
      <w:r w:rsidR="00333F85" w:rsidRPr="00042036">
        <w:t>.</w:t>
      </w:r>
    </w:p>
    <w:p w14:paraId="1342FC64" w14:textId="4F7AC88A" w:rsidR="00550A47" w:rsidRPr="00042036" w:rsidRDefault="00550A47" w:rsidP="00550A47">
      <w:pPr>
        <w:pStyle w:val="NO"/>
      </w:pPr>
      <w:r w:rsidRPr="00042036">
        <w:t>NOTE</w:t>
      </w:r>
      <w:r w:rsidR="009C3872" w:rsidRPr="00042036">
        <w:t> </w:t>
      </w:r>
      <w:r w:rsidRPr="00042036">
        <w:t>4:</w:t>
      </w:r>
      <w:r w:rsidRPr="00042036">
        <w:tab/>
        <w:t>Coordination with RAN working groups may be needed to conclude the key issue.</w:t>
      </w:r>
    </w:p>
    <w:p w14:paraId="551D6BA4" w14:textId="6B12E9D5" w:rsidR="00D85330" w:rsidRPr="00042036" w:rsidRDefault="00D85330" w:rsidP="00D85330">
      <w:pPr>
        <w:pStyle w:val="Heading2"/>
        <w:rPr>
          <w:lang w:eastAsia="ko-KR"/>
        </w:rPr>
      </w:pPr>
      <w:bookmarkStart w:id="85" w:name="_Toc97057167"/>
      <w:bookmarkStart w:id="86" w:name="_Toc97266745"/>
      <w:bookmarkStart w:id="87" w:name="_Toc104302365"/>
      <w:bookmarkStart w:id="88" w:name="_Toc104359330"/>
      <w:bookmarkStart w:id="89" w:name="_Toc112923147"/>
      <w:bookmarkStart w:id="90" w:name="_Toc112923781"/>
      <w:r w:rsidRPr="00042036">
        <w:rPr>
          <w:lang w:eastAsia="ko-KR"/>
        </w:rPr>
        <w:t>5.</w:t>
      </w:r>
      <w:r w:rsidR="009C3872" w:rsidRPr="00042036">
        <w:rPr>
          <w:lang w:eastAsia="ko-KR"/>
        </w:rPr>
        <w:t>2</w:t>
      </w:r>
      <w:r w:rsidRPr="00042036">
        <w:rPr>
          <w:lang w:eastAsia="ko-KR"/>
        </w:rPr>
        <w:tab/>
        <w:t>Key Issue #</w:t>
      </w:r>
      <w:r w:rsidR="009C3872" w:rsidRPr="00042036">
        <w:rPr>
          <w:lang w:eastAsia="ko-KR"/>
        </w:rPr>
        <w:t>2</w:t>
      </w:r>
      <w:r w:rsidRPr="00042036">
        <w:rPr>
          <w:lang w:eastAsia="ko-KR"/>
        </w:rPr>
        <w:t xml:space="preserve">: </w:t>
      </w:r>
      <w:r w:rsidRPr="00042036">
        <w:t xml:space="preserve">Support of providing </w:t>
      </w:r>
      <w:r w:rsidRPr="00042036">
        <w:rPr>
          <w:lang w:eastAsia="ko-KR"/>
        </w:rPr>
        <w:t>VPLMN network slice information to a roaming UE</w:t>
      </w:r>
      <w:bookmarkEnd w:id="78"/>
      <w:bookmarkEnd w:id="85"/>
      <w:bookmarkEnd w:id="86"/>
      <w:bookmarkEnd w:id="87"/>
      <w:bookmarkEnd w:id="88"/>
      <w:bookmarkEnd w:id="89"/>
      <w:bookmarkEnd w:id="90"/>
    </w:p>
    <w:p w14:paraId="64B75183" w14:textId="0DA6D9A7" w:rsidR="00D85330" w:rsidRPr="00042036" w:rsidRDefault="00D85330" w:rsidP="00D85330">
      <w:pPr>
        <w:pStyle w:val="Heading3"/>
      </w:pPr>
      <w:bookmarkStart w:id="91" w:name="_Toc92370820"/>
      <w:bookmarkStart w:id="92" w:name="_Toc97057168"/>
      <w:bookmarkStart w:id="93" w:name="_Toc97266746"/>
      <w:bookmarkStart w:id="94" w:name="_Toc104302366"/>
      <w:bookmarkStart w:id="95" w:name="_Toc104359331"/>
      <w:bookmarkStart w:id="96" w:name="_Toc112923148"/>
      <w:bookmarkStart w:id="97" w:name="_Toc112923782"/>
      <w:r w:rsidRPr="00042036">
        <w:t>5.</w:t>
      </w:r>
      <w:r w:rsidR="009C3872" w:rsidRPr="00042036">
        <w:t>2</w:t>
      </w:r>
      <w:r w:rsidRPr="00042036">
        <w:t>.1</w:t>
      </w:r>
      <w:r w:rsidRPr="00042036">
        <w:tab/>
        <w:t>Description</w:t>
      </w:r>
      <w:bookmarkEnd w:id="91"/>
      <w:bookmarkEnd w:id="92"/>
      <w:bookmarkEnd w:id="93"/>
      <w:bookmarkEnd w:id="94"/>
      <w:bookmarkEnd w:id="95"/>
      <w:bookmarkEnd w:id="96"/>
      <w:bookmarkEnd w:id="97"/>
    </w:p>
    <w:p w14:paraId="67BEEDBF" w14:textId="5436B434" w:rsidR="00D85330" w:rsidRPr="00042036" w:rsidRDefault="00D85330" w:rsidP="00D85330">
      <w:r w:rsidRPr="00042036">
        <w:t>As an outcome of SA</w:t>
      </w:r>
      <w:r w:rsidR="00333F85" w:rsidRPr="00042036">
        <w:t> WG</w:t>
      </w:r>
      <w:r w:rsidRPr="00042036">
        <w:t xml:space="preserve">1 EASNS (Enhanced Access to and Support of Network Slice) work, clause 6.1.2.1 </w:t>
      </w:r>
      <w:r w:rsidR="00333F85" w:rsidRPr="00042036">
        <w:t>of</w:t>
      </w:r>
      <w:r w:rsidRPr="00042036">
        <w:t xml:space="preserve"> </w:t>
      </w:r>
      <w:r w:rsidR="00C92467" w:rsidRPr="00042036">
        <w:t>TS</w:t>
      </w:r>
      <w:r w:rsidR="00C92467">
        <w:t> </w:t>
      </w:r>
      <w:r w:rsidR="00C92467" w:rsidRPr="00042036">
        <w:t>22.261</w:t>
      </w:r>
      <w:r w:rsidR="00C92467">
        <w:t> </w:t>
      </w:r>
      <w:r w:rsidR="00C92467" w:rsidRPr="00042036">
        <w:t>[</w:t>
      </w:r>
      <w:r w:rsidR="009C3872" w:rsidRPr="00042036">
        <w:t>4</w:t>
      </w:r>
      <w:r w:rsidRPr="00042036">
        <w:t>] captures the following service requirement for a roaming UE.</w:t>
      </w:r>
    </w:p>
    <w:p w14:paraId="22B3AC74" w14:textId="77777777" w:rsidR="00D85330" w:rsidRPr="00042036" w:rsidRDefault="00D85330" w:rsidP="00D85330">
      <w:pPr>
        <w:rPr>
          <w:i/>
        </w:rPr>
      </w:pPr>
      <w:r w:rsidRPr="00042036">
        <w:rPr>
          <w:i/>
        </w:rPr>
        <w:t>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61EB9F7A" w14:textId="77777777" w:rsidR="00D85330" w:rsidRPr="00042036" w:rsidRDefault="00D85330" w:rsidP="00D85330">
      <w:r w:rsidRPr="00042036">
        <w:t>This key issue aims at addressing the following aspects for a roaming UE requiring a network slice not offered by higher priority VPLMN(s) but available from other network(s):</w:t>
      </w:r>
    </w:p>
    <w:p w14:paraId="2751F426" w14:textId="4D888A25" w:rsidR="00D85330" w:rsidRPr="00042036" w:rsidRDefault="00A62383" w:rsidP="00E32971">
      <w:pPr>
        <w:pStyle w:val="B1"/>
      </w:pPr>
      <w:r w:rsidRPr="00042036">
        <w:t>-</w:t>
      </w:r>
      <w:r w:rsidRPr="00042036">
        <w:tab/>
      </w:r>
      <w:r w:rsidR="00D85330" w:rsidRPr="00042036">
        <w:t>Study how and when the HPLMN provides the UE with information about slice availability per VPLMN and prioritization information of the VPLMNs with which the UE may register for the network slice. The study includes the content of the information.</w:t>
      </w:r>
    </w:p>
    <w:p w14:paraId="0E100DB4" w14:textId="2D3CBC9F" w:rsidR="00D85330" w:rsidRPr="00042036" w:rsidRDefault="00A62383" w:rsidP="00E32971">
      <w:pPr>
        <w:pStyle w:val="B1"/>
      </w:pPr>
      <w:r w:rsidRPr="00042036">
        <w:t>-</w:t>
      </w:r>
      <w:r w:rsidRPr="00042036">
        <w:tab/>
      </w:r>
      <w:r w:rsidR="00D85330" w:rsidRPr="00042036">
        <w:t>Study how and when to use the information received by the UE from the HPLMN to influence automatic PLMN selection.</w:t>
      </w:r>
    </w:p>
    <w:p w14:paraId="18EA7933" w14:textId="77777777" w:rsidR="00D85330" w:rsidRPr="00042036" w:rsidRDefault="00D85330" w:rsidP="00D85330">
      <w:pPr>
        <w:pStyle w:val="NO"/>
        <w:rPr>
          <w:lang w:eastAsia="ko-KR"/>
        </w:rPr>
      </w:pPr>
      <w:r w:rsidRPr="00042036">
        <w:rPr>
          <w:lang w:eastAsia="ko-KR"/>
        </w:rPr>
        <w:t>NOTE 1:</w:t>
      </w:r>
      <w:r w:rsidRPr="00042036">
        <w:rPr>
          <w:lang w:eastAsia="ko-KR"/>
        </w:rPr>
        <w:tab/>
        <w:t>For details on PLMN selection aspects and impacts on PLMN selection of solutions of this key issue, coordination with CT1 is needed.</w:t>
      </w:r>
    </w:p>
    <w:p w14:paraId="763865F4" w14:textId="77777777" w:rsidR="00D85330" w:rsidRPr="00042036" w:rsidRDefault="00D85330" w:rsidP="00D85330">
      <w:pPr>
        <w:pStyle w:val="NO"/>
        <w:rPr>
          <w:lang w:eastAsia="ko-KR"/>
        </w:rPr>
      </w:pPr>
      <w:r w:rsidRPr="00042036">
        <w:rPr>
          <w:lang w:eastAsia="ko-KR"/>
        </w:rPr>
        <w:t>NOTE 2:</w:t>
      </w:r>
      <w:r w:rsidRPr="00042036">
        <w:rPr>
          <w:lang w:eastAsia="ko-KR"/>
        </w:rPr>
        <w:tab/>
      </w:r>
      <w:r w:rsidRPr="00042036">
        <w:t>Impacts to manual selection is not in scope of the key issue</w:t>
      </w:r>
      <w:r w:rsidRPr="00042036">
        <w:rPr>
          <w:lang w:eastAsia="ko-KR"/>
        </w:rPr>
        <w:t>.</w:t>
      </w:r>
    </w:p>
    <w:p w14:paraId="6CAC25F8" w14:textId="77777777" w:rsidR="00D85330" w:rsidRPr="00042036" w:rsidRDefault="00D85330" w:rsidP="00D85330">
      <w:pPr>
        <w:rPr>
          <w:lang w:eastAsia="ko-KR"/>
        </w:rPr>
      </w:pPr>
      <w:r w:rsidRPr="00042036">
        <w:rPr>
          <w:lang w:eastAsia="ko-KR"/>
        </w:rPr>
        <w:t>This key issue only considers the network selection procedure for the 3GPP access type.</w:t>
      </w:r>
    </w:p>
    <w:p w14:paraId="560C2ECA" w14:textId="55C8153A" w:rsidR="00935916" w:rsidRPr="00042036" w:rsidRDefault="00D85330" w:rsidP="00550A47">
      <w:pPr>
        <w:pStyle w:val="NO"/>
        <w:rPr>
          <w:lang w:eastAsia="ko-KR"/>
        </w:rPr>
      </w:pPr>
      <w:r w:rsidRPr="00042036">
        <w:rPr>
          <w:lang w:eastAsia="ko-KR"/>
        </w:rPr>
        <w:t>NOTE 3:</w:t>
      </w:r>
      <w:r w:rsidRPr="00042036">
        <w:rPr>
          <w:lang w:eastAsia="ko-KR"/>
        </w:rPr>
        <w:tab/>
        <w:t>Coordination with the Study Item FS_5WWC_Ph2 is required regarding the VPLMN selection procedure when non-3GPP access type is used.</w:t>
      </w:r>
    </w:p>
    <w:p w14:paraId="51135A67" w14:textId="0F350A3B" w:rsidR="00E34B12" w:rsidRPr="00042036" w:rsidRDefault="00E34B12" w:rsidP="00E34B12">
      <w:pPr>
        <w:pStyle w:val="Heading2"/>
      </w:pPr>
      <w:bookmarkStart w:id="98" w:name="_Toc97057169"/>
      <w:bookmarkStart w:id="99" w:name="_Toc97266747"/>
      <w:bookmarkStart w:id="100" w:name="_Toc104302367"/>
      <w:bookmarkStart w:id="101" w:name="_Toc104359332"/>
      <w:bookmarkStart w:id="102" w:name="_Toc112923149"/>
      <w:bookmarkStart w:id="103" w:name="_Toc112923783"/>
      <w:bookmarkStart w:id="104" w:name="_Toc22214906"/>
      <w:bookmarkStart w:id="105" w:name="_Toc23254039"/>
      <w:r w:rsidRPr="00042036">
        <w:rPr>
          <w:lang w:eastAsia="ko-KR"/>
        </w:rPr>
        <w:t>5.</w:t>
      </w:r>
      <w:r w:rsidR="009C3872" w:rsidRPr="00042036">
        <w:rPr>
          <w:lang w:eastAsia="ko-KR"/>
        </w:rPr>
        <w:t>3</w:t>
      </w:r>
      <w:r w:rsidRPr="00042036">
        <w:rPr>
          <w:lang w:eastAsia="ko-KR"/>
        </w:rPr>
        <w:tab/>
        <w:t>Key Issue #</w:t>
      </w:r>
      <w:r w:rsidR="009C3872" w:rsidRPr="00042036">
        <w:rPr>
          <w:lang w:eastAsia="ko-KR"/>
        </w:rPr>
        <w:t>3</w:t>
      </w:r>
      <w:r w:rsidRPr="00042036">
        <w:rPr>
          <w:lang w:eastAsia="ko-KR"/>
        </w:rPr>
        <w:t>: Network Slice Area of Service for services not mapping to existing TAs boundaries</w:t>
      </w:r>
      <w:r w:rsidR="00344785" w:rsidRPr="00042036">
        <w:rPr>
          <w:lang w:eastAsia="ko-KR"/>
        </w:rPr>
        <w:t xml:space="preserve"> and</w:t>
      </w:r>
      <w:r w:rsidRPr="00042036">
        <w:rPr>
          <w:lang w:eastAsia="ko-KR"/>
        </w:rPr>
        <w:t xml:space="preserve"> Temporary network slices</w:t>
      </w:r>
      <w:bookmarkEnd w:id="98"/>
      <w:bookmarkEnd w:id="99"/>
      <w:bookmarkEnd w:id="100"/>
      <w:bookmarkEnd w:id="101"/>
      <w:bookmarkEnd w:id="102"/>
      <w:bookmarkEnd w:id="103"/>
    </w:p>
    <w:p w14:paraId="6E800465" w14:textId="71E47283" w:rsidR="00E34B12" w:rsidRPr="00042036" w:rsidRDefault="00E34B12" w:rsidP="00E34B12">
      <w:pPr>
        <w:pStyle w:val="Heading3"/>
      </w:pPr>
      <w:bookmarkStart w:id="106" w:name="_Toc97057170"/>
      <w:bookmarkStart w:id="107" w:name="_Toc97266748"/>
      <w:bookmarkStart w:id="108" w:name="_Toc104302368"/>
      <w:bookmarkStart w:id="109" w:name="_Toc104359333"/>
      <w:bookmarkStart w:id="110" w:name="_Toc112923150"/>
      <w:bookmarkStart w:id="111" w:name="_Toc112923784"/>
      <w:r w:rsidRPr="00042036">
        <w:t>5.</w:t>
      </w:r>
      <w:r w:rsidR="009C3872" w:rsidRPr="00042036">
        <w:t>3</w:t>
      </w:r>
      <w:r w:rsidRPr="00042036">
        <w:t>.1</w:t>
      </w:r>
      <w:r w:rsidRPr="00042036">
        <w:tab/>
        <w:t>Description</w:t>
      </w:r>
      <w:bookmarkEnd w:id="106"/>
      <w:bookmarkEnd w:id="107"/>
      <w:bookmarkEnd w:id="108"/>
      <w:bookmarkEnd w:id="109"/>
      <w:bookmarkEnd w:id="110"/>
      <w:bookmarkEnd w:id="111"/>
    </w:p>
    <w:p w14:paraId="403594DF" w14:textId="33D6C53E" w:rsidR="00E34B12" w:rsidRPr="00042036" w:rsidRDefault="00E34B12" w:rsidP="00E34B12">
      <w:r w:rsidRPr="00042036">
        <w:t xml:space="preserve">Network Slices are deployed for services over an Area of Service which may match the existing TAs or for which the Area of Service can be different. Currently, the network slice availability (i.e. where the network slices are defined to be supported) is designed to match deployed TA boundaries. In addition, the UEs and network configuration can be </w:t>
      </w:r>
      <w:r w:rsidRPr="00042036">
        <w:lastRenderedPageBreak/>
        <w:t>impacted when network slices are deployed and decommissioned over certain time interval (e.g. the Configured NSSAI can change when a network slice is no longer available or becomes available, this can affect the Allowed NSSAI and other parameters</w:t>
      </w:r>
      <w:r w:rsidR="00344785" w:rsidRPr="00042036">
        <w:t xml:space="preserve"> and</w:t>
      </w:r>
      <w:r w:rsidRPr="00042036">
        <w:t xml:space="preserve"> in turn the RA may need to change, etc</w:t>
      </w:r>
      <w:r w:rsidR="003E3C07" w:rsidRPr="00042036">
        <w:t>.</w:t>
      </w:r>
      <w:r w:rsidRPr="00042036">
        <w:t>).</w:t>
      </w:r>
    </w:p>
    <w:p w14:paraId="629D045A" w14:textId="77777777" w:rsidR="00E34B12" w:rsidRPr="00042036" w:rsidRDefault="00E34B12" w:rsidP="00E34B12">
      <w:r w:rsidRPr="00042036">
        <w:t>This Key Issue will study how to address the issues described above and whether system level improvements are needed to mitigate e.g. the deployment and control plane issues that arise due to the currently defined system behaviour:</w:t>
      </w:r>
    </w:p>
    <w:p w14:paraId="112A1E46" w14:textId="153727E1" w:rsidR="00DC0EC0" w:rsidRPr="00042036" w:rsidRDefault="00DC0EC0" w:rsidP="00DC0EC0">
      <w:pPr>
        <w:pStyle w:val="B1"/>
      </w:pPr>
      <w:r w:rsidRPr="00042036">
        <w:t>-</w:t>
      </w:r>
      <w:r w:rsidRPr="00042036">
        <w:tab/>
        <w:t>The support of services over network slices when the services have Area of Service not matching the existing deployed TA boundaries.</w:t>
      </w:r>
    </w:p>
    <w:p w14:paraId="03782CFC" w14:textId="77777777" w:rsidR="00DC0EC0" w:rsidRPr="00042036" w:rsidRDefault="00DC0EC0" w:rsidP="00DC0EC0">
      <w:pPr>
        <w:pStyle w:val="B1"/>
      </w:pPr>
      <w:r w:rsidRPr="00042036">
        <w:t>-</w:t>
      </w:r>
      <w:r w:rsidRPr="00042036">
        <w:tab/>
        <w:t>The support of network slices which have a limited lifetime (including how to gracefully terminate a network slice which can apply also to network slices which have a longer lifespan in order to avoid abrupt PDU Session release).</w:t>
      </w:r>
    </w:p>
    <w:p w14:paraId="2FF3EBB1" w14:textId="56EDFFB8" w:rsidR="00E34B12" w:rsidRPr="00042036" w:rsidRDefault="00E34B12" w:rsidP="00E34B12">
      <w:pPr>
        <w:pStyle w:val="NO"/>
      </w:pPr>
      <w:r w:rsidRPr="00042036">
        <w:t>NOTE:</w:t>
      </w:r>
      <w:r w:rsidRPr="00042036">
        <w:tab/>
        <w:t>Coordination with SA</w:t>
      </w:r>
      <w:r w:rsidR="00320611" w:rsidRPr="00042036">
        <w:t> WG</w:t>
      </w:r>
      <w:r w:rsidRPr="00042036">
        <w:t>5 can be needed for Network Slice Life Cycle Management aspects.</w:t>
      </w:r>
    </w:p>
    <w:p w14:paraId="20B89805" w14:textId="74AC03E2" w:rsidR="00E34B12" w:rsidRPr="00042036" w:rsidRDefault="00E34B12" w:rsidP="00E34B12">
      <w:pPr>
        <w:pStyle w:val="Heading2"/>
      </w:pPr>
      <w:bookmarkStart w:id="112" w:name="_Toc31192358"/>
      <w:bookmarkStart w:id="113" w:name="_Toc31192518"/>
      <w:bookmarkStart w:id="114" w:name="_Toc31193009"/>
      <w:bookmarkStart w:id="115" w:name="_Toc31616188"/>
      <w:bookmarkStart w:id="116" w:name="_Toc31616263"/>
      <w:bookmarkStart w:id="117" w:name="_Toc31616339"/>
      <w:bookmarkStart w:id="118" w:name="_Toc31616415"/>
      <w:bookmarkStart w:id="119" w:name="_Toc31616491"/>
      <w:bookmarkStart w:id="120" w:name="_Toc97057171"/>
      <w:bookmarkStart w:id="121" w:name="_Toc97266749"/>
      <w:bookmarkStart w:id="122" w:name="_Toc104302369"/>
      <w:bookmarkStart w:id="123" w:name="_Toc104359334"/>
      <w:bookmarkStart w:id="124" w:name="_Toc112923151"/>
      <w:bookmarkStart w:id="125" w:name="_Toc112923785"/>
      <w:r w:rsidRPr="00042036">
        <w:rPr>
          <w:lang w:eastAsia="zh-CN"/>
        </w:rPr>
        <w:t>5.</w:t>
      </w:r>
      <w:r w:rsidR="009C3872" w:rsidRPr="00042036">
        <w:rPr>
          <w:lang w:eastAsia="zh-CN"/>
        </w:rPr>
        <w:t>4</w:t>
      </w:r>
      <w:r w:rsidRPr="00042036">
        <w:rPr>
          <w:lang w:eastAsia="ko-KR"/>
        </w:rPr>
        <w:tab/>
      </w:r>
      <w:r w:rsidRPr="00042036">
        <w:t>Key Issue</w:t>
      </w:r>
      <w:r w:rsidRPr="00042036">
        <w:rPr>
          <w:lang w:eastAsia="zh-CN"/>
        </w:rPr>
        <w:t xml:space="preserve"> #</w:t>
      </w:r>
      <w:r w:rsidR="009C3872" w:rsidRPr="00042036">
        <w:rPr>
          <w:lang w:eastAsia="zh-CN"/>
        </w:rPr>
        <w:t>4</w:t>
      </w:r>
      <w:r w:rsidRPr="00042036">
        <w:t xml:space="preserve">: </w:t>
      </w:r>
      <w:bookmarkEnd w:id="112"/>
      <w:bookmarkEnd w:id="113"/>
      <w:bookmarkEnd w:id="114"/>
      <w:bookmarkEnd w:id="115"/>
      <w:bookmarkEnd w:id="116"/>
      <w:bookmarkEnd w:id="117"/>
      <w:bookmarkEnd w:id="118"/>
      <w:bookmarkEnd w:id="119"/>
      <w:r w:rsidRPr="00042036">
        <w:t>Support of NSAC involving multi service Area</w:t>
      </w:r>
      <w:bookmarkEnd w:id="120"/>
      <w:bookmarkEnd w:id="121"/>
      <w:bookmarkEnd w:id="122"/>
      <w:bookmarkEnd w:id="123"/>
      <w:bookmarkEnd w:id="124"/>
      <w:bookmarkEnd w:id="125"/>
    </w:p>
    <w:p w14:paraId="64ACB52E" w14:textId="061DF070" w:rsidR="00E34B12" w:rsidRPr="00042036" w:rsidRDefault="00E34B12" w:rsidP="00E34B12">
      <w:pPr>
        <w:pStyle w:val="Heading3"/>
      </w:pPr>
      <w:bookmarkStart w:id="126" w:name="_Toc23255037"/>
      <w:bookmarkStart w:id="127" w:name="_Toc26346409"/>
      <w:bookmarkStart w:id="128" w:name="_Toc26346622"/>
      <w:bookmarkStart w:id="129" w:name="_Toc26773892"/>
      <w:bookmarkStart w:id="130" w:name="_Toc31192359"/>
      <w:bookmarkStart w:id="131" w:name="_Toc31192519"/>
      <w:bookmarkStart w:id="132" w:name="_Toc31193010"/>
      <w:bookmarkStart w:id="133" w:name="_Toc31616189"/>
      <w:bookmarkStart w:id="134" w:name="_Toc31616264"/>
      <w:bookmarkStart w:id="135" w:name="_Toc31616340"/>
      <w:bookmarkStart w:id="136" w:name="_Toc31616416"/>
      <w:bookmarkStart w:id="137" w:name="_Toc31616492"/>
      <w:bookmarkStart w:id="138" w:name="_Toc97057172"/>
      <w:bookmarkStart w:id="139" w:name="_Toc97266750"/>
      <w:bookmarkStart w:id="140" w:name="_Toc104302370"/>
      <w:bookmarkStart w:id="141" w:name="_Toc104359335"/>
      <w:bookmarkStart w:id="142" w:name="_Toc112923152"/>
      <w:bookmarkStart w:id="143" w:name="_Toc112923786"/>
      <w:r w:rsidRPr="00042036">
        <w:t>5.</w:t>
      </w:r>
      <w:r w:rsidR="009C3872" w:rsidRPr="00042036">
        <w:t>4</w:t>
      </w:r>
      <w:r w:rsidRPr="00042036">
        <w:t>.1</w:t>
      </w:r>
      <w:r w:rsidRPr="00042036">
        <w:tab/>
        <w:t>Description</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7C210353" w14:textId="115BBC75" w:rsidR="00E34B12" w:rsidRPr="00042036" w:rsidRDefault="00E34B12" w:rsidP="00E34B12">
      <w:r w:rsidRPr="00042036">
        <w:t xml:space="preserve">For one S-NSSAI, there is only one configured </w:t>
      </w:r>
      <w:r w:rsidR="00333F85" w:rsidRPr="00042036">
        <w:t>global</w:t>
      </w:r>
      <w:r w:rsidRPr="00042036">
        <w:t xml:space="preserve"> Maximum allowed number value for NSAC. It is possible more than one service area is associated with one S-NSSAI, e.g. to split a PLMN into multi-service areas. This impacts the use cases below as there will be more than one NSACF handling the UE:</w:t>
      </w:r>
    </w:p>
    <w:p w14:paraId="198986D5" w14:textId="68E27F1C" w:rsidR="00E34B12" w:rsidRPr="00042036" w:rsidRDefault="003E3C07" w:rsidP="00E32971">
      <w:pPr>
        <w:pStyle w:val="B1"/>
      </w:pPr>
      <w:r w:rsidRPr="00042036">
        <w:t>-</w:t>
      </w:r>
      <w:r w:rsidRPr="00042036">
        <w:tab/>
      </w:r>
      <w:r w:rsidR="00E34B12" w:rsidRPr="00042036">
        <w:t>Multi NSACF deployed within one PLMN: For NSACF deployment more than one service area are defined within one PLMN. For each service area one NSACF or NSACF set is selected for slice admission control. This include the control of the maximum allowed number of UE or PDU session.</w:t>
      </w:r>
    </w:p>
    <w:p w14:paraId="4C0660A3" w14:textId="1D0065CE" w:rsidR="00E34B12" w:rsidRPr="00042036" w:rsidRDefault="003E3C07" w:rsidP="00E32971">
      <w:pPr>
        <w:pStyle w:val="B1"/>
      </w:pPr>
      <w:r w:rsidRPr="00042036">
        <w:t>-</w:t>
      </w:r>
      <w:r w:rsidRPr="00042036">
        <w:tab/>
      </w:r>
      <w:r w:rsidR="00E34B12" w:rsidRPr="00042036">
        <w:t>Roaming: when one user resides at the visit PLMN, the NSAC (Maximum PDU session) may be controlled by the NSACF in the VPLMN (e.g. for LBO PDU session), or the NSACF in the HPLMN (e.g. for HR PDU session).</w:t>
      </w:r>
    </w:p>
    <w:p w14:paraId="2BB61D17" w14:textId="3B8C0809" w:rsidR="00E34B12" w:rsidRPr="00042036" w:rsidRDefault="003E3C07" w:rsidP="00E32971">
      <w:pPr>
        <w:pStyle w:val="B1"/>
      </w:pPr>
      <w:r w:rsidRPr="00042036">
        <w:t>-</w:t>
      </w:r>
      <w:r w:rsidRPr="00042036">
        <w:tab/>
      </w:r>
      <w:r w:rsidR="00E34B12" w:rsidRPr="00042036">
        <w:t>EPS interworking: when the user establishes a HR PDN connection at the EPS network and move to 5GS later, the NSACF(Maximum UE number) selected by the SMF+PGW-C and AMF may be different.</w:t>
      </w:r>
    </w:p>
    <w:p w14:paraId="0486C6F6" w14:textId="77777777" w:rsidR="00E34B12" w:rsidRPr="00042036" w:rsidRDefault="00E34B12" w:rsidP="00E34B12">
      <w:pPr>
        <w:rPr>
          <w:lang w:eastAsia="ko-KR"/>
        </w:rPr>
      </w:pPr>
      <w:r w:rsidRPr="00042036">
        <w:rPr>
          <w:lang w:eastAsia="ko-KR"/>
        </w:rPr>
        <w:t>This key issue addresses the above cases, to ensure consistent NSAC handling against the configured global Maximum a</w:t>
      </w:r>
      <w:r w:rsidRPr="00042036">
        <w:t>llowed number</w:t>
      </w:r>
      <w:r w:rsidRPr="00042036">
        <w:rPr>
          <w:lang w:eastAsia="ko-KR"/>
        </w:rPr>
        <w:t>. The following aspects will be covered by the key issue:</w:t>
      </w:r>
    </w:p>
    <w:p w14:paraId="418B8968" w14:textId="160939D0" w:rsidR="00E34B12" w:rsidRPr="00042036" w:rsidRDefault="003E3C07" w:rsidP="00E32971">
      <w:pPr>
        <w:pStyle w:val="B1"/>
        <w:rPr>
          <w:noProof/>
        </w:rPr>
      </w:pPr>
      <w:r w:rsidRPr="00042036">
        <w:t>-</w:t>
      </w:r>
      <w:r w:rsidRPr="00042036">
        <w:tab/>
      </w:r>
      <w:r w:rsidR="00E34B12" w:rsidRPr="00042036">
        <w:rPr>
          <w:lang w:eastAsia="ko-KR"/>
        </w:rPr>
        <w:t>UE Registration</w:t>
      </w:r>
      <w:r w:rsidR="00333F85" w:rsidRPr="00042036">
        <w:rPr>
          <w:lang w:eastAsia="ko-KR"/>
        </w:rPr>
        <w:t>.</w:t>
      </w:r>
    </w:p>
    <w:p w14:paraId="212343E8" w14:textId="5A7C8A58" w:rsidR="00E34B12" w:rsidRPr="00042036" w:rsidRDefault="003E3C07" w:rsidP="00E32971">
      <w:pPr>
        <w:pStyle w:val="B1"/>
        <w:rPr>
          <w:noProof/>
        </w:rPr>
      </w:pPr>
      <w:r w:rsidRPr="00042036">
        <w:t>-</w:t>
      </w:r>
      <w:r w:rsidRPr="00042036">
        <w:tab/>
      </w:r>
      <w:r w:rsidR="00E34B12" w:rsidRPr="00042036">
        <w:rPr>
          <w:lang w:eastAsia="ko-KR"/>
        </w:rPr>
        <w:t>PDU Session establishment</w:t>
      </w:r>
      <w:r w:rsidR="00333F85" w:rsidRPr="00042036">
        <w:rPr>
          <w:lang w:eastAsia="ko-KR"/>
        </w:rPr>
        <w:t>.</w:t>
      </w:r>
    </w:p>
    <w:p w14:paraId="60F0EF0D" w14:textId="2BEA3367" w:rsidR="00E34B12" w:rsidRPr="00042036" w:rsidRDefault="003E3C07" w:rsidP="00E32971">
      <w:pPr>
        <w:pStyle w:val="B1"/>
        <w:rPr>
          <w:lang w:eastAsia="ko-KR"/>
        </w:rPr>
      </w:pPr>
      <w:r w:rsidRPr="00042036">
        <w:t>-</w:t>
      </w:r>
      <w:r w:rsidRPr="00042036">
        <w:tab/>
      </w:r>
      <w:r w:rsidR="00E34B12" w:rsidRPr="00042036">
        <w:rPr>
          <w:lang w:eastAsia="ko-KR"/>
        </w:rPr>
        <w:t>Session continuity when UE move across the service area</w:t>
      </w:r>
      <w:r w:rsidR="00333F85" w:rsidRPr="00042036">
        <w:rPr>
          <w:lang w:eastAsia="ko-KR"/>
        </w:rPr>
        <w:t>.</w:t>
      </w:r>
    </w:p>
    <w:p w14:paraId="236A417A" w14:textId="46CC33E0" w:rsidR="00266AC4" w:rsidRPr="00042036" w:rsidRDefault="00266AC4" w:rsidP="00266AC4">
      <w:pPr>
        <w:pStyle w:val="Heading2"/>
        <w:rPr>
          <w:lang w:eastAsia="ko-KR"/>
        </w:rPr>
      </w:pPr>
      <w:bookmarkStart w:id="144" w:name="_Toc104302371"/>
      <w:bookmarkStart w:id="145" w:name="_Toc104359336"/>
      <w:bookmarkStart w:id="146" w:name="_Toc112923153"/>
      <w:bookmarkStart w:id="147" w:name="_Toc112923787"/>
      <w:r w:rsidRPr="00042036">
        <w:rPr>
          <w:lang w:eastAsia="ko-KR"/>
        </w:rPr>
        <w:t>5.5</w:t>
      </w:r>
      <w:r w:rsidRPr="00042036">
        <w:rPr>
          <w:lang w:eastAsia="ko-KR"/>
        </w:rPr>
        <w:tab/>
        <w:t>Key Issue #</w:t>
      </w:r>
      <w:r w:rsidR="00A12803" w:rsidRPr="00042036">
        <w:rPr>
          <w:lang w:eastAsia="ko-KR"/>
        </w:rPr>
        <w:t>5</w:t>
      </w:r>
      <w:r w:rsidRPr="00042036">
        <w:rPr>
          <w:lang w:eastAsia="ko-KR"/>
        </w:rPr>
        <w:t>: Improved support of RAs including TAs supporting Rejected S-NSSAIs</w:t>
      </w:r>
      <w:bookmarkEnd w:id="144"/>
      <w:bookmarkEnd w:id="145"/>
      <w:bookmarkEnd w:id="146"/>
      <w:bookmarkEnd w:id="147"/>
    </w:p>
    <w:p w14:paraId="3E5EB56B" w14:textId="22EEF0DE" w:rsidR="00266AC4" w:rsidRPr="00042036" w:rsidRDefault="00266AC4" w:rsidP="00266AC4">
      <w:pPr>
        <w:pStyle w:val="Heading3"/>
        <w:rPr>
          <w:lang w:eastAsia="ko-KR"/>
        </w:rPr>
      </w:pPr>
      <w:bookmarkStart w:id="148" w:name="_Toc104302372"/>
      <w:bookmarkStart w:id="149" w:name="_Toc104359337"/>
      <w:bookmarkStart w:id="150" w:name="_Toc112923154"/>
      <w:bookmarkStart w:id="151" w:name="_Toc112923788"/>
      <w:r w:rsidRPr="00042036">
        <w:rPr>
          <w:lang w:eastAsia="ko-KR"/>
        </w:rPr>
        <w:t>5</w:t>
      </w:r>
      <w:r w:rsidRPr="00042036">
        <w:rPr>
          <w:lang w:eastAsia="zh-CN"/>
        </w:rPr>
        <w:t>.5</w:t>
      </w:r>
      <w:r w:rsidRPr="00042036">
        <w:rPr>
          <w:lang w:eastAsia="ko-KR"/>
        </w:rPr>
        <w:t>.1</w:t>
      </w:r>
      <w:r w:rsidRPr="00042036">
        <w:rPr>
          <w:lang w:eastAsia="ko-KR"/>
        </w:rPr>
        <w:tab/>
        <w:t>General description</w:t>
      </w:r>
      <w:bookmarkEnd w:id="148"/>
      <w:bookmarkEnd w:id="149"/>
      <w:bookmarkEnd w:id="150"/>
      <w:bookmarkEnd w:id="151"/>
    </w:p>
    <w:p w14:paraId="5262AA61" w14:textId="71AFB592" w:rsidR="00266AC4" w:rsidRPr="00042036" w:rsidRDefault="00266AC4" w:rsidP="00266AC4">
      <w:r w:rsidRPr="00042036">
        <w:t>When the AMF creates a Registration Area (RA) with one or more Tracking Areas (TAs), all the S-NSSAIs of the S-NSSAIs in the Allowed NSSAI need to be available in all the TAs of the RA. If the UE requests an S-NSSAI that is not available in current TA, with current specifications this S-NSSAI is rejected with an indication that the S-NSSAI is not available in the RA. This cause code indicates to the UE that the UE is not allowed to try to register the S-NSSAI again in any of the TAs of the RA. This restriction is placed on the UE even if some of the TAs in the RA do support the S-NSSAI. This then creates the need to choose between optimal RA (considering the trade-off between paging load vs. the load generated due to Mobility Registration Update (MRU) requests) and the goal to allow the UE to register as soon as possible with the S-NSSAI that was not supported in the TA where the S-NSSAI was not available and therefore not allowed.</w:t>
      </w:r>
    </w:p>
    <w:p w14:paraId="2E2F2348" w14:textId="77777777" w:rsidR="00266AC4" w:rsidRPr="00042036" w:rsidRDefault="00266AC4" w:rsidP="003B60FA">
      <w:pPr>
        <w:rPr>
          <w:lang w:eastAsia="zh-CN"/>
        </w:rPr>
      </w:pPr>
      <w:r w:rsidRPr="00042036">
        <w:t>This key issue will study whether and how to allow the UE to initiate a registration for an S-NSSAI which was rejected for the RA when the UE enters a TA that is part of the RA and the TA supports this S-NSSAI.</w:t>
      </w:r>
    </w:p>
    <w:p w14:paraId="6169450A" w14:textId="77777777" w:rsidR="00266AC4" w:rsidRPr="00042036" w:rsidRDefault="00266AC4" w:rsidP="00266AC4">
      <w:pPr>
        <w:pStyle w:val="NO"/>
        <w:rPr>
          <w:lang w:eastAsia="zh-CN"/>
        </w:rPr>
      </w:pPr>
      <w:r w:rsidRPr="00042036">
        <w:rPr>
          <w:lang w:eastAsia="zh-CN"/>
        </w:rPr>
        <w:lastRenderedPageBreak/>
        <w:t>NOTE:</w:t>
      </w:r>
      <w:r w:rsidRPr="00042036">
        <w:rPr>
          <w:lang w:eastAsia="zh-CN"/>
        </w:rPr>
        <w:tab/>
        <w:t>When an RA is created considering the trade-off between paging load vs the load generated due to Mobility Registration Update (MRU), without considering the need of the UE to register with an S-NSSAI in these TAs, the AMF can add to the RA TAs that support an S-NSSAI that was not available in the TA where the S-NSSAI was not allowed.</w:t>
      </w:r>
    </w:p>
    <w:p w14:paraId="0E6A6EC7" w14:textId="6BB98634" w:rsidR="00A12803" w:rsidRPr="00042036" w:rsidRDefault="00A12803" w:rsidP="00E878F1">
      <w:pPr>
        <w:pStyle w:val="Heading2"/>
        <w:rPr>
          <w:lang w:eastAsia="ja-JP"/>
        </w:rPr>
      </w:pPr>
      <w:bookmarkStart w:id="152" w:name="_Toc104302373"/>
      <w:bookmarkStart w:id="153" w:name="_Toc104359338"/>
      <w:bookmarkStart w:id="154" w:name="_Toc112923155"/>
      <w:bookmarkStart w:id="155" w:name="_Toc112923789"/>
      <w:bookmarkStart w:id="156" w:name="_PERM_MCCTEMPBM_CRPT60250001___2"/>
      <w:r w:rsidRPr="00042036">
        <w:rPr>
          <w:lang w:eastAsia="ko-KR"/>
        </w:rPr>
        <w:t>5.6</w:t>
      </w:r>
      <w:r w:rsidRPr="00042036">
        <w:rPr>
          <w:lang w:eastAsia="ko-KR"/>
        </w:rPr>
        <w:tab/>
        <w:t>Key Issue #6: Improved network control of the UE behaviour</w:t>
      </w:r>
      <w:bookmarkEnd w:id="152"/>
      <w:bookmarkEnd w:id="153"/>
      <w:bookmarkEnd w:id="154"/>
      <w:bookmarkEnd w:id="155"/>
    </w:p>
    <w:p w14:paraId="2428867C" w14:textId="2E0A4B07" w:rsidR="00A12803" w:rsidRPr="00042036" w:rsidRDefault="00A12803" w:rsidP="00E878F1">
      <w:pPr>
        <w:pStyle w:val="Heading3"/>
        <w:rPr>
          <w:lang w:eastAsia="ja-JP"/>
        </w:rPr>
      </w:pPr>
      <w:bookmarkStart w:id="157" w:name="_Toc104302374"/>
      <w:bookmarkStart w:id="158" w:name="_Toc104359339"/>
      <w:bookmarkStart w:id="159" w:name="_Toc112923156"/>
      <w:bookmarkStart w:id="160" w:name="_Toc112923790"/>
      <w:r w:rsidRPr="00042036">
        <w:rPr>
          <w:lang w:eastAsia="ja-JP"/>
        </w:rPr>
        <w:t>5.6.1</w:t>
      </w:r>
      <w:r w:rsidRPr="00042036">
        <w:rPr>
          <w:lang w:eastAsia="ja-JP"/>
        </w:rPr>
        <w:tab/>
        <w:t>Description</w:t>
      </w:r>
      <w:bookmarkEnd w:id="157"/>
      <w:bookmarkEnd w:id="158"/>
      <w:bookmarkEnd w:id="159"/>
      <w:bookmarkEnd w:id="160"/>
    </w:p>
    <w:bookmarkEnd w:id="156"/>
    <w:p w14:paraId="48FB5083" w14:textId="77777777" w:rsidR="00320611" w:rsidRPr="00042036" w:rsidRDefault="00320611" w:rsidP="00320611">
      <w:pPr>
        <w:rPr>
          <w:lang w:eastAsia="zh-CN"/>
        </w:rPr>
      </w:pPr>
      <w:r w:rsidRPr="00042036">
        <w:rPr>
          <w:lang w:eastAsia="zh-CN"/>
        </w:rPr>
        <w:t>In the 5GS specifications up to rel-17, a UE Registers/Deregisters with a Network Slice and establishes/tears down PDU sessions based on own policy taking into account network provided information such as the URSPs. However, this does not allow an operator e.g. to enforce that the UE only registers with a S-NSSAI when it is actually needed to have connectivity in the related network slice. A UE may in fact choose to register with all the Configured NSSAIs and then use the URSP just to decide which DNNs to connect to at run time. Also, it is not clear whether a UE can be requested by the operator to establish connectivity with a DNN based on own logic and URSPs at any time e.g. based on the UE configuration alone.</w:t>
      </w:r>
    </w:p>
    <w:p w14:paraId="04A9DA6A" w14:textId="77777777" w:rsidR="00320611" w:rsidRPr="00042036" w:rsidRDefault="00320611" w:rsidP="00320611">
      <w:pPr>
        <w:rPr>
          <w:lang w:eastAsia="zh-CN"/>
        </w:rPr>
      </w:pPr>
      <w:r w:rsidRPr="00042036">
        <w:rPr>
          <w:lang w:eastAsia="zh-CN"/>
        </w:rPr>
        <w:t>Operators currently do not have the ability to enforce when the UE can register with network slices based on e.g. only on actual need of connectivity in a network slice, or by configuration independent of detected need of connectivity, etc. depending on e.g. what is best for the domain of application (e.g. to save battery usage one may just register based on configuration despite the URSPs are provisioned, or, when NSAC is applied on the number of UEs, the operators may want the UE to deregister from the slice subject to NSAC and register with it based on actual usage.)Operators also cannot provide to the UE a policy for deregistration of a network slice or tear down of a PDU session (e.g. the operator cannot control the time when a PDU session is released after it is last needed by any application running in the UE, nor can the operator define the earliest time a UE is allowed to deregister from a network slice after there are no more PDU sessions established over it).</w:t>
      </w:r>
    </w:p>
    <w:p w14:paraId="0E29120F" w14:textId="77777777" w:rsidR="00320611" w:rsidRPr="00042036" w:rsidRDefault="00320611" w:rsidP="00320611">
      <w:pPr>
        <w:rPr>
          <w:lang w:eastAsia="zh-CN"/>
        </w:rPr>
      </w:pPr>
      <w:r w:rsidRPr="00042036">
        <w:rPr>
          <w:lang w:eastAsia="zh-CN"/>
        </w:rPr>
        <w:t>There is also no way for the serving PLMN to steer a UE to a preferred slice of the serving PLMN (i.e. the HPLMN or VPLMN) even if the UE may have the related HPLMN slice included in the possible connectivity options (URSP) for one application.</w:t>
      </w:r>
    </w:p>
    <w:p w14:paraId="404E30E5" w14:textId="77777777" w:rsidR="00320611" w:rsidRPr="00042036" w:rsidRDefault="00320611" w:rsidP="00320611">
      <w:pPr>
        <w:pStyle w:val="NO"/>
      </w:pPr>
      <w:r w:rsidRPr="00042036">
        <w:t>NOTE:</w:t>
      </w:r>
      <w:r w:rsidRPr="00042036">
        <w:tab/>
        <w:t>for the purpose of this Key Issue, usage of a PDU session means there is at least one application actually uses the connectivity of the PDU session.</w:t>
      </w:r>
    </w:p>
    <w:p w14:paraId="3480F9CC" w14:textId="1A47B82C" w:rsidR="00320611" w:rsidRPr="00042036" w:rsidRDefault="00320611" w:rsidP="00320611">
      <w:pPr>
        <w:rPr>
          <w:lang w:eastAsia="zh-CN"/>
        </w:rPr>
      </w:pPr>
      <w:r w:rsidRPr="00042036">
        <w:rPr>
          <w:lang w:eastAsia="zh-CN"/>
        </w:rPr>
        <w:t>This Key Issue will study how to enable network-controlled behaviour and ensure the proper utilization of Slices in the system (e.g. what the network can request to the UE</w:t>
      </w:r>
      <w:r w:rsidR="00344785" w:rsidRPr="00042036">
        <w:rPr>
          <w:lang w:eastAsia="zh-CN"/>
        </w:rPr>
        <w:t xml:space="preserve"> and</w:t>
      </w:r>
      <w:r w:rsidRPr="00042036">
        <w:rPr>
          <w:lang w:eastAsia="zh-CN"/>
        </w:rPr>
        <w:t xml:space="preserve"> how</w:t>
      </w:r>
      <w:r w:rsidR="00344785" w:rsidRPr="00042036">
        <w:rPr>
          <w:lang w:eastAsia="zh-CN"/>
        </w:rPr>
        <w:t xml:space="preserve"> and</w:t>
      </w:r>
      <w:r w:rsidRPr="00042036">
        <w:rPr>
          <w:lang w:eastAsia="zh-CN"/>
        </w:rPr>
        <w:t xml:space="preserve"> what additional policies the network can provide to the UE) taking into account the above aspects (e.g. actual slice usage, UE activity, etc.).</w:t>
      </w:r>
    </w:p>
    <w:p w14:paraId="72BF5AC7" w14:textId="1B20F292" w:rsidR="00AA5849" w:rsidRPr="00042036" w:rsidRDefault="00AA5849" w:rsidP="00AA5849">
      <w:pPr>
        <w:pStyle w:val="Heading1"/>
      </w:pPr>
      <w:bookmarkStart w:id="161" w:name="_Toc97057173"/>
      <w:bookmarkStart w:id="162" w:name="_Toc97266751"/>
      <w:bookmarkStart w:id="163" w:name="_Toc104302375"/>
      <w:bookmarkStart w:id="164" w:name="_Toc104359340"/>
      <w:bookmarkStart w:id="165" w:name="_Toc112923157"/>
      <w:bookmarkStart w:id="166" w:name="_Toc112923791"/>
      <w:r w:rsidRPr="00042036">
        <w:lastRenderedPageBreak/>
        <w:t>6</w:t>
      </w:r>
      <w:r w:rsidRPr="00042036">
        <w:tab/>
        <w:t>Solutions</w:t>
      </w:r>
      <w:bookmarkEnd w:id="104"/>
      <w:bookmarkEnd w:id="105"/>
      <w:bookmarkEnd w:id="161"/>
      <w:bookmarkEnd w:id="162"/>
      <w:bookmarkEnd w:id="163"/>
      <w:bookmarkEnd w:id="164"/>
      <w:bookmarkEnd w:id="165"/>
      <w:bookmarkEnd w:id="166"/>
    </w:p>
    <w:p w14:paraId="57089F36" w14:textId="36FB2536" w:rsidR="00AA5849" w:rsidRPr="00042036" w:rsidRDefault="00AA5849" w:rsidP="00C86DBB">
      <w:pPr>
        <w:pStyle w:val="Heading2"/>
        <w:rPr>
          <w:lang w:eastAsia="zh-CN"/>
        </w:rPr>
      </w:pPr>
      <w:bookmarkStart w:id="167" w:name="_Toc22214907"/>
      <w:bookmarkStart w:id="168" w:name="_Toc23254040"/>
      <w:bookmarkStart w:id="169" w:name="_Toc97057174"/>
      <w:bookmarkStart w:id="170" w:name="_Toc97266752"/>
      <w:bookmarkStart w:id="171" w:name="_Toc104302376"/>
      <w:bookmarkStart w:id="172" w:name="_Toc104359341"/>
      <w:bookmarkStart w:id="173" w:name="_Toc112923158"/>
      <w:bookmarkStart w:id="174" w:name="_Toc112923792"/>
      <w:r w:rsidRPr="00042036">
        <w:rPr>
          <w:lang w:eastAsia="zh-CN"/>
        </w:rPr>
        <w:t>6.0</w:t>
      </w:r>
      <w:r w:rsidRPr="00042036">
        <w:rPr>
          <w:lang w:eastAsia="zh-CN"/>
        </w:rPr>
        <w:tab/>
        <w:t>Mapping of Solutions to Key Issues</w:t>
      </w:r>
      <w:bookmarkEnd w:id="167"/>
      <w:bookmarkEnd w:id="168"/>
      <w:bookmarkEnd w:id="169"/>
      <w:bookmarkEnd w:id="170"/>
      <w:bookmarkEnd w:id="171"/>
      <w:bookmarkEnd w:id="172"/>
      <w:bookmarkEnd w:id="173"/>
      <w:bookmarkEnd w:id="174"/>
    </w:p>
    <w:p w14:paraId="43665ADA" w14:textId="69BDF5FA" w:rsidR="00333F85" w:rsidRPr="00042036" w:rsidRDefault="00333F85" w:rsidP="00333F85">
      <w:pPr>
        <w:pStyle w:val="TH"/>
        <w:rPr>
          <w:lang w:eastAsia="zh-CN"/>
        </w:rPr>
      </w:pPr>
      <w:r w:rsidRPr="00042036">
        <w:rPr>
          <w:lang w:eastAsia="zh-CN"/>
        </w:rPr>
        <w:t>Table 6.0-1: Mapping of Solutions to Key Issues</w:t>
      </w:r>
    </w:p>
    <w:tbl>
      <w:tblPr>
        <w:tblW w:w="94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2"/>
        <w:gridCol w:w="614"/>
        <w:gridCol w:w="614"/>
        <w:gridCol w:w="614"/>
        <w:gridCol w:w="614"/>
        <w:gridCol w:w="614"/>
        <w:gridCol w:w="614"/>
      </w:tblGrid>
      <w:tr w:rsidR="00E878F1" w:rsidRPr="00042036" w14:paraId="78B52823" w14:textId="76FEFF30" w:rsidTr="00E878F1">
        <w:trPr>
          <w:trHeight w:val="217"/>
        </w:trPr>
        <w:tc>
          <w:tcPr>
            <w:tcW w:w="5812" w:type="dxa"/>
            <w:tcBorders>
              <w:bottom w:val="nil"/>
            </w:tcBorders>
            <w:shd w:val="clear" w:color="auto" w:fill="auto"/>
          </w:tcPr>
          <w:p w14:paraId="00D0CA1D" w14:textId="1B8121E1" w:rsidR="00E878F1" w:rsidRPr="00042036" w:rsidRDefault="00E878F1" w:rsidP="00F70DD9">
            <w:pPr>
              <w:pStyle w:val="TAH"/>
            </w:pPr>
            <w:r w:rsidRPr="00042036">
              <w:lastRenderedPageBreak/>
              <w:t>Solutions</w:t>
            </w:r>
          </w:p>
        </w:tc>
        <w:tc>
          <w:tcPr>
            <w:tcW w:w="3684" w:type="dxa"/>
            <w:gridSpan w:val="6"/>
            <w:shd w:val="clear" w:color="auto" w:fill="auto"/>
          </w:tcPr>
          <w:p w14:paraId="2F90BBD7" w14:textId="16761C75" w:rsidR="00E878F1" w:rsidRPr="00042036" w:rsidRDefault="00E878F1" w:rsidP="003167A3">
            <w:pPr>
              <w:pStyle w:val="TAH"/>
            </w:pPr>
            <w:r w:rsidRPr="00042036">
              <w:t>Key Issues</w:t>
            </w:r>
          </w:p>
        </w:tc>
      </w:tr>
      <w:tr w:rsidR="00E878F1" w:rsidRPr="00042036" w14:paraId="47ED894D" w14:textId="5E82F40E" w:rsidTr="00E878F1">
        <w:trPr>
          <w:trHeight w:val="217"/>
        </w:trPr>
        <w:tc>
          <w:tcPr>
            <w:tcW w:w="5812" w:type="dxa"/>
            <w:tcBorders>
              <w:top w:val="nil"/>
            </w:tcBorders>
            <w:shd w:val="clear" w:color="auto" w:fill="auto"/>
          </w:tcPr>
          <w:p w14:paraId="58D1BFF3" w14:textId="18DAC340" w:rsidR="00E878F1" w:rsidRPr="00042036" w:rsidRDefault="00E878F1" w:rsidP="00F70DD9">
            <w:pPr>
              <w:pStyle w:val="TAH"/>
            </w:pPr>
          </w:p>
        </w:tc>
        <w:tc>
          <w:tcPr>
            <w:tcW w:w="614" w:type="dxa"/>
            <w:shd w:val="clear" w:color="auto" w:fill="auto"/>
          </w:tcPr>
          <w:p w14:paraId="01BDA339" w14:textId="62095B94" w:rsidR="00E878F1" w:rsidRPr="00042036" w:rsidRDefault="00E878F1" w:rsidP="00F70DD9">
            <w:pPr>
              <w:pStyle w:val="TAH"/>
              <w:rPr>
                <w:rFonts w:eastAsiaTheme="minorEastAsia"/>
                <w:lang w:eastAsia="ko-KR"/>
              </w:rPr>
            </w:pPr>
            <w:r w:rsidRPr="00042036">
              <w:rPr>
                <w:rFonts w:eastAsiaTheme="minorEastAsia"/>
                <w:lang w:eastAsia="ko-KR"/>
              </w:rPr>
              <w:t>KI#1</w:t>
            </w:r>
          </w:p>
        </w:tc>
        <w:tc>
          <w:tcPr>
            <w:tcW w:w="614" w:type="dxa"/>
            <w:shd w:val="clear" w:color="auto" w:fill="auto"/>
          </w:tcPr>
          <w:p w14:paraId="632B824B" w14:textId="1C5A2D4D" w:rsidR="00E878F1" w:rsidRPr="00042036" w:rsidRDefault="00E878F1" w:rsidP="00F70DD9">
            <w:pPr>
              <w:pStyle w:val="TAH"/>
            </w:pPr>
            <w:r w:rsidRPr="00042036">
              <w:rPr>
                <w:rFonts w:eastAsiaTheme="minorEastAsia"/>
                <w:lang w:eastAsia="ko-KR"/>
              </w:rPr>
              <w:t>KI#2</w:t>
            </w:r>
          </w:p>
        </w:tc>
        <w:tc>
          <w:tcPr>
            <w:tcW w:w="614" w:type="dxa"/>
            <w:shd w:val="clear" w:color="auto" w:fill="auto"/>
          </w:tcPr>
          <w:p w14:paraId="1732671F" w14:textId="755F672E" w:rsidR="00E878F1" w:rsidRPr="00042036" w:rsidRDefault="00E878F1" w:rsidP="00F70DD9">
            <w:pPr>
              <w:pStyle w:val="TAH"/>
            </w:pPr>
            <w:r w:rsidRPr="00042036">
              <w:rPr>
                <w:rFonts w:eastAsiaTheme="minorEastAsia"/>
                <w:lang w:eastAsia="ko-KR"/>
              </w:rPr>
              <w:t>KI#3</w:t>
            </w:r>
          </w:p>
        </w:tc>
        <w:tc>
          <w:tcPr>
            <w:tcW w:w="614" w:type="dxa"/>
            <w:shd w:val="clear" w:color="auto" w:fill="auto"/>
          </w:tcPr>
          <w:p w14:paraId="03AABBA6" w14:textId="52015AB0" w:rsidR="00E878F1" w:rsidRPr="00042036" w:rsidRDefault="00E878F1" w:rsidP="00F70DD9">
            <w:pPr>
              <w:pStyle w:val="TAH"/>
            </w:pPr>
            <w:r w:rsidRPr="00042036">
              <w:rPr>
                <w:rFonts w:eastAsiaTheme="minorEastAsia"/>
                <w:lang w:eastAsia="ko-KR"/>
              </w:rPr>
              <w:t>KI#4</w:t>
            </w:r>
          </w:p>
        </w:tc>
        <w:tc>
          <w:tcPr>
            <w:tcW w:w="614" w:type="dxa"/>
          </w:tcPr>
          <w:p w14:paraId="2D7CDF1F" w14:textId="5331252A" w:rsidR="00E878F1" w:rsidRPr="00042036" w:rsidRDefault="00E878F1" w:rsidP="00F70DD9">
            <w:pPr>
              <w:pStyle w:val="TAH"/>
              <w:rPr>
                <w:rFonts w:eastAsiaTheme="minorEastAsia"/>
                <w:lang w:eastAsia="ko-KR"/>
              </w:rPr>
            </w:pPr>
            <w:r w:rsidRPr="00042036">
              <w:rPr>
                <w:rFonts w:eastAsiaTheme="minorEastAsia"/>
                <w:lang w:eastAsia="ko-KR"/>
              </w:rPr>
              <w:t>KI#5</w:t>
            </w:r>
          </w:p>
        </w:tc>
        <w:tc>
          <w:tcPr>
            <w:tcW w:w="614" w:type="dxa"/>
          </w:tcPr>
          <w:p w14:paraId="60D9ABD4" w14:textId="7C58FB09" w:rsidR="00E878F1" w:rsidRPr="00042036" w:rsidRDefault="00E878F1" w:rsidP="00F70DD9">
            <w:pPr>
              <w:pStyle w:val="TAH"/>
              <w:rPr>
                <w:rFonts w:eastAsiaTheme="minorEastAsia"/>
                <w:lang w:eastAsia="ko-KR"/>
              </w:rPr>
            </w:pPr>
            <w:r w:rsidRPr="00042036">
              <w:rPr>
                <w:rFonts w:eastAsiaTheme="minorEastAsia"/>
                <w:lang w:eastAsia="ko-KR"/>
              </w:rPr>
              <w:t>KI#6</w:t>
            </w:r>
          </w:p>
        </w:tc>
      </w:tr>
      <w:tr w:rsidR="00AA2F06" w:rsidRPr="00042036" w14:paraId="523C9B37" w14:textId="19A1CFB1" w:rsidTr="00F70DD9">
        <w:trPr>
          <w:trHeight w:val="20"/>
        </w:trPr>
        <w:tc>
          <w:tcPr>
            <w:tcW w:w="5812" w:type="dxa"/>
            <w:shd w:val="clear" w:color="auto" w:fill="auto"/>
          </w:tcPr>
          <w:p w14:paraId="7EB91913" w14:textId="5478D3AA" w:rsidR="00AA2F06" w:rsidRPr="00042036" w:rsidRDefault="00AA2F06" w:rsidP="00AA2F06">
            <w:pPr>
              <w:pStyle w:val="TAL"/>
            </w:pPr>
            <w:r w:rsidRPr="00042036">
              <w:t>Solution #1: Additional S-NSSAI associated with the PDU session</w:t>
            </w:r>
          </w:p>
        </w:tc>
        <w:tc>
          <w:tcPr>
            <w:tcW w:w="614" w:type="dxa"/>
            <w:shd w:val="clear" w:color="auto" w:fill="auto"/>
          </w:tcPr>
          <w:p w14:paraId="1E03E065" w14:textId="51F865A2"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15C44B26" w14:textId="77777777" w:rsidR="00AA2F06" w:rsidRPr="00042036" w:rsidRDefault="00AA2F06" w:rsidP="00AA2F06">
            <w:pPr>
              <w:pStyle w:val="TAC"/>
            </w:pPr>
          </w:p>
        </w:tc>
        <w:tc>
          <w:tcPr>
            <w:tcW w:w="614" w:type="dxa"/>
            <w:shd w:val="clear" w:color="auto" w:fill="auto"/>
          </w:tcPr>
          <w:p w14:paraId="2683BD15" w14:textId="77777777" w:rsidR="00AA2F06" w:rsidRPr="00042036" w:rsidRDefault="00AA2F06" w:rsidP="00AA2F06">
            <w:pPr>
              <w:pStyle w:val="TAC"/>
            </w:pPr>
          </w:p>
        </w:tc>
        <w:tc>
          <w:tcPr>
            <w:tcW w:w="614" w:type="dxa"/>
            <w:shd w:val="clear" w:color="auto" w:fill="auto"/>
          </w:tcPr>
          <w:p w14:paraId="26F9A506" w14:textId="77777777" w:rsidR="00AA2F06" w:rsidRPr="00042036" w:rsidRDefault="00AA2F06" w:rsidP="00AA2F06">
            <w:pPr>
              <w:pStyle w:val="TAC"/>
            </w:pPr>
          </w:p>
        </w:tc>
        <w:tc>
          <w:tcPr>
            <w:tcW w:w="614" w:type="dxa"/>
          </w:tcPr>
          <w:p w14:paraId="4F61AEBB" w14:textId="77777777" w:rsidR="00AA2F06" w:rsidRPr="00042036" w:rsidRDefault="00AA2F06" w:rsidP="00AA2F06">
            <w:pPr>
              <w:pStyle w:val="TAC"/>
            </w:pPr>
          </w:p>
        </w:tc>
        <w:tc>
          <w:tcPr>
            <w:tcW w:w="614" w:type="dxa"/>
          </w:tcPr>
          <w:p w14:paraId="6FA96D73" w14:textId="77777777" w:rsidR="00AA2F06" w:rsidRPr="00042036" w:rsidRDefault="00AA2F06" w:rsidP="00AA2F06">
            <w:pPr>
              <w:pStyle w:val="TAC"/>
            </w:pPr>
          </w:p>
        </w:tc>
      </w:tr>
      <w:tr w:rsidR="00AA2F06" w:rsidRPr="00042036" w14:paraId="152F9532" w14:textId="51D8BECD" w:rsidTr="00F70DD9">
        <w:trPr>
          <w:trHeight w:val="20"/>
        </w:trPr>
        <w:tc>
          <w:tcPr>
            <w:tcW w:w="5812" w:type="dxa"/>
            <w:shd w:val="clear" w:color="auto" w:fill="auto"/>
          </w:tcPr>
          <w:p w14:paraId="7A1B641E" w14:textId="3A5D0217" w:rsidR="00AA2F06" w:rsidRPr="00042036" w:rsidRDefault="00AA2F06" w:rsidP="00AA2F06">
            <w:pPr>
              <w:pStyle w:val="TAL"/>
            </w:pPr>
            <w:r w:rsidRPr="00042036">
              <w:t>Solution #2: Slice Re-mapping Capabilities for Network Slice Service Continuity</w:t>
            </w:r>
          </w:p>
        </w:tc>
        <w:tc>
          <w:tcPr>
            <w:tcW w:w="614" w:type="dxa"/>
            <w:shd w:val="clear" w:color="auto" w:fill="auto"/>
          </w:tcPr>
          <w:p w14:paraId="07DCDC9F" w14:textId="28386D6F"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3F086DD8" w14:textId="77777777" w:rsidR="00AA2F06" w:rsidRPr="00042036" w:rsidRDefault="00AA2F06" w:rsidP="00AA2F06">
            <w:pPr>
              <w:pStyle w:val="TAC"/>
            </w:pPr>
          </w:p>
        </w:tc>
        <w:tc>
          <w:tcPr>
            <w:tcW w:w="614" w:type="dxa"/>
            <w:shd w:val="clear" w:color="auto" w:fill="auto"/>
          </w:tcPr>
          <w:p w14:paraId="416AC625" w14:textId="77777777" w:rsidR="00AA2F06" w:rsidRPr="00042036" w:rsidRDefault="00AA2F06" w:rsidP="00AA2F06">
            <w:pPr>
              <w:pStyle w:val="TAC"/>
            </w:pPr>
          </w:p>
        </w:tc>
        <w:tc>
          <w:tcPr>
            <w:tcW w:w="614" w:type="dxa"/>
            <w:shd w:val="clear" w:color="auto" w:fill="auto"/>
          </w:tcPr>
          <w:p w14:paraId="384048A4" w14:textId="77777777" w:rsidR="00AA2F06" w:rsidRPr="00042036" w:rsidRDefault="00AA2F06" w:rsidP="00AA2F06">
            <w:pPr>
              <w:pStyle w:val="TAC"/>
            </w:pPr>
          </w:p>
        </w:tc>
        <w:tc>
          <w:tcPr>
            <w:tcW w:w="614" w:type="dxa"/>
          </w:tcPr>
          <w:p w14:paraId="50A657AC" w14:textId="77777777" w:rsidR="00AA2F06" w:rsidRPr="00042036" w:rsidRDefault="00AA2F06" w:rsidP="00AA2F06">
            <w:pPr>
              <w:pStyle w:val="TAC"/>
            </w:pPr>
          </w:p>
        </w:tc>
        <w:tc>
          <w:tcPr>
            <w:tcW w:w="614" w:type="dxa"/>
          </w:tcPr>
          <w:p w14:paraId="031C9937" w14:textId="77777777" w:rsidR="00AA2F06" w:rsidRPr="00042036" w:rsidRDefault="00AA2F06" w:rsidP="00AA2F06">
            <w:pPr>
              <w:pStyle w:val="TAC"/>
            </w:pPr>
          </w:p>
        </w:tc>
      </w:tr>
      <w:tr w:rsidR="00AA2F06" w:rsidRPr="00042036" w14:paraId="5A384F3B" w14:textId="7B2E852E" w:rsidTr="00F70DD9">
        <w:trPr>
          <w:trHeight w:val="20"/>
        </w:trPr>
        <w:tc>
          <w:tcPr>
            <w:tcW w:w="5812" w:type="dxa"/>
            <w:shd w:val="clear" w:color="auto" w:fill="auto"/>
          </w:tcPr>
          <w:p w14:paraId="5D7B5BEE" w14:textId="41592F92" w:rsidR="00AA2F06" w:rsidRPr="00042036" w:rsidRDefault="00AA2F06" w:rsidP="00AA2F06">
            <w:pPr>
              <w:pStyle w:val="TAL"/>
            </w:pPr>
            <w:r w:rsidRPr="00042036">
              <w:t>Solution #3</w:t>
            </w:r>
            <w:r w:rsidR="00905BA0" w:rsidRPr="00042036">
              <w:t>:</w:t>
            </w:r>
            <w:r w:rsidRPr="00042036">
              <w:t xml:space="preserve"> Support of Network Slice Service continuity using SSC mode 3</w:t>
            </w:r>
          </w:p>
        </w:tc>
        <w:tc>
          <w:tcPr>
            <w:tcW w:w="614" w:type="dxa"/>
            <w:shd w:val="clear" w:color="auto" w:fill="auto"/>
          </w:tcPr>
          <w:p w14:paraId="60829F36" w14:textId="2F1BD5C1"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0E22CE16" w14:textId="77777777" w:rsidR="00AA2F06" w:rsidRPr="00042036" w:rsidRDefault="00AA2F06" w:rsidP="00AA2F06">
            <w:pPr>
              <w:pStyle w:val="TAC"/>
            </w:pPr>
          </w:p>
        </w:tc>
        <w:tc>
          <w:tcPr>
            <w:tcW w:w="614" w:type="dxa"/>
            <w:shd w:val="clear" w:color="auto" w:fill="auto"/>
          </w:tcPr>
          <w:p w14:paraId="6848D1F2" w14:textId="77777777" w:rsidR="00AA2F06" w:rsidRPr="00042036" w:rsidRDefault="00AA2F06" w:rsidP="00AA2F06">
            <w:pPr>
              <w:pStyle w:val="TAC"/>
            </w:pPr>
          </w:p>
        </w:tc>
        <w:tc>
          <w:tcPr>
            <w:tcW w:w="614" w:type="dxa"/>
            <w:shd w:val="clear" w:color="auto" w:fill="auto"/>
          </w:tcPr>
          <w:p w14:paraId="4CAB1458" w14:textId="77777777" w:rsidR="00AA2F06" w:rsidRPr="00042036" w:rsidRDefault="00AA2F06" w:rsidP="00AA2F06">
            <w:pPr>
              <w:pStyle w:val="TAC"/>
            </w:pPr>
          </w:p>
        </w:tc>
        <w:tc>
          <w:tcPr>
            <w:tcW w:w="614" w:type="dxa"/>
          </w:tcPr>
          <w:p w14:paraId="417C855F" w14:textId="77777777" w:rsidR="00AA2F06" w:rsidRPr="00042036" w:rsidRDefault="00AA2F06" w:rsidP="00AA2F06">
            <w:pPr>
              <w:pStyle w:val="TAC"/>
            </w:pPr>
          </w:p>
        </w:tc>
        <w:tc>
          <w:tcPr>
            <w:tcW w:w="614" w:type="dxa"/>
          </w:tcPr>
          <w:p w14:paraId="42B82A60" w14:textId="77777777" w:rsidR="00AA2F06" w:rsidRPr="00042036" w:rsidRDefault="00AA2F06" w:rsidP="00AA2F06">
            <w:pPr>
              <w:pStyle w:val="TAC"/>
            </w:pPr>
          </w:p>
        </w:tc>
      </w:tr>
      <w:tr w:rsidR="00AA2F06" w:rsidRPr="00042036" w14:paraId="3DA01478" w14:textId="2E3E8E9A" w:rsidTr="00F70DD9">
        <w:trPr>
          <w:trHeight w:val="20"/>
        </w:trPr>
        <w:tc>
          <w:tcPr>
            <w:tcW w:w="5812" w:type="dxa"/>
            <w:shd w:val="clear" w:color="auto" w:fill="auto"/>
          </w:tcPr>
          <w:p w14:paraId="3D446D6A" w14:textId="5680A111" w:rsidR="00AA2F06" w:rsidRPr="00042036" w:rsidRDefault="00AA2F06" w:rsidP="00AA2F06">
            <w:pPr>
              <w:pStyle w:val="TAL"/>
            </w:pPr>
            <w:r w:rsidRPr="00042036">
              <w:t>Solution #4: PDU Session on compatible network slice</w:t>
            </w:r>
          </w:p>
        </w:tc>
        <w:tc>
          <w:tcPr>
            <w:tcW w:w="614" w:type="dxa"/>
            <w:shd w:val="clear" w:color="auto" w:fill="auto"/>
          </w:tcPr>
          <w:p w14:paraId="05265354" w14:textId="72AC33F3"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2A576C7F" w14:textId="77777777" w:rsidR="00AA2F06" w:rsidRPr="00042036" w:rsidRDefault="00AA2F06" w:rsidP="00AA2F06">
            <w:pPr>
              <w:pStyle w:val="TAC"/>
            </w:pPr>
          </w:p>
        </w:tc>
        <w:tc>
          <w:tcPr>
            <w:tcW w:w="614" w:type="dxa"/>
            <w:shd w:val="clear" w:color="auto" w:fill="auto"/>
          </w:tcPr>
          <w:p w14:paraId="76EA19B4" w14:textId="77777777" w:rsidR="00AA2F06" w:rsidRPr="00042036" w:rsidRDefault="00AA2F06" w:rsidP="00AA2F06">
            <w:pPr>
              <w:pStyle w:val="TAC"/>
            </w:pPr>
          </w:p>
        </w:tc>
        <w:tc>
          <w:tcPr>
            <w:tcW w:w="614" w:type="dxa"/>
            <w:shd w:val="clear" w:color="auto" w:fill="auto"/>
          </w:tcPr>
          <w:p w14:paraId="0DE8F8DE" w14:textId="77777777" w:rsidR="00AA2F06" w:rsidRPr="00042036" w:rsidRDefault="00AA2F06" w:rsidP="00AA2F06">
            <w:pPr>
              <w:pStyle w:val="TAC"/>
            </w:pPr>
          </w:p>
        </w:tc>
        <w:tc>
          <w:tcPr>
            <w:tcW w:w="614" w:type="dxa"/>
          </w:tcPr>
          <w:p w14:paraId="0C8F805B" w14:textId="77777777" w:rsidR="00AA2F06" w:rsidRPr="00042036" w:rsidRDefault="00AA2F06" w:rsidP="00AA2F06">
            <w:pPr>
              <w:pStyle w:val="TAC"/>
            </w:pPr>
          </w:p>
        </w:tc>
        <w:tc>
          <w:tcPr>
            <w:tcW w:w="614" w:type="dxa"/>
          </w:tcPr>
          <w:p w14:paraId="30F168BD" w14:textId="77777777" w:rsidR="00AA2F06" w:rsidRPr="00042036" w:rsidRDefault="00AA2F06" w:rsidP="00AA2F06">
            <w:pPr>
              <w:pStyle w:val="TAC"/>
            </w:pPr>
          </w:p>
        </w:tc>
      </w:tr>
      <w:tr w:rsidR="00AA2F06" w:rsidRPr="00042036" w14:paraId="00E22455" w14:textId="384BD661" w:rsidTr="00F70DD9">
        <w:trPr>
          <w:trHeight w:val="20"/>
        </w:trPr>
        <w:tc>
          <w:tcPr>
            <w:tcW w:w="5812" w:type="dxa"/>
            <w:shd w:val="clear" w:color="auto" w:fill="auto"/>
          </w:tcPr>
          <w:p w14:paraId="413E25CC" w14:textId="1FAFFCDE" w:rsidR="00AA2F06" w:rsidRPr="00042036" w:rsidRDefault="00AA2F06" w:rsidP="00AA2F06">
            <w:pPr>
              <w:pStyle w:val="TAL"/>
            </w:pPr>
            <w:r w:rsidRPr="00042036">
              <w:t>Solution #5: PDU session handover to a target CN with an alternative S-NSSAI support</w:t>
            </w:r>
          </w:p>
        </w:tc>
        <w:tc>
          <w:tcPr>
            <w:tcW w:w="614" w:type="dxa"/>
            <w:shd w:val="clear" w:color="auto" w:fill="auto"/>
          </w:tcPr>
          <w:p w14:paraId="083CD3A9" w14:textId="49677834"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2090B7FD" w14:textId="77777777" w:rsidR="00AA2F06" w:rsidRPr="00042036" w:rsidRDefault="00AA2F06" w:rsidP="00AA2F06">
            <w:pPr>
              <w:pStyle w:val="TAC"/>
            </w:pPr>
          </w:p>
        </w:tc>
        <w:tc>
          <w:tcPr>
            <w:tcW w:w="614" w:type="dxa"/>
            <w:shd w:val="clear" w:color="auto" w:fill="auto"/>
          </w:tcPr>
          <w:p w14:paraId="6AEF2439" w14:textId="77777777" w:rsidR="00AA2F06" w:rsidRPr="00042036" w:rsidRDefault="00AA2F06" w:rsidP="00AA2F06">
            <w:pPr>
              <w:pStyle w:val="TAC"/>
            </w:pPr>
          </w:p>
        </w:tc>
        <w:tc>
          <w:tcPr>
            <w:tcW w:w="614" w:type="dxa"/>
            <w:shd w:val="clear" w:color="auto" w:fill="auto"/>
          </w:tcPr>
          <w:p w14:paraId="734D8B33" w14:textId="77777777" w:rsidR="00AA2F06" w:rsidRPr="00042036" w:rsidRDefault="00AA2F06" w:rsidP="00AA2F06">
            <w:pPr>
              <w:pStyle w:val="TAC"/>
            </w:pPr>
          </w:p>
        </w:tc>
        <w:tc>
          <w:tcPr>
            <w:tcW w:w="614" w:type="dxa"/>
          </w:tcPr>
          <w:p w14:paraId="296BA569" w14:textId="77777777" w:rsidR="00AA2F06" w:rsidRPr="00042036" w:rsidRDefault="00AA2F06" w:rsidP="00AA2F06">
            <w:pPr>
              <w:pStyle w:val="TAC"/>
            </w:pPr>
          </w:p>
        </w:tc>
        <w:tc>
          <w:tcPr>
            <w:tcW w:w="614" w:type="dxa"/>
          </w:tcPr>
          <w:p w14:paraId="506C1829" w14:textId="77777777" w:rsidR="00AA2F06" w:rsidRPr="00042036" w:rsidRDefault="00AA2F06" w:rsidP="00AA2F06">
            <w:pPr>
              <w:pStyle w:val="TAC"/>
            </w:pPr>
          </w:p>
        </w:tc>
      </w:tr>
      <w:tr w:rsidR="00AA2F06" w:rsidRPr="00042036" w14:paraId="196C9FC2" w14:textId="5DE7BD53" w:rsidTr="00F70DD9">
        <w:trPr>
          <w:trHeight w:val="20"/>
        </w:trPr>
        <w:tc>
          <w:tcPr>
            <w:tcW w:w="5812" w:type="dxa"/>
            <w:shd w:val="clear" w:color="auto" w:fill="auto"/>
          </w:tcPr>
          <w:p w14:paraId="36714818" w14:textId="3D849582" w:rsidR="00AA2F06" w:rsidRPr="00042036" w:rsidRDefault="00AA2F06" w:rsidP="00AA2F06">
            <w:pPr>
              <w:pStyle w:val="TAL"/>
            </w:pPr>
            <w:r w:rsidRPr="00042036">
              <w:t>Solution #6: Extended SoR VPLMN Slice Information transfer to UEs</w:t>
            </w:r>
          </w:p>
        </w:tc>
        <w:tc>
          <w:tcPr>
            <w:tcW w:w="614" w:type="dxa"/>
            <w:shd w:val="clear" w:color="auto" w:fill="auto"/>
          </w:tcPr>
          <w:p w14:paraId="32E78581" w14:textId="77777777" w:rsidR="00AA2F06" w:rsidRPr="00042036" w:rsidRDefault="00AA2F06" w:rsidP="00AA2F06">
            <w:pPr>
              <w:pStyle w:val="TAC"/>
            </w:pPr>
          </w:p>
        </w:tc>
        <w:tc>
          <w:tcPr>
            <w:tcW w:w="614" w:type="dxa"/>
            <w:shd w:val="clear" w:color="auto" w:fill="auto"/>
          </w:tcPr>
          <w:p w14:paraId="76F975F5" w14:textId="46ED865B"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5B2F3EE0" w14:textId="77777777" w:rsidR="00AA2F06" w:rsidRPr="00042036" w:rsidRDefault="00AA2F06" w:rsidP="00AA2F06">
            <w:pPr>
              <w:pStyle w:val="TAC"/>
            </w:pPr>
          </w:p>
        </w:tc>
        <w:tc>
          <w:tcPr>
            <w:tcW w:w="614" w:type="dxa"/>
            <w:shd w:val="clear" w:color="auto" w:fill="auto"/>
          </w:tcPr>
          <w:p w14:paraId="3E8BEF6B" w14:textId="77777777" w:rsidR="00AA2F06" w:rsidRPr="00042036" w:rsidRDefault="00AA2F06" w:rsidP="00AA2F06">
            <w:pPr>
              <w:pStyle w:val="TAC"/>
            </w:pPr>
          </w:p>
        </w:tc>
        <w:tc>
          <w:tcPr>
            <w:tcW w:w="614" w:type="dxa"/>
          </w:tcPr>
          <w:p w14:paraId="49B25E1E" w14:textId="77777777" w:rsidR="00AA2F06" w:rsidRPr="00042036" w:rsidRDefault="00AA2F06" w:rsidP="00AA2F06">
            <w:pPr>
              <w:pStyle w:val="TAC"/>
            </w:pPr>
          </w:p>
        </w:tc>
        <w:tc>
          <w:tcPr>
            <w:tcW w:w="614" w:type="dxa"/>
          </w:tcPr>
          <w:p w14:paraId="1E571097" w14:textId="77777777" w:rsidR="00AA2F06" w:rsidRPr="00042036" w:rsidRDefault="00AA2F06" w:rsidP="00AA2F06">
            <w:pPr>
              <w:pStyle w:val="TAC"/>
            </w:pPr>
          </w:p>
        </w:tc>
      </w:tr>
      <w:tr w:rsidR="00AA2F06" w:rsidRPr="00042036" w14:paraId="0CEDCB61" w14:textId="0D2438DD" w:rsidTr="00F70DD9">
        <w:trPr>
          <w:trHeight w:val="20"/>
        </w:trPr>
        <w:tc>
          <w:tcPr>
            <w:tcW w:w="5812" w:type="dxa"/>
            <w:shd w:val="clear" w:color="auto" w:fill="auto"/>
          </w:tcPr>
          <w:p w14:paraId="088E8B9E" w14:textId="2268734C" w:rsidR="00AA2F06" w:rsidRPr="00042036" w:rsidRDefault="00AA2F06" w:rsidP="00AA2F06">
            <w:pPr>
              <w:pStyle w:val="TAL"/>
            </w:pPr>
            <w:r w:rsidRPr="00042036">
              <w:t>Solution #7: Enabling awareness of Network Slice availability in VPLMNs</w:t>
            </w:r>
          </w:p>
        </w:tc>
        <w:tc>
          <w:tcPr>
            <w:tcW w:w="614" w:type="dxa"/>
            <w:shd w:val="clear" w:color="auto" w:fill="auto"/>
          </w:tcPr>
          <w:p w14:paraId="5F8EE890" w14:textId="77777777" w:rsidR="00AA2F06" w:rsidRPr="00042036" w:rsidRDefault="00AA2F06" w:rsidP="00AA2F06">
            <w:pPr>
              <w:pStyle w:val="TAC"/>
            </w:pPr>
          </w:p>
        </w:tc>
        <w:tc>
          <w:tcPr>
            <w:tcW w:w="614" w:type="dxa"/>
            <w:shd w:val="clear" w:color="auto" w:fill="auto"/>
          </w:tcPr>
          <w:p w14:paraId="087CD70C" w14:textId="6DD49E95"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3852AF11" w14:textId="77777777" w:rsidR="00AA2F06" w:rsidRPr="00042036" w:rsidRDefault="00AA2F06" w:rsidP="00AA2F06">
            <w:pPr>
              <w:pStyle w:val="TAC"/>
            </w:pPr>
          </w:p>
        </w:tc>
        <w:tc>
          <w:tcPr>
            <w:tcW w:w="614" w:type="dxa"/>
            <w:shd w:val="clear" w:color="auto" w:fill="auto"/>
          </w:tcPr>
          <w:p w14:paraId="5712F27F" w14:textId="77777777" w:rsidR="00AA2F06" w:rsidRPr="00042036" w:rsidRDefault="00AA2F06" w:rsidP="00AA2F06">
            <w:pPr>
              <w:pStyle w:val="TAC"/>
            </w:pPr>
          </w:p>
        </w:tc>
        <w:tc>
          <w:tcPr>
            <w:tcW w:w="614" w:type="dxa"/>
          </w:tcPr>
          <w:p w14:paraId="33E09459" w14:textId="77777777" w:rsidR="00AA2F06" w:rsidRPr="00042036" w:rsidRDefault="00AA2F06" w:rsidP="00AA2F06">
            <w:pPr>
              <w:pStyle w:val="TAC"/>
            </w:pPr>
          </w:p>
        </w:tc>
        <w:tc>
          <w:tcPr>
            <w:tcW w:w="614" w:type="dxa"/>
          </w:tcPr>
          <w:p w14:paraId="41A63F1E" w14:textId="77777777" w:rsidR="00AA2F06" w:rsidRPr="00042036" w:rsidRDefault="00AA2F06" w:rsidP="00AA2F06">
            <w:pPr>
              <w:pStyle w:val="TAC"/>
            </w:pPr>
          </w:p>
        </w:tc>
      </w:tr>
      <w:tr w:rsidR="00AA2F06" w:rsidRPr="00042036" w14:paraId="6AB56B28" w14:textId="21D02AA8" w:rsidTr="00F70DD9">
        <w:trPr>
          <w:trHeight w:val="20"/>
        </w:trPr>
        <w:tc>
          <w:tcPr>
            <w:tcW w:w="5812" w:type="dxa"/>
            <w:shd w:val="clear" w:color="auto" w:fill="auto"/>
          </w:tcPr>
          <w:p w14:paraId="3F92A102" w14:textId="1C1BE0A3" w:rsidR="00AA2F06" w:rsidRPr="00042036" w:rsidRDefault="00AA2F06" w:rsidP="00AA2F06">
            <w:pPr>
              <w:pStyle w:val="TAL"/>
            </w:pPr>
            <w:r w:rsidRPr="00042036">
              <w:t>Solution #8: Gracefully network slice termination</w:t>
            </w:r>
          </w:p>
        </w:tc>
        <w:tc>
          <w:tcPr>
            <w:tcW w:w="614" w:type="dxa"/>
            <w:shd w:val="clear" w:color="auto" w:fill="auto"/>
          </w:tcPr>
          <w:p w14:paraId="773792EE" w14:textId="77777777" w:rsidR="00AA2F06" w:rsidRPr="00042036" w:rsidRDefault="00AA2F06" w:rsidP="00AA2F06">
            <w:pPr>
              <w:pStyle w:val="TAC"/>
            </w:pPr>
          </w:p>
        </w:tc>
        <w:tc>
          <w:tcPr>
            <w:tcW w:w="614" w:type="dxa"/>
            <w:shd w:val="clear" w:color="auto" w:fill="auto"/>
          </w:tcPr>
          <w:p w14:paraId="2A0CA00F" w14:textId="77777777" w:rsidR="00AA2F06" w:rsidRPr="00042036" w:rsidRDefault="00AA2F06" w:rsidP="00AA2F06">
            <w:pPr>
              <w:pStyle w:val="TAC"/>
            </w:pPr>
          </w:p>
        </w:tc>
        <w:tc>
          <w:tcPr>
            <w:tcW w:w="614" w:type="dxa"/>
            <w:shd w:val="clear" w:color="auto" w:fill="auto"/>
          </w:tcPr>
          <w:p w14:paraId="416532FF" w14:textId="2F318FB2"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6262286B" w14:textId="77777777" w:rsidR="00AA2F06" w:rsidRPr="00042036" w:rsidRDefault="00AA2F06" w:rsidP="00AA2F06">
            <w:pPr>
              <w:pStyle w:val="TAC"/>
            </w:pPr>
          </w:p>
        </w:tc>
        <w:tc>
          <w:tcPr>
            <w:tcW w:w="614" w:type="dxa"/>
          </w:tcPr>
          <w:p w14:paraId="49BC9FC3" w14:textId="77777777" w:rsidR="00AA2F06" w:rsidRPr="00042036" w:rsidRDefault="00AA2F06" w:rsidP="00AA2F06">
            <w:pPr>
              <w:pStyle w:val="TAC"/>
            </w:pPr>
          </w:p>
        </w:tc>
        <w:tc>
          <w:tcPr>
            <w:tcW w:w="614" w:type="dxa"/>
          </w:tcPr>
          <w:p w14:paraId="4A0130D1" w14:textId="77777777" w:rsidR="00AA2F06" w:rsidRPr="00042036" w:rsidRDefault="00AA2F06" w:rsidP="00AA2F06">
            <w:pPr>
              <w:pStyle w:val="TAC"/>
            </w:pPr>
          </w:p>
        </w:tc>
      </w:tr>
      <w:tr w:rsidR="00AA2F06" w:rsidRPr="00042036" w14:paraId="6FB0C9A2" w14:textId="2ABAAE33" w:rsidTr="00F70DD9">
        <w:trPr>
          <w:trHeight w:val="20"/>
        </w:trPr>
        <w:tc>
          <w:tcPr>
            <w:tcW w:w="5812" w:type="dxa"/>
            <w:shd w:val="clear" w:color="auto" w:fill="auto"/>
          </w:tcPr>
          <w:p w14:paraId="5948D4F2" w14:textId="190537C9" w:rsidR="00AA2F06" w:rsidRPr="00042036" w:rsidRDefault="00AA2F06" w:rsidP="00905BA0">
            <w:pPr>
              <w:pStyle w:val="TAL"/>
            </w:pPr>
            <w:r w:rsidRPr="00042036">
              <w:t xml:space="preserve">Solution #9: </w:t>
            </w:r>
            <w:r w:rsidR="00905BA0" w:rsidRPr="00042036">
              <w:t>S</w:t>
            </w:r>
            <w:r w:rsidRPr="00042036">
              <w:t>upport of a Network Slice with an AoS not matching existing TA boundaries</w:t>
            </w:r>
          </w:p>
        </w:tc>
        <w:tc>
          <w:tcPr>
            <w:tcW w:w="614" w:type="dxa"/>
            <w:shd w:val="clear" w:color="auto" w:fill="auto"/>
          </w:tcPr>
          <w:p w14:paraId="5A1E25DF" w14:textId="77777777" w:rsidR="00AA2F06" w:rsidRPr="00042036" w:rsidRDefault="00AA2F06" w:rsidP="00AA2F06">
            <w:pPr>
              <w:pStyle w:val="TAC"/>
            </w:pPr>
          </w:p>
        </w:tc>
        <w:tc>
          <w:tcPr>
            <w:tcW w:w="614" w:type="dxa"/>
            <w:shd w:val="clear" w:color="auto" w:fill="auto"/>
          </w:tcPr>
          <w:p w14:paraId="519FD3AC" w14:textId="77777777" w:rsidR="00AA2F06" w:rsidRPr="00042036" w:rsidRDefault="00AA2F06" w:rsidP="00AA2F06">
            <w:pPr>
              <w:pStyle w:val="TAC"/>
            </w:pPr>
          </w:p>
        </w:tc>
        <w:tc>
          <w:tcPr>
            <w:tcW w:w="614" w:type="dxa"/>
            <w:shd w:val="clear" w:color="auto" w:fill="auto"/>
          </w:tcPr>
          <w:p w14:paraId="7B884A64" w14:textId="74369DB8"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369AE786" w14:textId="77777777" w:rsidR="00AA2F06" w:rsidRPr="00042036" w:rsidRDefault="00AA2F06" w:rsidP="00AA2F06">
            <w:pPr>
              <w:pStyle w:val="TAC"/>
            </w:pPr>
          </w:p>
        </w:tc>
        <w:tc>
          <w:tcPr>
            <w:tcW w:w="614" w:type="dxa"/>
          </w:tcPr>
          <w:p w14:paraId="7FBF8412" w14:textId="77777777" w:rsidR="00AA2F06" w:rsidRPr="00042036" w:rsidRDefault="00AA2F06" w:rsidP="00AA2F06">
            <w:pPr>
              <w:pStyle w:val="TAC"/>
            </w:pPr>
          </w:p>
        </w:tc>
        <w:tc>
          <w:tcPr>
            <w:tcW w:w="614" w:type="dxa"/>
          </w:tcPr>
          <w:p w14:paraId="56B9A00F" w14:textId="77777777" w:rsidR="00AA2F06" w:rsidRPr="00042036" w:rsidRDefault="00AA2F06" w:rsidP="00AA2F06">
            <w:pPr>
              <w:pStyle w:val="TAC"/>
            </w:pPr>
          </w:p>
        </w:tc>
      </w:tr>
      <w:tr w:rsidR="00AA2F06" w:rsidRPr="00042036" w14:paraId="61D27A5E" w14:textId="2A3E4EDF" w:rsidTr="00F70DD9">
        <w:trPr>
          <w:trHeight w:val="20"/>
        </w:trPr>
        <w:tc>
          <w:tcPr>
            <w:tcW w:w="5812" w:type="dxa"/>
            <w:shd w:val="clear" w:color="auto" w:fill="auto"/>
          </w:tcPr>
          <w:p w14:paraId="6651F42B" w14:textId="4525342C" w:rsidR="00AA2F06" w:rsidRPr="00042036" w:rsidRDefault="00AA2F06" w:rsidP="00905BA0">
            <w:pPr>
              <w:pStyle w:val="TAL"/>
            </w:pPr>
            <w:r w:rsidRPr="00042036">
              <w:t>Solution #10</w:t>
            </w:r>
            <w:r w:rsidR="00905BA0" w:rsidRPr="00042036">
              <w:t>:</w:t>
            </w:r>
            <w:r w:rsidRPr="00042036">
              <w:t xml:space="preserve"> </w:t>
            </w:r>
            <w:r w:rsidR="00905BA0" w:rsidRPr="00042036">
              <w:t>A</w:t>
            </w:r>
            <w:r w:rsidRPr="00042036">
              <w:t>ssociating a validity timer with a temporary slice</w:t>
            </w:r>
          </w:p>
        </w:tc>
        <w:tc>
          <w:tcPr>
            <w:tcW w:w="614" w:type="dxa"/>
            <w:shd w:val="clear" w:color="auto" w:fill="auto"/>
          </w:tcPr>
          <w:p w14:paraId="71110D94" w14:textId="77777777" w:rsidR="00AA2F06" w:rsidRPr="00042036" w:rsidRDefault="00AA2F06" w:rsidP="00AA2F06">
            <w:pPr>
              <w:pStyle w:val="TAC"/>
            </w:pPr>
          </w:p>
        </w:tc>
        <w:tc>
          <w:tcPr>
            <w:tcW w:w="614" w:type="dxa"/>
            <w:shd w:val="clear" w:color="auto" w:fill="auto"/>
          </w:tcPr>
          <w:p w14:paraId="3642DF8D" w14:textId="77777777" w:rsidR="00AA2F06" w:rsidRPr="00042036" w:rsidRDefault="00AA2F06" w:rsidP="00AA2F06">
            <w:pPr>
              <w:pStyle w:val="TAC"/>
            </w:pPr>
          </w:p>
        </w:tc>
        <w:tc>
          <w:tcPr>
            <w:tcW w:w="614" w:type="dxa"/>
            <w:shd w:val="clear" w:color="auto" w:fill="auto"/>
          </w:tcPr>
          <w:p w14:paraId="3E86F692" w14:textId="1A97CC21"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5AAE0A6A" w14:textId="77777777" w:rsidR="00AA2F06" w:rsidRPr="00042036" w:rsidRDefault="00AA2F06" w:rsidP="00AA2F06">
            <w:pPr>
              <w:pStyle w:val="TAC"/>
            </w:pPr>
          </w:p>
        </w:tc>
        <w:tc>
          <w:tcPr>
            <w:tcW w:w="614" w:type="dxa"/>
          </w:tcPr>
          <w:p w14:paraId="6F24BAE9" w14:textId="77777777" w:rsidR="00AA2F06" w:rsidRPr="00042036" w:rsidRDefault="00AA2F06" w:rsidP="00AA2F06">
            <w:pPr>
              <w:pStyle w:val="TAC"/>
            </w:pPr>
          </w:p>
        </w:tc>
        <w:tc>
          <w:tcPr>
            <w:tcW w:w="614" w:type="dxa"/>
          </w:tcPr>
          <w:p w14:paraId="3364784F" w14:textId="77777777" w:rsidR="00AA2F06" w:rsidRPr="00042036" w:rsidRDefault="00AA2F06" w:rsidP="00AA2F06">
            <w:pPr>
              <w:pStyle w:val="TAC"/>
            </w:pPr>
          </w:p>
        </w:tc>
      </w:tr>
      <w:tr w:rsidR="00AA2F06" w:rsidRPr="00042036" w14:paraId="5591CDDF" w14:textId="30684A7D" w:rsidTr="00F70DD9">
        <w:trPr>
          <w:trHeight w:val="20"/>
        </w:trPr>
        <w:tc>
          <w:tcPr>
            <w:tcW w:w="5812" w:type="dxa"/>
            <w:shd w:val="clear" w:color="auto" w:fill="auto"/>
          </w:tcPr>
          <w:p w14:paraId="669448B4" w14:textId="2C7E6900" w:rsidR="00AA2F06" w:rsidRPr="00042036" w:rsidRDefault="00AA2F06" w:rsidP="00AA2F06">
            <w:pPr>
              <w:pStyle w:val="TAL"/>
            </w:pPr>
            <w:r w:rsidRPr="00042036">
              <w:t>Solution #11: Enabling UEs to Request S-NSSAIs not uniformly available</w:t>
            </w:r>
          </w:p>
        </w:tc>
        <w:tc>
          <w:tcPr>
            <w:tcW w:w="614" w:type="dxa"/>
            <w:shd w:val="clear" w:color="auto" w:fill="auto"/>
          </w:tcPr>
          <w:p w14:paraId="61B602F2" w14:textId="77777777" w:rsidR="00AA2F06" w:rsidRPr="00042036" w:rsidRDefault="00AA2F06" w:rsidP="00AA2F06">
            <w:pPr>
              <w:pStyle w:val="TAC"/>
            </w:pPr>
          </w:p>
        </w:tc>
        <w:tc>
          <w:tcPr>
            <w:tcW w:w="614" w:type="dxa"/>
            <w:shd w:val="clear" w:color="auto" w:fill="auto"/>
          </w:tcPr>
          <w:p w14:paraId="1E9BEACA" w14:textId="77777777" w:rsidR="00AA2F06" w:rsidRPr="00042036" w:rsidRDefault="00AA2F06" w:rsidP="00AA2F06">
            <w:pPr>
              <w:pStyle w:val="TAC"/>
            </w:pPr>
          </w:p>
        </w:tc>
        <w:tc>
          <w:tcPr>
            <w:tcW w:w="614" w:type="dxa"/>
            <w:shd w:val="clear" w:color="auto" w:fill="auto"/>
          </w:tcPr>
          <w:p w14:paraId="5E8AF7EF" w14:textId="5378B7FC"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145680A4" w14:textId="1DE6A090" w:rsidR="00AA2F06" w:rsidRPr="00042036" w:rsidRDefault="00AA2F06" w:rsidP="00AA2F06">
            <w:pPr>
              <w:pStyle w:val="TAC"/>
              <w:rPr>
                <w:rFonts w:eastAsiaTheme="minorEastAsia"/>
                <w:lang w:eastAsia="ko-KR"/>
              </w:rPr>
            </w:pPr>
          </w:p>
        </w:tc>
        <w:tc>
          <w:tcPr>
            <w:tcW w:w="614" w:type="dxa"/>
          </w:tcPr>
          <w:p w14:paraId="3CC7819E" w14:textId="14E88654"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tcPr>
          <w:p w14:paraId="2BFE6472" w14:textId="77777777" w:rsidR="00AA2F06" w:rsidRPr="00042036" w:rsidRDefault="00AA2F06" w:rsidP="00AA2F06">
            <w:pPr>
              <w:pStyle w:val="TAC"/>
              <w:rPr>
                <w:rFonts w:eastAsiaTheme="minorEastAsia"/>
                <w:lang w:eastAsia="ko-KR"/>
              </w:rPr>
            </w:pPr>
          </w:p>
        </w:tc>
      </w:tr>
      <w:tr w:rsidR="00AA2F06" w:rsidRPr="00042036" w14:paraId="11606A40" w14:textId="59602462" w:rsidTr="00F70DD9">
        <w:trPr>
          <w:trHeight w:val="20"/>
        </w:trPr>
        <w:tc>
          <w:tcPr>
            <w:tcW w:w="5812" w:type="dxa"/>
            <w:shd w:val="clear" w:color="auto" w:fill="auto"/>
          </w:tcPr>
          <w:p w14:paraId="4B7126AB" w14:textId="088EF314" w:rsidR="00AA2F06" w:rsidRPr="00042036" w:rsidRDefault="00AA2F06" w:rsidP="00AA2F06">
            <w:pPr>
              <w:pStyle w:val="TAL"/>
            </w:pPr>
            <w:r w:rsidRPr="00042036">
              <w:t>Solution #12: Solution for Centralized Counting for Multiple Service Areas and 5GS-EPS Interworking</w:t>
            </w:r>
          </w:p>
        </w:tc>
        <w:tc>
          <w:tcPr>
            <w:tcW w:w="614" w:type="dxa"/>
            <w:shd w:val="clear" w:color="auto" w:fill="auto"/>
          </w:tcPr>
          <w:p w14:paraId="4EE54B8E" w14:textId="77777777" w:rsidR="00AA2F06" w:rsidRPr="00042036" w:rsidRDefault="00AA2F06" w:rsidP="00AA2F06">
            <w:pPr>
              <w:pStyle w:val="TAC"/>
            </w:pPr>
          </w:p>
        </w:tc>
        <w:tc>
          <w:tcPr>
            <w:tcW w:w="614" w:type="dxa"/>
            <w:shd w:val="clear" w:color="auto" w:fill="auto"/>
          </w:tcPr>
          <w:p w14:paraId="4D9073D5" w14:textId="77777777" w:rsidR="00AA2F06" w:rsidRPr="00042036" w:rsidRDefault="00AA2F06" w:rsidP="00AA2F06">
            <w:pPr>
              <w:pStyle w:val="TAC"/>
            </w:pPr>
          </w:p>
        </w:tc>
        <w:tc>
          <w:tcPr>
            <w:tcW w:w="614" w:type="dxa"/>
            <w:shd w:val="clear" w:color="auto" w:fill="auto"/>
          </w:tcPr>
          <w:p w14:paraId="39B885C6" w14:textId="77777777" w:rsidR="00AA2F06" w:rsidRPr="00042036" w:rsidRDefault="00AA2F06" w:rsidP="00AA2F06">
            <w:pPr>
              <w:pStyle w:val="TAC"/>
            </w:pPr>
          </w:p>
        </w:tc>
        <w:tc>
          <w:tcPr>
            <w:tcW w:w="614" w:type="dxa"/>
            <w:shd w:val="clear" w:color="auto" w:fill="auto"/>
          </w:tcPr>
          <w:p w14:paraId="76F0DD22" w14:textId="6804F643"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tcPr>
          <w:p w14:paraId="25014CF0" w14:textId="77777777" w:rsidR="00AA2F06" w:rsidRPr="00042036" w:rsidRDefault="00AA2F06" w:rsidP="00AA2F06">
            <w:pPr>
              <w:pStyle w:val="TAC"/>
              <w:rPr>
                <w:rFonts w:eastAsiaTheme="minorEastAsia"/>
                <w:lang w:eastAsia="ko-KR"/>
              </w:rPr>
            </w:pPr>
          </w:p>
        </w:tc>
        <w:tc>
          <w:tcPr>
            <w:tcW w:w="614" w:type="dxa"/>
          </w:tcPr>
          <w:p w14:paraId="58609B91" w14:textId="77777777" w:rsidR="00AA2F06" w:rsidRPr="00042036" w:rsidRDefault="00AA2F06" w:rsidP="00AA2F06">
            <w:pPr>
              <w:pStyle w:val="TAC"/>
              <w:rPr>
                <w:rFonts w:eastAsiaTheme="minorEastAsia"/>
                <w:lang w:eastAsia="ko-KR"/>
              </w:rPr>
            </w:pPr>
          </w:p>
        </w:tc>
      </w:tr>
      <w:tr w:rsidR="00AA2F06" w:rsidRPr="00042036" w14:paraId="5524776C" w14:textId="0D3CECF6" w:rsidTr="00F70DD9">
        <w:trPr>
          <w:trHeight w:val="20"/>
        </w:trPr>
        <w:tc>
          <w:tcPr>
            <w:tcW w:w="5812" w:type="dxa"/>
            <w:shd w:val="clear" w:color="auto" w:fill="auto"/>
          </w:tcPr>
          <w:p w14:paraId="121343F0" w14:textId="6F100414" w:rsidR="00AA2F06" w:rsidRPr="00042036" w:rsidRDefault="00AA2F06" w:rsidP="00AA2F06">
            <w:pPr>
              <w:pStyle w:val="TAL"/>
            </w:pPr>
            <w:r w:rsidRPr="00042036">
              <w:t>Solution #13: Hierarchical NSACF Architecture for Maximum UE/PDU Session number control</w:t>
            </w:r>
          </w:p>
        </w:tc>
        <w:tc>
          <w:tcPr>
            <w:tcW w:w="614" w:type="dxa"/>
            <w:shd w:val="clear" w:color="auto" w:fill="auto"/>
          </w:tcPr>
          <w:p w14:paraId="08221B71" w14:textId="77777777" w:rsidR="00AA2F06" w:rsidRPr="00042036" w:rsidRDefault="00AA2F06" w:rsidP="00AA2F06">
            <w:pPr>
              <w:pStyle w:val="TAC"/>
            </w:pPr>
          </w:p>
        </w:tc>
        <w:tc>
          <w:tcPr>
            <w:tcW w:w="614" w:type="dxa"/>
            <w:shd w:val="clear" w:color="auto" w:fill="auto"/>
          </w:tcPr>
          <w:p w14:paraId="1F837BF2" w14:textId="77777777" w:rsidR="00AA2F06" w:rsidRPr="00042036" w:rsidRDefault="00AA2F06" w:rsidP="00AA2F06">
            <w:pPr>
              <w:pStyle w:val="TAC"/>
            </w:pPr>
          </w:p>
        </w:tc>
        <w:tc>
          <w:tcPr>
            <w:tcW w:w="614" w:type="dxa"/>
            <w:shd w:val="clear" w:color="auto" w:fill="auto"/>
          </w:tcPr>
          <w:p w14:paraId="1236A7BE" w14:textId="77777777" w:rsidR="00AA2F06" w:rsidRPr="00042036" w:rsidRDefault="00AA2F06" w:rsidP="00AA2F06">
            <w:pPr>
              <w:pStyle w:val="TAC"/>
            </w:pPr>
          </w:p>
        </w:tc>
        <w:tc>
          <w:tcPr>
            <w:tcW w:w="614" w:type="dxa"/>
            <w:shd w:val="clear" w:color="auto" w:fill="auto"/>
          </w:tcPr>
          <w:p w14:paraId="55CDD9AC" w14:textId="48EFF5F4" w:rsidR="00AA2F06" w:rsidRPr="00042036" w:rsidRDefault="00AA2F06" w:rsidP="00AA2F06">
            <w:pPr>
              <w:pStyle w:val="TAC"/>
            </w:pPr>
            <w:r w:rsidRPr="00042036">
              <w:t>X</w:t>
            </w:r>
          </w:p>
        </w:tc>
        <w:tc>
          <w:tcPr>
            <w:tcW w:w="614" w:type="dxa"/>
          </w:tcPr>
          <w:p w14:paraId="6F7253EC" w14:textId="77777777" w:rsidR="00AA2F06" w:rsidRPr="00042036" w:rsidRDefault="00AA2F06" w:rsidP="00AA2F06">
            <w:pPr>
              <w:pStyle w:val="TAC"/>
            </w:pPr>
          </w:p>
        </w:tc>
        <w:tc>
          <w:tcPr>
            <w:tcW w:w="614" w:type="dxa"/>
          </w:tcPr>
          <w:p w14:paraId="755B4054" w14:textId="77777777" w:rsidR="00AA2F06" w:rsidRPr="00042036" w:rsidRDefault="00AA2F06" w:rsidP="00AA2F06">
            <w:pPr>
              <w:pStyle w:val="TAC"/>
            </w:pPr>
          </w:p>
        </w:tc>
      </w:tr>
      <w:tr w:rsidR="00AA2F06" w:rsidRPr="00042036" w14:paraId="216E8C08" w14:textId="48BFC1BD" w:rsidTr="00F70DD9">
        <w:trPr>
          <w:trHeight w:val="20"/>
        </w:trPr>
        <w:tc>
          <w:tcPr>
            <w:tcW w:w="5812" w:type="dxa"/>
            <w:shd w:val="clear" w:color="auto" w:fill="auto"/>
          </w:tcPr>
          <w:p w14:paraId="2D6641E1" w14:textId="54796DD9" w:rsidR="00AA2F06" w:rsidRPr="00042036" w:rsidRDefault="00AA2F06" w:rsidP="00AA2F06">
            <w:pPr>
              <w:pStyle w:val="TAL"/>
            </w:pPr>
            <w:r w:rsidRPr="00042036">
              <w:t>Solution #14: Maximum Number Distribution in multiple NSACFs</w:t>
            </w:r>
          </w:p>
        </w:tc>
        <w:tc>
          <w:tcPr>
            <w:tcW w:w="614" w:type="dxa"/>
            <w:shd w:val="clear" w:color="auto" w:fill="auto"/>
          </w:tcPr>
          <w:p w14:paraId="46FA2B6E" w14:textId="77777777" w:rsidR="00AA2F06" w:rsidRPr="00042036" w:rsidRDefault="00AA2F06" w:rsidP="00AA2F06">
            <w:pPr>
              <w:pStyle w:val="TAC"/>
            </w:pPr>
          </w:p>
        </w:tc>
        <w:tc>
          <w:tcPr>
            <w:tcW w:w="614" w:type="dxa"/>
            <w:shd w:val="clear" w:color="auto" w:fill="auto"/>
          </w:tcPr>
          <w:p w14:paraId="0660FADF" w14:textId="77777777" w:rsidR="00AA2F06" w:rsidRPr="00042036" w:rsidRDefault="00AA2F06" w:rsidP="00AA2F06">
            <w:pPr>
              <w:pStyle w:val="TAC"/>
            </w:pPr>
          </w:p>
        </w:tc>
        <w:tc>
          <w:tcPr>
            <w:tcW w:w="614" w:type="dxa"/>
            <w:shd w:val="clear" w:color="auto" w:fill="auto"/>
          </w:tcPr>
          <w:p w14:paraId="518503AB" w14:textId="77777777" w:rsidR="00AA2F06" w:rsidRPr="00042036" w:rsidRDefault="00AA2F06" w:rsidP="00AA2F06">
            <w:pPr>
              <w:pStyle w:val="TAC"/>
            </w:pPr>
          </w:p>
        </w:tc>
        <w:tc>
          <w:tcPr>
            <w:tcW w:w="614" w:type="dxa"/>
            <w:shd w:val="clear" w:color="auto" w:fill="auto"/>
          </w:tcPr>
          <w:p w14:paraId="76EA9BF9" w14:textId="762A8EF9"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tcPr>
          <w:p w14:paraId="7DA947CB" w14:textId="77777777" w:rsidR="00AA2F06" w:rsidRPr="00042036" w:rsidRDefault="00AA2F06" w:rsidP="00AA2F06">
            <w:pPr>
              <w:pStyle w:val="TAC"/>
              <w:rPr>
                <w:rFonts w:eastAsiaTheme="minorEastAsia"/>
                <w:lang w:eastAsia="ko-KR"/>
              </w:rPr>
            </w:pPr>
          </w:p>
        </w:tc>
        <w:tc>
          <w:tcPr>
            <w:tcW w:w="614" w:type="dxa"/>
          </w:tcPr>
          <w:p w14:paraId="7F7846CC" w14:textId="77777777" w:rsidR="00AA2F06" w:rsidRPr="00042036" w:rsidRDefault="00AA2F06" w:rsidP="00AA2F06">
            <w:pPr>
              <w:pStyle w:val="TAC"/>
              <w:rPr>
                <w:rFonts w:eastAsiaTheme="minorEastAsia"/>
                <w:lang w:eastAsia="ko-KR"/>
              </w:rPr>
            </w:pPr>
          </w:p>
        </w:tc>
      </w:tr>
      <w:tr w:rsidR="006452A5" w:rsidRPr="00042036" w14:paraId="5121E61F" w14:textId="77777777" w:rsidTr="00F70DD9">
        <w:trPr>
          <w:trHeight w:val="20"/>
        </w:trPr>
        <w:tc>
          <w:tcPr>
            <w:tcW w:w="5812" w:type="dxa"/>
            <w:shd w:val="clear" w:color="auto" w:fill="auto"/>
          </w:tcPr>
          <w:p w14:paraId="3D91845A" w14:textId="13983DFC" w:rsidR="006452A5" w:rsidRPr="00042036" w:rsidRDefault="006452A5" w:rsidP="00E02F1A">
            <w:pPr>
              <w:pStyle w:val="TAL"/>
            </w:pPr>
            <w:r w:rsidRPr="00042036">
              <w:t>Solution #</w:t>
            </w:r>
            <w:r w:rsidR="00E02F1A" w:rsidRPr="00042036">
              <w:t>15</w:t>
            </w:r>
            <w:r w:rsidRPr="00042036">
              <w:t>: Service continuity in case of Network Slice instance overload</w:t>
            </w:r>
          </w:p>
        </w:tc>
        <w:tc>
          <w:tcPr>
            <w:tcW w:w="614" w:type="dxa"/>
            <w:shd w:val="clear" w:color="auto" w:fill="auto"/>
          </w:tcPr>
          <w:p w14:paraId="128F4418" w14:textId="17E5117C" w:rsidR="006452A5" w:rsidRPr="00042036" w:rsidRDefault="006452A5"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1D340691" w14:textId="77777777" w:rsidR="006452A5" w:rsidRPr="00042036" w:rsidRDefault="006452A5" w:rsidP="00AA2F06">
            <w:pPr>
              <w:pStyle w:val="TAC"/>
            </w:pPr>
          </w:p>
        </w:tc>
        <w:tc>
          <w:tcPr>
            <w:tcW w:w="614" w:type="dxa"/>
            <w:shd w:val="clear" w:color="auto" w:fill="auto"/>
          </w:tcPr>
          <w:p w14:paraId="6FECA4D7" w14:textId="77777777" w:rsidR="006452A5" w:rsidRPr="00042036" w:rsidRDefault="006452A5" w:rsidP="00AA2F06">
            <w:pPr>
              <w:pStyle w:val="TAC"/>
            </w:pPr>
          </w:p>
        </w:tc>
        <w:tc>
          <w:tcPr>
            <w:tcW w:w="614" w:type="dxa"/>
            <w:shd w:val="clear" w:color="auto" w:fill="auto"/>
          </w:tcPr>
          <w:p w14:paraId="647CC6D6" w14:textId="77777777" w:rsidR="006452A5" w:rsidRPr="00042036" w:rsidRDefault="006452A5" w:rsidP="00AA2F06">
            <w:pPr>
              <w:pStyle w:val="TAC"/>
              <w:rPr>
                <w:rFonts w:eastAsiaTheme="minorEastAsia"/>
                <w:lang w:eastAsia="ko-KR"/>
              </w:rPr>
            </w:pPr>
          </w:p>
        </w:tc>
        <w:tc>
          <w:tcPr>
            <w:tcW w:w="614" w:type="dxa"/>
          </w:tcPr>
          <w:p w14:paraId="21E4EDF7" w14:textId="77777777" w:rsidR="006452A5" w:rsidRPr="00042036" w:rsidRDefault="006452A5" w:rsidP="00AA2F06">
            <w:pPr>
              <w:pStyle w:val="TAC"/>
              <w:rPr>
                <w:rFonts w:eastAsiaTheme="minorEastAsia"/>
                <w:lang w:eastAsia="ko-KR"/>
              </w:rPr>
            </w:pPr>
          </w:p>
        </w:tc>
        <w:tc>
          <w:tcPr>
            <w:tcW w:w="614" w:type="dxa"/>
          </w:tcPr>
          <w:p w14:paraId="6689D79F" w14:textId="77777777" w:rsidR="006452A5" w:rsidRPr="00042036" w:rsidRDefault="006452A5" w:rsidP="00AA2F06">
            <w:pPr>
              <w:pStyle w:val="TAC"/>
              <w:rPr>
                <w:rFonts w:eastAsiaTheme="minorEastAsia"/>
                <w:lang w:eastAsia="ko-KR"/>
              </w:rPr>
            </w:pPr>
          </w:p>
        </w:tc>
      </w:tr>
      <w:tr w:rsidR="00B908AF" w:rsidRPr="00042036" w14:paraId="05B474EC" w14:textId="77777777" w:rsidTr="00F70DD9">
        <w:trPr>
          <w:trHeight w:val="20"/>
        </w:trPr>
        <w:tc>
          <w:tcPr>
            <w:tcW w:w="5812" w:type="dxa"/>
            <w:shd w:val="clear" w:color="auto" w:fill="auto"/>
          </w:tcPr>
          <w:p w14:paraId="30D5AC58" w14:textId="528E9FF2" w:rsidR="00B908AF" w:rsidRPr="00042036" w:rsidRDefault="00B908AF" w:rsidP="00E02F1A">
            <w:pPr>
              <w:pStyle w:val="TAL"/>
            </w:pPr>
            <w:r w:rsidRPr="00042036">
              <w:t>Solution #</w:t>
            </w:r>
            <w:r w:rsidR="00E02F1A" w:rsidRPr="00042036">
              <w:t>16</w:t>
            </w:r>
            <w:r w:rsidRPr="00042036">
              <w:t>: UE assisted slice based VPLMN prioritization for Extended SoR</w:t>
            </w:r>
          </w:p>
        </w:tc>
        <w:tc>
          <w:tcPr>
            <w:tcW w:w="614" w:type="dxa"/>
            <w:shd w:val="clear" w:color="auto" w:fill="auto"/>
          </w:tcPr>
          <w:p w14:paraId="10417BD8" w14:textId="77777777" w:rsidR="00B908AF" w:rsidRPr="00042036" w:rsidRDefault="00B908AF" w:rsidP="00B908AF">
            <w:pPr>
              <w:pStyle w:val="TAC"/>
              <w:rPr>
                <w:rFonts w:eastAsiaTheme="minorEastAsia"/>
                <w:lang w:eastAsia="ko-KR"/>
              </w:rPr>
            </w:pPr>
          </w:p>
        </w:tc>
        <w:tc>
          <w:tcPr>
            <w:tcW w:w="614" w:type="dxa"/>
            <w:shd w:val="clear" w:color="auto" w:fill="auto"/>
          </w:tcPr>
          <w:p w14:paraId="3B38D912" w14:textId="227EF4E5" w:rsidR="00B908AF" w:rsidRPr="00042036" w:rsidRDefault="00B908AF" w:rsidP="00B908AF">
            <w:pPr>
              <w:pStyle w:val="TAC"/>
            </w:pPr>
            <w:r w:rsidRPr="00042036">
              <w:t>X</w:t>
            </w:r>
          </w:p>
        </w:tc>
        <w:tc>
          <w:tcPr>
            <w:tcW w:w="614" w:type="dxa"/>
            <w:shd w:val="clear" w:color="auto" w:fill="auto"/>
          </w:tcPr>
          <w:p w14:paraId="0EEC6BF2" w14:textId="77777777" w:rsidR="00B908AF" w:rsidRPr="00042036" w:rsidRDefault="00B908AF" w:rsidP="00B908AF">
            <w:pPr>
              <w:pStyle w:val="TAC"/>
            </w:pPr>
          </w:p>
        </w:tc>
        <w:tc>
          <w:tcPr>
            <w:tcW w:w="614" w:type="dxa"/>
            <w:shd w:val="clear" w:color="auto" w:fill="auto"/>
          </w:tcPr>
          <w:p w14:paraId="1EF5E5AD" w14:textId="77777777" w:rsidR="00B908AF" w:rsidRPr="00042036" w:rsidRDefault="00B908AF" w:rsidP="00B908AF">
            <w:pPr>
              <w:pStyle w:val="TAC"/>
              <w:rPr>
                <w:rFonts w:eastAsiaTheme="minorEastAsia"/>
                <w:lang w:eastAsia="ko-KR"/>
              </w:rPr>
            </w:pPr>
          </w:p>
        </w:tc>
        <w:tc>
          <w:tcPr>
            <w:tcW w:w="614" w:type="dxa"/>
          </w:tcPr>
          <w:p w14:paraId="5A78F19E" w14:textId="77777777" w:rsidR="00B908AF" w:rsidRPr="00042036" w:rsidRDefault="00B908AF" w:rsidP="00B908AF">
            <w:pPr>
              <w:pStyle w:val="TAC"/>
              <w:rPr>
                <w:rFonts w:eastAsiaTheme="minorEastAsia"/>
                <w:lang w:eastAsia="ko-KR"/>
              </w:rPr>
            </w:pPr>
          </w:p>
        </w:tc>
        <w:tc>
          <w:tcPr>
            <w:tcW w:w="614" w:type="dxa"/>
          </w:tcPr>
          <w:p w14:paraId="6CDA1715" w14:textId="77777777" w:rsidR="00B908AF" w:rsidRPr="00042036" w:rsidRDefault="00B908AF" w:rsidP="00B908AF">
            <w:pPr>
              <w:pStyle w:val="TAC"/>
              <w:rPr>
                <w:rFonts w:eastAsiaTheme="minorEastAsia"/>
                <w:lang w:eastAsia="ko-KR"/>
              </w:rPr>
            </w:pPr>
          </w:p>
        </w:tc>
      </w:tr>
      <w:tr w:rsidR="00062D0A" w:rsidRPr="00042036" w14:paraId="4BDA26A6" w14:textId="77777777" w:rsidTr="00F70DD9">
        <w:trPr>
          <w:trHeight w:val="20"/>
        </w:trPr>
        <w:tc>
          <w:tcPr>
            <w:tcW w:w="5812" w:type="dxa"/>
            <w:shd w:val="clear" w:color="auto" w:fill="auto"/>
          </w:tcPr>
          <w:p w14:paraId="6ADBDB8F" w14:textId="449AF7FB" w:rsidR="00062D0A" w:rsidRPr="00042036" w:rsidRDefault="00062D0A" w:rsidP="00E02F1A">
            <w:pPr>
              <w:pStyle w:val="TAL"/>
            </w:pPr>
            <w:r w:rsidRPr="00042036">
              <w:rPr>
                <w:lang w:eastAsia="ko-KR"/>
              </w:rPr>
              <w:t>Solution #</w:t>
            </w:r>
            <w:r w:rsidR="00E02F1A" w:rsidRPr="00042036">
              <w:rPr>
                <w:lang w:eastAsia="ko-KR"/>
              </w:rPr>
              <w:t>17</w:t>
            </w:r>
            <w:r w:rsidRPr="00042036">
              <w:rPr>
                <w:lang w:eastAsia="ko-KR"/>
              </w:rPr>
              <w:t xml:space="preserve">: </w:t>
            </w:r>
            <w:r w:rsidRPr="00042036">
              <w:t>Slice based VPLMN Selection Policy</w:t>
            </w:r>
          </w:p>
        </w:tc>
        <w:tc>
          <w:tcPr>
            <w:tcW w:w="614" w:type="dxa"/>
            <w:shd w:val="clear" w:color="auto" w:fill="auto"/>
          </w:tcPr>
          <w:p w14:paraId="0F82F54A" w14:textId="77777777" w:rsidR="00062D0A" w:rsidRPr="00042036" w:rsidRDefault="00062D0A" w:rsidP="00062D0A">
            <w:pPr>
              <w:pStyle w:val="TAC"/>
              <w:rPr>
                <w:rFonts w:eastAsiaTheme="minorEastAsia"/>
                <w:lang w:eastAsia="ko-KR"/>
              </w:rPr>
            </w:pPr>
          </w:p>
        </w:tc>
        <w:tc>
          <w:tcPr>
            <w:tcW w:w="614" w:type="dxa"/>
            <w:shd w:val="clear" w:color="auto" w:fill="auto"/>
          </w:tcPr>
          <w:p w14:paraId="2E08C092" w14:textId="127E4DC8" w:rsidR="00062D0A" w:rsidRPr="00042036" w:rsidRDefault="00062D0A" w:rsidP="00062D0A">
            <w:pPr>
              <w:pStyle w:val="TAC"/>
            </w:pPr>
            <w:r w:rsidRPr="00042036">
              <w:rPr>
                <w:lang w:eastAsia="ko-KR"/>
              </w:rPr>
              <w:t>X</w:t>
            </w:r>
          </w:p>
        </w:tc>
        <w:tc>
          <w:tcPr>
            <w:tcW w:w="614" w:type="dxa"/>
            <w:shd w:val="clear" w:color="auto" w:fill="auto"/>
          </w:tcPr>
          <w:p w14:paraId="20D06CB8" w14:textId="77777777" w:rsidR="00062D0A" w:rsidRPr="00042036" w:rsidRDefault="00062D0A" w:rsidP="00062D0A">
            <w:pPr>
              <w:pStyle w:val="TAC"/>
            </w:pPr>
          </w:p>
        </w:tc>
        <w:tc>
          <w:tcPr>
            <w:tcW w:w="614" w:type="dxa"/>
            <w:shd w:val="clear" w:color="auto" w:fill="auto"/>
          </w:tcPr>
          <w:p w14:paraId="76E793DA" w14:textId="77777777" w:rsidR="00062D0A" w:rsidRPr="00042036" w:rsidRDefault="00062D0A" w:rsidP="00062D0A">
            <w:pPr>
              <w:pStyle w:val="TAC"/>
              <w:rPr>
                <w:rFonts w:eastAsiaTheme="minorEastAsia"/>
                <w:lang w:eastAsia="ko-KR"/>
              </w:rPr>
            </w:pPr>
          </w:p>
        </w:tc>
        <w:tc>
          <w:tcPr>
            <w:tcW w:w="614" w:type="dxa"/>
          </w:tcPr>
          <w:p w14:paraId="2D1FF733" w14:textId="77777777" w:rsidR="00062D0A" w:rsidRPr="00042036" w:rsidRDefault="00062D0A" w:rsidP="00062D0A">
            <w:pPr>
              <w:pStyle w:val="TAC"/>
              <w:rPr>
                <w:rFonts w:eastAsiaTheme="minorEastAsia"/>
                <w:lang w:eastAsia="ko-KR"/>
              </w:rPr>
            </w:pPr>
          </w:p>
        </w:tc>
        <w:tc>
          <w:tcPr>
            <w:tcW w:w="614" w:type="dxa"/>
          </w:tcPr>
          <w:p w14:paraId="3E5B33AC" w14:textId="77777777" w:rsidR="00062D0A" w:rsidRPr="00042036" w:rsidRDefault="00062D0A" w:rsidP="00062D0A">
            <w:pPr>
              <w:pStyle w:val="TAC"/>
              <w:rPr>
                <w:rFonts w:eastAsiaTheme="minorEastAsia"/>
                <w:lang w:eastAsia="ko-KR"/>
              </w:rPr>
            </w:pPr>
          </w:p>
        </w:tc>
      </w:tr>
      <w:tr w:rsidR="00086FA7" w:rsidRPr="00042036" w14:paraId="6322123C" w14:textId="77777777" w:rsidTr="00F70DD9">
        <w:trPr>
          <w:trHeight w:val="20"/>
        </w:trPr>
        <w:tc>
          <w:tcPr>
            <w:tcW w:w="5812" w:type="dxa"/>
            <w:shd w:val="clear" w:color="auto" w:fill="auto"/>
          </w:tcPr>
          <w:p w14:paraId="0E2E2A4A" w14:textId="7700CDE3" w:rsidR="00086FA7" w:rsidRPr="00042036" w:rsidRDefault="00E02F1A" w:rsidP="00062D0A">
            <w:pPr>
              <w:pStyle w:val="TAL"/>
              <w:rPr>
                <w:lang w:eastAsia="ko-KR"/>
              </w:rPr>
            </w:pPr>
            <w:r w:rsidRPr="00042036">
              <w:rPr>
                <w:rFonts w:eastAsia="Yu Mincho"/>
              </w:rPr>
              <w:t xml:space="preserve">Solution #18: </w:t>
            </w:r>
            <w:r w:rsidR="00086FA7" w:rsidRPr="00042036">
              <w:rPr>
                <w:rFonts w:eastAsia="Yu Mincho"/>
              </w:rPr>
              <w:t>Sending rejected NSSAI to the UDM to assist the UDM to steer the UE to the PLMN supporting rejected NSSAI</w:t>
            </w:r>
          </w:p>
        </w:tc>
        <w:tc>
          <w:tcPr>
            <w:tcW w:w="614" w:type="dxa"/>
            <w:shd w:val="clear" w:color="auto" w:fill="auto"/>
          </w:tcPr>
          <w:p w14:paraId="1C19168D" w14:textId="77777777" w:rsidR="00086FA7" w:rsidRPr="00042036" w:rsidRDefault="00086FA7" w:rsidP="00062D0A">
            <w:pPr>
              <w:pStyle w:val="TAC"/>
              <w:rPr>
                <w:rFonts w:eastAsiaTheme="minorEastAsia"/>
                <w:lang w:eastAsia="ko-KR"/>
              </w:rPr>
            </w:pPr>
          </w:p>
        </w:tc>
        <w:tc>
          <w:tcPr>
            <w:tcW w:w="614" w:type="dxa"/>
            <w:shd w:val="clear" w:color="auto" w:fill="auto"/>
          </w:tcPr>
          <w:p w14:paraId="0982E582" w14:textId="1D921EA9" w:rsidR="00086FA7" w:rsidRPr="00042036" w:rsidRDefault="00086FA7" w:rsidP="00062D0A">
            <w:pPr>
              <w:pStyle w:val="TAC"/>
              <w:rPr>
                <w:rFonts w:eastAsiaTheme="minorEastAsia"/>
                <w:lang w:eastAsia="ko-KR"/>
              </w:rPr>
            </w:pPr>
            <w:r w:rsidRPr="00042036">
              <w:rPr>
                <w:rFonts w:eastAsiaTheme="minorEastAsia"/>
                <w:lang w:eastAsia="ko-KR"/>
              </w:rPr>
              <w:t>X</w:t>
            </w:r>
          </w:p>
        </w:tc>
        <w:tc>
          <w:tcPr>
            <w:tcW w:w="614" w:type="dxa"/>
            <w:shd w:val="clear" w:color="auto" w:fill="auto"/>
          </w:tcPr>
          <w:p w14:paraId="7DAB6E3C" w14:textId="77777777" w:rsidR="00086FA7" w:rsidRPr="00042036" w:rsidRDefault="00086FA7" w:rsidP="00062D0A">
            <w:pPr>
              <w:pStyle w:val="TAC"/>
            </w:pPr>
          </w:p>
        </w:tc>
        <w:tc>
          <w:tcPr>
            <w:tcW w:w="614" w:type="dxa"/>
            <w:shd w:val="clear" w:color="auto" w:fill="auto"/>
          </w:tcPr>
          <w:p w14:paraId="34B0F4F9" w14:textId="77777777" w:rsidR="00086FA7" w:rsidRPr="00042036" w:rsidRDefault="00086FA7" w:rsidP="00062D0A">
            <w:pPr>
              <w:pStyle w:val="TAC"/>
              <w:rPr>
                <w:rFonts w:eastAsiaTheme="minorEastAsia"/>
                <w:lang w:eastAsia="ko-KR"/>
              </w:rPr>
            </w:pPr>
          </w:p>
        </w:tc>
        <w:tc>
          <w:tcPr>
            <w:tcW w:w="614" w:type="dxa"/>
          </w:tcPr>
          <w:p w14:paraId="03B2D3FF" w14:textId="77777777" w:rsidR="00086FA7" w:rsidRPr="00042036" w:rsidRDefault="00086FA7" w:rsidP="00062D0A">
            <w:pPr>
              <w:pStyle w:val="TAC"/>
              <w:rPr>
                <w:rFonts w:eastAsiaTheme="minorEastAsia"/>
                <w:lang w:eastAsia="ko-KR"/>
              </w:rPr>
            </w:pPr>
          </w:p>
        </w:tc>
        <w:tc>
          <w:tcPr>
            <w:tcW w:w="614" w:type="dxa"/>
          </w:tcPr>
          <w:p w14:paraId="7E7B8173" w14:textId="77777777" w:rsidR="00086FA7" w:rsidRPr="00042036" w:rsidRDefault="00086FA7" w:rsidP="00062D0A">
            <w:pPr>
              <w:pStyle w:val="TAC"/>
              <w:rPr>
                <w:rFonts w:eastAsiaTheme="minorEastAsia"/>
                <w:lang w:eastAsia="ko-KR"/>
              </w:rPr>
            </w:pPr>
          </w:p>
        </w:tc>
      </w:tr>
      <w:tr w:rsidR="00086FA7" w:rsidRPr="00042036" w14:paraId="289CB252" w14:textId="77777777" w:rsidTr="00F70DD9">
        <w:trPr>
          <w:trHeight w:val="20"/>
        </w:trPr>
        <w:tc>
          <w:tcPr>
            <w:tcW w:w="5812" w:type="dxa"/>
            <w:shd w:val="clear" w:color="auto" w:fill="auto"/>
          </w:tcPr>
          <w:p w14:paraId="7459B520" w14:textId="09A0BB85" w:rsidR="00086FA7" w:rsidRPr="00042036" w:rsidRDefault="00086FA7" w:rsidP="00B3322F">
            <w:pPr>
              <w:pStyle w:val="TAL"/>
              <w:rPr>
                <w:rFonts w:eastAsia="Yu Mincho"/>
              </w:rPr>
            </w:pPr>
            <w:r w:rsidRPr="00042036">
              <w:t>Solution #</w:t>
            </w:r>
            <w:r w:rsidR="00E02F1A" w:rsidRPr="00042036">
              <w:t>19</w:t>
            </w:r>
            <w:r w:rsidR="00B3322F" w:rsidRPr="00042036">
              <w:t>:</w:t>
            </w:r>
            <w:r w:rsidRPr="00042036">
              <w:t xml:space="preserve"> configuring the UE with network slice aware preferred PLMNs lists</w:t>
            </w:r>
          </w:p>
        </w:tc>
        <w:tc>
          <w:tcPr>
            <w:tcW w:w="614" w:type="dxa"/>
            <w:shd w:val="clear" w:color="auto" w:fill="auto"/>
          </w:tcPr>
          <w:p w14:paraId="308681D0" w14:textId="77777777" w:rsidR="00086FA7" w:rsidRPr="00042036" w:rsidRDefault="00086FA7" w:rsidP="00086FA7">
            <w:pPr>
              <w:pStyle w:val="TAC"/>
              <w:rPr>
                <w:rFonts w:eastAsiaTheme="minorEastAsia"/>
                <w:lang w:eastAsia="ko-KR"/>
              </w:rPr>
            </w:pPr>
          </w:p>
        </w:tc>
        <w:tc>
          <w:tcPr>
            <w:tcW w:w="614" w:type="dxa"/>
            <w:shd w:val="clear" w:color="auto" w:fill="auto"/>
          </w:tcPr>
          <w:p w14:paraId="332EE5B3" w14:textId="7F176206" w:rsidR="00086FA7" w:rsidRPr="00042036" w:rsidRDefault="00086FA7" w:rsidP="00086FA7">
            <w:pPr>
              <w:pStyle w:val="TAC"/>
              <w:rPr>
                <w:rFonts w:eastAsiaTheme="minorEastAsia"/>
                <w:lang w:eastAsia="ko-KR"/>
              </w:rPr>
            </w:pPr>
            <w:r w:rsidRPr="00042036">
              <w:t>X</w:t>
            </w:r>
          </w:p>
        </w:tc>
        <w:tc>
          <w:tcPr>
            <w:tcW w:w="614" w:type="dxa"/>
            <w:shd w:val="clear" w:color="auto" w:fill="auto"/>
          </w:tcPr>
          <w:p w14:paraId="292ED567" w14:textId="77777777" w:rsidR="00086FA7" w:rsidRPr="00042036" w:rsidRDefault="00086FA7" w:rsidP="00086FA7">
            <w:pPr>
              <w:pStyle w:val="TAC"/>
            </w:pPr>
          </w:p>
        </w:tc>
        <w:tc>
          <w:tcPr>
            <w:tcW w:w="614" w:type="dxa"/>
            <w:shd w:val="clear" w:color="auto" w:fill="auto"/>
          </w:tcPr>
          <w:p w14:paraId="04BD8DF0" w14:textId="77777777" w:rsidR="00086FA7" w:rsidRPr="00042036" w:rsidRDefault="00086FA7" w:rsidP="00086FA7">
            <w:pPr>
              <w:pStyle w:val="TAC"/>
              <w:rPr>
                <w:rFonts w:eastAsiaTheme="minorEastAsia"/>
                <w:lang w:eastAsia="ko-KR"/>
              </w:rPr>
            </w:pPr>
          </w:p>
        </w:tc>
        <w:tc>
          <w:tcPr>
            <w:tcW w:w="614" w:type="dxa"/>
          </w:tcPr>
          <w:p w14:paraId="76FAE888" w14:textId="77777777" w:rsidR="00086FA7" w:rsidRPr="00042036" w:rsidRDefault="00086FA7" w:rsidP="00086FA7">
            <w:pPr>
              <w:pStyle w:val="TAC"/>
              <w:rPr>
                <w:rFonts w:eastAsiaTheme="minorEastAsia"/>
                <w:lang w:eastAsia="ko-KR"/>
              </w:rPr>
            </w:pPr>
          </w:p>
        </w:tc>
        <w:tc>
          <w:tcPr>
            <w:tcW w:w="614" w:type="dxa"/>
          </w:tcPr>
          <w:p w14:paraId="12B79A07" w14:textId="77777777" w:rsidR="00086FA7" w:rsidRPr="00042036" w:rsidRDefault="00086FA7" w:rsidP="00086FA7">
            <w:pPr>
              <w:pStyle w:val="TAC"/>
              <w:rPr>
                <w:rFonts w:eastAsiaTheme="minorEastAsia"/>
                <w:lang w:eastAsia="ko-KR"/>
              </w:rPr>
            </w:pPr>
          </w:p>
        </w:tc>
      </w:tr>
      <w:tr w:rsidR="00086FA7" w:rsidRPr="00042036" w14:paraId="7386E985" w14:textId="77777777" w:rsidTr="00F70DD9">
        <w:trPr>
          <w:trHeight w:val="20"/>
        </w:trPr>
        <w:tc>
          <w:tcPr>
            <w:tcW w:w="5812" w:type="dxa"/>
            <w:shd w:val="clear" w:color="auto" w:fill="auto"/>
          </w:tcPr>
          <w:p w14:paraId="18B85EA8" w14:textId="76468639" w:rsidR="00086FA7" w:rsidRPr="00042036" w:rsidRDefault="00086FA7" w:rsidP="00E02F1A">
            <w:pPr>
              <w:pStyle w:val="TAL"/>
            </w:pPr>
            <w:r w:rsidRPr="00042036">
              <w:rPr>
                <w:rFonts w:eastAsiaTheme="minorEastAsia" w:cs="Arial"/>
                <w:lang w:eastAsia="zh-CN"/>
              </w:rPr>
              <w:t>Solution #</w:t>
            </w:r>
            <w:r w:rsidR="00E02F1A" w:rsidRPr="00042036">
              <w:rPr>
                <w:rFonts w:eastAsiaTheme="minorEastAsia" w:cs="Arial"/>
                <w:lang w:eastAsia="zh-CN"/>
              </w:rPr>
              <w:t>20</w:t>
            </w:r>
            <w:r w:rsidRPr="00042036">
              <w:rPr>
                <w:rFonts w:eastAsiaTheme="minorEastAsia" w:cs="Arial"/>
                <w:lang w:eastAsia="zh-CN"/>
              </w:rPr>
              <w:t>: VPLMN Selection following existing SoR information</w:t>
            </w:r>
          </w:p>
        </w:tc>
        <w:tc>
          <w:tcPr>
            <w:tcW w:w="614" w:type="dxa"/>
            <w:shd w:val="clear" w:color="auto" w:fill="auto"/>
          </w:tcPr>
          <w:p w14:paraId="741424ED" w14:textId="77777777" w:rsidR="00086FA7" w:rsidRPr="00042036" w:rsidRDefault="00086FA7" w:rsidP="00086FA7">
            <w:pPr>
              <w:pStyle w:val="TAC"/>
              <w:rPr>
                <w:rFonts w:eastAsiaTheme="minorEastAsia"/>
                <w:lang w:eastAsia="ko-KR"/>
              </w:rPr>
            </w:pPr>
          </w:p>
        </w:tc>
        <w:tc>
          <w:tcPr>
            <w:tcW w:w="614" w:type="dxa"/>
            <w:shd w:val="clear" w:color="auto" w:fill="auto"/>
          </w:tcPr>
          <w:p w14:paraId="43D98664" w14:textId="69A36AB9" w:rsidR="00086FA7" w:rsidRPr="00042036" w:rsidRDefault="00086FA7" w:rsidP="00086FA7">
            <w:pPr>
              <w:pStyle w:val="TAC"/>
            </w:pPr>
            <w:r w:rsidRPr="00042036">
              <w:rPr>
                <w:rFonts w:eastAsiaTheme="minorEastAsia"/>
                <w:lang w:eastAsia="zh-CN"/>
              </w:rPr>
              <w:t>X</w:t>
            </w:r>
          </w:p>
        </w:tc>
        <w:tc>
          <w:tcPr>
            <w:tcW w:w="614" w:type="dxa"/>
            <w:shd w:val="clear" w:color="auto" w:fill="auto"/>
          </w:tcPr>
          <w:p w14:paraId="0B05928F" w14:textId="77777777" w:rsidR="00086FA7" w:rsidRPr="00042036" w:rsidRDefault="00086FA7" w:rsidP="00086FA7">
            <w:pPr>
              <w:pStyle w:val="TAC"/>
            </w:pPr>
          </w:p>
        </w:tc>
        <w:tc>
          <w:tcPr>
            <w:tcW w:w="614" w:type="dxa"/>
            <w:shd w:val="clear" w:color="auto" w:fill="auto"/>
          </w:tcPr>
          <w:p w14:paraId="6FD41E76" w14:textId="77777777" w:rsidR="00086FA7" w:rsidRPr="00042036" w:rsidRDefault="00086FA7" w:rsidP="00086FA7">
            <w:pPr>
              <w:pStyle w:val="TAC"/>
              <w:rPr>
                <w:rFonts w:eastAsiaTheme="minorEastAsia"/>
                <w:lang w:eastAsia="ko-KR"/>
              </w:rPr>
            </w:pPr>
          </w:p>
        </w:tc>
        <w:tc>
          <w:tcPr>
            <w:tcW w:w="614" w:type="dxa"/>
          </w:tcPr>
          <w:p w14:paraId="37A17CA5" w14:textId="77777777" w:rsidR="00086FA7" w:rsidRPr="00042036" w:rsidRDefault="00086FA7" w:rsidP="00086FA7">
            <w:pPr>
              <w:pStyle w:val="TAC"/>
              <w:rPr>
                <w:rFonts w:eastAsiaTheme="minorEastAsia"/>
                <w:lang w:eastAsia="ko-KR"/>
              </w:rPr>
            </w:pPr>
          </w:p>
        </w:tc>
        <w:tc>
          <w:tcPr>
            <w:tcW w:w="614" w:type="dxa"/>
          </w:tcPr>
          <w:p w14:paraId="49378F72" w14:textId="77777777" w:rsidR="00086FA7" w:rsidRPr="00042036" w:rsidRDefault="00086FA7" w:rsidP="00086FA7">
            <w:pPr>
              <w:pStyle w:val="TAC"/>
              <w:rPr>
                <w:rFonts w:eastAsiaTheme="minorEastAsia"/>
                <w:lang w:eastAsia="ko-KR"/>
              </w:rPr>
            </w:pPr>
          </w:p>
        </w:tc>
      </w:tr>
      <w:tr w:rsidR="00280D40" w:rsidRPr="00042036" w14:paraId="4DD81750" w14:textId="77777777" w:rsidTr="00F70DD9">
        <w:trPr>
          <w:trHeight w:val="20"/>
        </w:trPr>
        <w:tc>
          <w:tcPr>
            <w:tcW w:w="5812" w:type="dxa"/>
            <w:shd w:val="clear" w:color="auto" w:fill="auto"/>
          </w:tcPr>
          <w:p w14:paraId="41B6764E" w14:textId="0A983FA8" w:rsidR="00280D40" w:rsidRPr="00042036" w:rsidRDefault="00280D40" w:rsidP="00E02F1A">
            <w:pPr>
              <w:pStyle w:val="TAL"/>
              <w:rPr>
                <w:rFonts w:eastAsiaTheme="minorEastAsia" w:cs="Arial"/>
                <w:lang w:eastAsia="zh-CN"/>
              </w:rPr>
            </w:pPr>
            <w:r w:rsidRPr="00042036">
              <w:t>Solution</w:t>
            </w:r>
            <w:r w:rsidRPr="00042036">
              <w:rPr>
                <w:lang w:eastAsia="zh-CN"/>
              </w:rPr>
              <w:t xml:space="preserve"> #</w:t>
            </w:r>
            <w:r w:rsidR="00E02F1A" w:rsidRPr="00042036">
              <w:rPr>
                <w:lang w:eastAsia="zh-CN"/>
              </w:rPr>
              <w:t>21</w:t>
            </w:r>
            <w:r w:rsidRPr="00042036">
              <w:t>: Temporary slice based on URSP</w:t>
            </w:r>
          </w:p>
        </w:tc>
        <w:tc>
          <w:tcPr>
            <w:tcW w:w="614" w:type="dxa"/>
            <w:shd w:val="clear" w:color="auto" w:fill="auto"/>
          </w:tcPr>
          <w:p w14:paraId="0FE56961" w14:textId="77777777" w:rsidR="00280D40" w:rsidRPr="00042036" w:rsidRDefault="00280D40" w:rsidP="00280D40">
            <w:pPr>
              <w:pStyle w:val="TAC"/>
              <w:rPr>
                <w:rFonts w:eastAsiaTheme="minorEastAsia"/>
                <w:lang w:eastAsia="ko-KR"/>
              </w:rPr>
            </w:pPr>
          </w:p>
        </w:tc>
        <w:tc>
          <w:tcPr>
            <w:tcW w:w="614" w:type="dxa"/>
            <w:shd w:val="clear" w:color="auto" w:fill="auto"/>
          </w:tcPr>
          <w:p w14:paraId="6F0855F3" w14:textId="77777777" w:rsidR="00280D40" w:rsidRPr="00042036" w:rsidRDefault="00280D40" w:rsidP="00280D40">
            <w:pPr>
              <w:pStyle w:val="TAC"/>
              <w:rPr>
                <w:rFonts w:eastAsiaTheme="minorEastAsia"/>
                <w:lang w:eastAsia="zh-CN"/>
              </w:rPr>
            </w:pPr>
          </w:p>
        </w:tc>
        <w:tc>
          <w:tcPr>
            <w:tcW w:w="614" w:type="dxa"/>
            <w:shd w:val="clear" w:color="auto" w:fill="auto"/>
          </w:tcPr>
          <w:p w14:paraId="2DD62F75" w14:textId="1E543AD2" w:rsidR="00280D40" w:rsidRPr="00042036" w:rsidRDefault="00280D40" w:rsidP="00280D40">
            <w:pPr>
              <w:pStyle w:val="TAC"/>
            </w:pPr>
            <w:r w:rsidRPr="00042036">
              <w:rPr>
                <w:rFonts w:eastAsiaTheme="minorEastAsia"/>
                <w:lang w:eastAsia="zh-CN"/>
              </w:rPr>
              <w:t>X</w:t>
            </w:r>
          </w:p>
        </w:tc>
        <w:tc>
          <w:tcPr>
            <w:tcW w:w="614" w:type="dxa"/>
            <w:shd w:val="clear" w:color="auto" w:fill="auto"/>
          </w:tcPr>
          <w:p w14:paraId="0CE76FCD" w14:textId="77777777" w:rsidR="00280D40" w:rsidRPr="00042036" w:rsidRDefault="00280D40" w:rsidP="00280D40">
            <w:pPr>
              <w:pStyle w:val="TAC"/>
              <w:rPr>
                <w:rFonts w:eastAsiaTheme="minorEastAsia"/>
                <w:lang w:eastAsia="ko-KR"/>
              </w:rPr>
            </w:pPr>
          </w:p>
        </w:tc>
        <w:tc>
          <w:tcPr>
            <w:tcW w:w="614" w:type="dxa"/>
          </w:tcPr>
          <w:p w14:paraId="25B8CC36" w14:textId="77777777" w:rsidR="00280D40" w:rsidRPr="00042036" w:rsidRDefault="00280D40" w:rsidP="00280D40">
            <w:pPr>
              <w:pStyle w:val="TAC"/>
              <w:rPr>
                <w:rFonts w:eastAsiaTheme="minorEastAsia"/>
                <w:lang w:eastAsia="ko-KR"/>
              </w:rPr>
            </w:pPr>
          </w:p>
        </w:tc>
        <w:tc>
          <w:tcPr>
            <w:tcW w:w="614" w:type="dxa"/>
          </w:tcPr>
          <w:p w14:paraId="3D7F0B0F" w14:textId="77777777" w:rsidR="00280D40" w:rsidRPr="00042036" w:rsidRDefault="00280D40" w:rsidP="00280D40">
            <w:pPr>
              <w:pStyle w:val="TAC"/>
              <w:rPr>
                <w:rFonts w:eastAsiaTheme="minorEastAsia"/>
                <w:lang w:eastAsia="ko-KR"/>
              </w:rPr>
            </w:pPr>
          </w:p>
        </w:tc>
      </w:tr>
      <w:tr w:rsidR="00573FC9" w:rsidRPr="00042036" w14:paraId="128F5325" w14:textId="77777777" w:rsidTr="00F70DD9">
        <w:trPr>
          <w:trHeight w:val="20"/>
        </w:trPr>
        <w:tc>
          <w:tcPr>
            <w:tcW w:w="5812" w:type="dxa"/>
            <w:shd w:val="clear" w:color="auto" w:fill="auto"/>
          </w:tcPr>
          <w:p w14:paraId="49A7B433" w14:textId="0DCEC8C1" w:rsidR="00573FC9" w:rsidRPr="00042036" w:rsidRDefault="00573FC9" w:rsidP="00E02F1A">
            <w:pPr>
              <w:pStyle w:val="TAL"/>
            </w:pPr>
            <w:r w:rsidRPr="00042036">
              <w:t>Solution #</w:t>
            </w:r>
            <w:r w:rsidR="00E02F1A" w:rsidRPr="00042036">
              <w:t>22</w:t>
            </w:r>
            <w:r w:rsidRPr="00042036">
              <w:t>: Enabling graceful slice termination with support of UE policies</w:t>
            </w:r>
          </w:p>
        </w:tc>
        <w:tc>
          <w:tcPr>
            <w:tcW w:w="614" w:type="dxa"/>
            <w:shd w:val="clear" w:color="auto" w:fill="auto"/>
          </w:tcPr>
          <w:p w14:paraId="41B8ECDB" w14:textId="77777777" w:rsidR="00573FC9" w:rsidRPr="00042036" w:rsidRDefault="00573FC9" w:rsidP="00573FC9">
            <w:pPr>
              <w:pStyle w:val="TAC"/>
              <w:rPr>
                <w:rFonts w:eastAsiaTheme="minorEastAsia"/>
                <w:lang w:eastAsia="ko-KR"/>
              </w:rPr>
            </w:pPr>
          </w:p>
        </w:tc>
        <w:tc>
          <w:tcPr>
            <w:tcW w:w="614" w:type="dxa"/>
            <w:shd w:val="clear" w:color="auto" w:fill="auto"/>
          </w:tcPr>
          <w:p w14:paraId="6E636FB6" w14:textId="77777777" w:rsidR="00573FC9" w:rsidRPr="00042036" w:rsidRDefault="00573FC9" w:rsidP="00573FC9">
            <w:pPr>
              <w:pStyle w:val="TAC"/>
              <w:rPr>
                <w:rFonts w:eastAsiaTheme="minorEastAsia"/>
                <w:lang w:eastAsia="zh-CN"/>
              </w:rPr>
            </w:pPr>
          </w:p>
        </w:tc>
        <w:tc>
          <w:tcPr>
            <w:tcW w:w="614" w:type="dxa"/>
            <w:shd w:val="clear" w:color="auto" w:fill="auto"/>
          </w:tcPr>
          <w:p w14:paraId="77C1975E" w14:textId="2745AB96" w:rsidR="00573FC9" w:rsidRPr="00042036" w:rsidRDefault="00573FC9" w:rsidP="00573FC9">
            <w:pPr>
              <w:pStyle w:val="TAC"/>
              <w:rPr>
                <w:rFonts w:eastAsiaTheme="minorEastAsia"/>
                <w:lang w:eastAsia="zh-CN"/>
              </w:rPr>
            </w:pPr>
            <w:r w:rsidRPr="00042036">
              <w:t>X</w:t>
            </w:r>
          </w:p>
        </w:tc>
        <w:tc>
          <w:tcPr>
            <w:tcW w:w="614" w:type="dxa"/>
            <w:shd w:val="clear" w:color="auto" w:fill="auto"/>
          </w:tcPr>
          <w:p w14:paraId="58D8F3E6" w14:textId="77777777" w:rsidR="00573FC9" w:rsidRPr="00042036" w:rsidRDefault="00573FC9" w:rsidP="00573FC9">
            <w:pPr>
              <w:pStyle w:val="TAC"/>
              <w:rPr>
                <w:rFonts w:eastAsiaTheme="minorEastAsia"/>
                <w:lang w:eastAsia="ko-KR"/>
              </w:rPr>
            </w:pPr>
          </w:p>
        </w:tc>
        <w:tc>
          <w:tcPr>
            <w:tcW w:w="614" w:type="dxa"/>
          </w:tcPr>
          <w:p w14:paraId="1611970C" w14:textId="77777777" w:rsidR="00573FC9" w:rsidRPr="00042036" w:rsidRDefault="00573FC9" w:rsidP="00573FC9">
            <w:pPr>
              <w:pStyle w:val="TAC"/>
              <w:rPr>
                <w:rFonts w:eastAsiaTheme="minorEastAsia"/>
                <w:lang w:eastAsia="ko-KR"/>
              </w:rPr>
            </w:pPr>
          </w:p>
        </w:tc>
        <w:tc>
          <w:tcPr>
            <w:tcW w:w="614" w:type="dxa"/>
          </w:tcPr>
          <w:p w14:paraId="3BDC6EB1" w14:textId="77777777" w:rsidR="00573FC9" w:rsidRPr="00042036" w:rsidRDefault="00573FC9" w:rsidP="00573FC9">
            <w:pPr>
              <w:pStyle w:val="TAC"/>
              <w:rPr>
                <w:rFonts w:eastAsiaTheme="minorEastAsia"/>
                <w:lang w:eastAsia="ko-KR"/>
              </w:rPr>
            </w:pPr>
          </w:p>
        </w:tc>
      </w:tr>
      <w:tr w:rsidR="00372776" w:rsidRPr="00042036" w14:paraId="226A1B72" w14:textId="77777777" w:rsidTr="00F70DD9">
        <w:trPr>
          <w:trHeight w:val="20"/>
        </w:trPr>
        <w:tc>
          <w:tcPr>
            <w:tcW w:w="5812" w:type="dxa"/>
            <w:shd w:val="clear" w:color="auto" w:fill="auto"/>
          </w:tcPr>
          <w:p w14:paraId="602D84B5" w14:textId="50F85AD8" w:rsidR="00372776" w:rsidRPr="00042036" w:rsidRDefault="00372776" w:rsidP="00E02F1A">
            <w:pPr>
              <w:pStyle w:val="TAL"/>
            </w:pPr>
            <w:r w:rsidRPr="00042036">
              <w:t>Solution #</w:t>
            </w:r>
            <w:r w:rsidR="00E02F1A" w:rsidRPr="00042036">
              <w:t>23</w:t>
            </w:r>
            <w:r w:rsidRPr="00042036">
              <w:t>: UE registration for conditional network slices</w:t>
            </w:r>
          </w:p>
        </w:tc>
        <w:tc>
          <w:tcPr>
            <w:tcW w:w="614" w:type="dxa"/>
            <w:shd w:val="clear" w:color="auto" w:fill="auto"/>
          </w:tcPr>
          <w:p w14:paraId="4D48FCCE" w14:textId="77777777" w:rsidR="00372776" w:rsidRPr="00042036" w:rsidRDefault="00372776" w:rsidP="00372776">
            <w:pPr>
              <w:pStyle w:val="TAC"/>
              <w:rPr>
                <w:rFonts w:eastAsiaTheme="minorEastAsia"/>
                <w:lang w:eastAsia="ko-KR"/>
              </w:rPr>
            </w:pPr>
          </w:p>
        </w:tc>
        <w:tc>
          <w:tcPr>
            <w:tcW w:w="614" w:type="dxa"/>
            <w:shd w:val="clear" w:color="auto" w:fill="auto"/>
          </w:tcPr>
          <w:p w14:paraId="041737A4" w14:textId="77777777" w:rsidR="00372776" w:rsidRPr="00042036" w:rsidRDefault="00372776" w:rsidP="00372776">
            <w:pPr>
              <w:pStyle w:val="TAC"/>
              <w:rPr>
                <w:rFonts w:eastAsiaTheme="minorEastAsia"/>
                <w:lang w:eastAsia="zh-CN"/>
              </w:rPr>
            </w:pPr>
          </w:p>
        </w:tc>
        <w:tc>
          <w:tcPr>
            <w:tcW w:w="614" w:type="dxa"/>
            <w:shd w:val="clear" w:color="auto" w:fill="auto"/>
          </w:tcPr>
          <w:p w14:paraId="09BE4907" w14:textId="6C570226" w:rsidR="00372776" w:rsidRPr="00042036" w:rsidRDefault="00372776" w:rsidP="00372776">
            <w:pPr>
              <w:pStyle w:val="TAC"/>
            </w:pPr>
            <w:r w:rsidRPr="00042036">
              <w:t>X</w:t>
            </w:r>
          </w:p>
        </w:tc>
        <w:tc>
          <w:tcPr>
            <w:tcW w:w="614" w:type="dxa"/>
            <w:shd w:val="clear" w:color="auto" w:fill="auto"/>
          </w:tcPr>
          <w:p w14:paraId="640438BB" w14:textId="77777777" w:rsidR="00372776" w:rsidRPr="00042036" w:rsidRDefault="00372776" w:rsidP="00372776">
            <w:pPr>
              <w:pStyle w:val="TAC"/>
              <w:rPr>
                <w:rFonts w:eastAsiaTheme="minorEastAsia"/>
                <w:lang w:eastAsia="ko-KR"/>
              </w:rPr>
            </w:pPr>
          </w:p>
        </w:tc>
        <w:tc>
          <w:tcPr>
            <w:tcW w:w="614" w:type="dxa"/>
          </w:tcPr>
          <w:p w14:paraId="110137B3" w14:textId="60FA5407" w:rsidR="00372776" w:rsidRPr="00042036" w:rsidRDefault="00372776" w:rsidP="00372776">
            <w:pPr>
              <w:pStyle w:val="TAC"/>
              <w:rPr>
                <w:rFonts w:eastAsiaTheme="minorEastAsia"/>
                <w:lang w:eastAsia="ko-KR"/>
              </w:rPr>
            </w:pPr>
            <w:r w:rsidRPr="00042036">
              <w:rPr>
                <w:lang w:eastAsia="ko-KR"/>
              </w:rPr>
              <w:t>X</w:t>
            </w:r>
          </w:p>
        </w:tc>
        <w:tc>
          <w:tcPr>
            <w:tcW w:w="614" w:type="dxa"/>
          </w:tcPr>
          <w:p w14:paraId="76C298BA" w14:textId="77777777" w:rsidR="00372776" w:rsidRPr="00042036" w:rsidRDefault="00372776" w:rsidP="00372776">
            <w:pPr>
              <w:pStyle w:val="TAC"/>
              <w:rPr>
                <w:rFonts w:eastAsiaTheme="minorEastAsia"/>
                <w:lang w:eastAsia="ko-KR"/>
              </w:rPr>
            </w:pPr>
          </w:p>
        </w:tc>
      </w:tr>
      <w:tr w:rsidR="00067AE9" w:rsidRPr="00042036" w14:paraId="623BC35A" w14:textId="77777777" w:rsidTr="00F70DD9">
        <w:trPr>
          <w:trHeight w:val="20"/>
        </w:trPr>
        <w:tc>
          <w:tcPr>
            <w:tcW w:w="5812" w:type="dxa"/>
            <w:shd w:val="clear" w:color="auto" w:fill="auto"/>
          </w:tcPr>
          <w:p w14:paraId="585CF525" w14:textId="46F88B55" w:rsidR="00067AE9" w:rsidRPr="00042036" w:rsidRDefault="00067AE9" w:rsidP="00B3322F">
            <w:pPr>
              <w:pStyle w:val="TAL"/>
            </w:pPr>
            <w:r w:rsidRPr="00042036">
              <w:t>Solution #</w:t>
            </w:r>
            <w:r w:rsidR="00E02F1A" w:rsidRPr="00042036">
              <w:t>24</w:t>
            </w:r>
            <w:r w:rsidR="00B3322F" w:rsidRPr="00042036">
              <w:t>:</w:t>
            </w:r>
            <w:r w:rsidRPr="00042036">
              <w:t xml:space="preserve"> On the handling temporary network slices</w:t>
            </w:r>
          </w:p>
        </w:tc>
        <w:tc>
          <w:tcPr>
            <w:tcW w:w="614" w:type="dxa"/>
            <w:shd w:val="clear" w:color="auto" w:fill="auto"/>
          </w:tcPr>
          <w:p w14:paraId="01357CEA" w14:textId="77777777" w:rsidR="00067AE9" w:rsidRPr="00042036" w:rsidRDefault="00067AE9" w:rsidP="00067AE9">
            <w:pPr>
              <w:pStyle w:val="TAC"/>
              <w:rPr>
                <w:rFonts w:eastAsiaTheme="minorEastAsia"/>
                <w:lang w:eastAsia="ko-KR"/>
              </w:rPr>
            </w:pPr>
          </w:p>
        </w:tc>
        <w:tc>
          <w:tcPr>
            <w:tcW w:w="614" w:type="dxa"/>
            <w:shd w:val="clear" w:color="auto" w:fill="auto"/>
          </w:tcPr>
          <w:p w14:paraId="7C05C2C5" w14:textId="77777777" w:rsidR="00067AE9" w:rsidRPr="00042036" w:rsidRDefault="00067AE9" w:rsidP="00067AE9">
            <w:pPr>
              <w:pStyle w:val="TAC"/>
              <w:rPr>
                <w:rFonts w:eastAsiaTheme="minorEastAsia"/>
                <w:lang w:eastAsia="zh-CN"/>
              </w:rPr>
            </w:pPr>
          </w:p>
        </w:tc>
        <w:tc>
          <w:tcPr>
            <w:tcW w:w="614" w:type="dxa"/>
            <w:shd w:val="clear" w:color="auto" w:fill="auto"/>
          </w:tcPr>
          <w:p w14:paraId="040DEE64" w14:textId="0D6A4062" w:rsidR="00067AE9" w:rsidRPr="00042036" w:rsidRDefault="00067AE9" w:rsidP="00067AE9">
            <w:pPr>
              <w:pStyle w:val="TAC"/>
            </w:pPr>
            <w:r w:rsidRPr="00042036">
              <w:t>X</w:t>
            </w:r>
          </w:p>
        </w:tc>
        <w:tc>
          <w:tcPr>
            <w:tcW w:w="614" w:type="dxa"/>
            <w:shd w:val="clear" w:color="auto" w:fill="auto"/>
          </w:tcPr>
          <w:p w14:paraId="257F23DC" w14:textId="77777777" w:rsidR="00067AE9" w:rsidRPr="00042036" w:rsidRDefault="00067AE9" w:rsidP="00067AE9">
            <w:pPr>
              <w:pStyle w:val="TAC"/>
              <w:rPr>
                <w:rFonts w:eastAsiaTheme="minorEastAsia"/>
                <w:lang w:eastAsia="ko-KR"/>
              </w:rPr>
            </w:pPr>
          </w:p>
        </w:tc>
        <w:tc>
          <w:tcPr>
            <w:tcW w:w="614" w:type="dxa"/>
          </w:tcPr>
          <w:p w14:paraId="198F64DF" w14:textId="77777777" w:rsidR="00067AE9" w:rsidRPr="00042036" w:rsidRDefault="00067AE9" w:rsidP="00067AE9">
            <w:pPr>
              <w:pStyle w:val="TAC"/>
              <w:rPr>
                <w:lang w:eastAsia="ko-KR"/>
              </w:rPr>
            </w:pPr>
          </w:p>
        </w:tc>
        <w:tc>
          <w:tcPr>
            <w:tcW w:w="614" w:type="dxa"/>
          </w:tcPr>
          <w:p w14:paraId="2D1D9076" w14:textId="77777777" w:rsidR="00067AE9" w:rsidRPr="00042036" w:rsidRDefault="00067AE9" w:rsidP="00067AE9">
            <w:pPr>
              <w:pStyle w:val="TAC"/>
              <w:rPr>
                <w:rFonts w:eastAsiaTheme="minorEastAsia"/>
                <w:lang w:eastAsia="ko-KR"/>
              </w:rPr>
            </w:pPr>
          </w:p>
        </w:tc>
      </w:tr>
      <w:tr w:rsidR="002E5B65" w:rsidRPr="00042036" w14:paraId="04876DD2" w14:textId="77777777" w:rsidTr="00F70DD9">
        <w:trPr>
          <w:trHeight w:val="20"/>
        </w:trPr>
        <w:tc>
          <w:tcPr>
            <w:tcW w:w="5812" w:type="dxa"/>
            <w:shd w:val="clear" w:color="auto" w:fill="auto"/>
          </w:tcPr>
          <w:p w14:paraId="36C591A8" w14:textId="48061DA9" w:rsidR="002E5B65" w:rsidRPr="00042036" w:rsidRDefault="002E5B65" w:rsidP="00E02F1A">
            <w:pPr>
              <w:pStyle w:val="TAL"/>
            </w:pPr>
            <w:r w:rsidRPr="00042036">
              <w:rPr>
                <w:rFonts w:eastAsiaTheme="minorEastAsia"/>
                <w:lang w:eastAsia="zh-CN"/>
              </w:rPr>
              <w:t>Solution #</w:t>
            </w:r>
            <w:r w:rsidR="00E02F1A" w:rsidRPr="00042036">
              <w:rPr>
                <w:rFonts w:eastAsiaTheme="minorEastAsia"/>
                <w:lang w:eastAsia="zh-CN"/>
              </w:rPr>
              <w:t>25</w:t>
            </w:r>
            <w:r w:rsidRPr="00042036">
              <w:rPr>
                <w:rFonts w:eastAsiaTheme="minorEastAsia"/>
                <w:lang w:eastAsia="zh-CN"/>
              </w:rPr>
              <w:t>:</w:t>
            </w:r>
            <w:r w:rsidRPr="00042036">
              <w:t xml:space="preserve"> </w:t>
            </w:r>
            <w:r w:rsidRPr="00042036">
              <w:rPr>
                <w:rFonts w:eastAsiaTheme="minorEastAsia"/>
                <w:lang w:eastAsia="zh-CN"/>
              </w:rPr>
              <w:t>Handling Rejected S-NSSAIs in some TAs of RA</w:t>
            </w:r>
          </w:p>
        </w:tc>
        <w:tc>
          <w:tcPr>
            <w:tcW w:w="614" w:type="dxa"/>
            <w:shd w:val="clear" w:color="auto" w:fill="auto"/>
          </w:tcPr>
          <w:p w14:paraId="5471B166" w14:textId="77777777" w:rsidR="002E5B65" w:rsidRPr="00042036" w:rsidRDefault="002E5B65" w:rsidP="002E5B65">
            <w:pPr>
              <w:pStyle w:val="TAC"/>
              <w:rPr>
                <w:rFonts w:eastAsiaTheme="minorEastAsia"/>
                <w:lang w:eastAsia="ko-KR"/>
              </w:rPr>
            </w:pPr>
          </w:p>
        </w:tc>
        <w:tc>
          <w:tcPr>
            <w:tcW w:w="614" w:type="dxa"/>
            <w:shd w:val="clear" w:color="auto" w:fill="auto"/>
          </w:tcPr>
          <w:p w14:paraId="28AF67F4" w14:textId="77777777" w:rsidR="002E5B65" w:rsidRPr="00042036" w:rsidRDefault="002E5B65" w:rsidP="002E5B65">
            <w:pPr>
              <w:pStyle w:val="TAC"/>
              <w:rPr>
                <w:rFonts w:eastAsiaTheme="minorEastAsia"/>
                <w:lang w:eastAsia="zh-CN"/>
              </w:rPr>
            </w:pPr>
          </w:p>
        </w:tc>
        <w:tc>
          <w:tcPr>
            <w:tcW w:w="614" w:type="dxa"/>
            <w:shd w:val="clear" w:color="auto" w:fill="auto"/>
          </w:tcPr>
          <w:p w14:paraId="6C33C392" w14:textId="77777777" w:rsidR="002E5B65" w:rsidRPr="00042036" w:rsidRDefault="002E5B65" w:rsidP="002E5B65">
            <w:pPr>
              <w:pStyle w:val="TAC"/>
            </w:pPr>
          </w:p>
        </w:tc>
        <w:tc>
          <w:tcPr>
            <w:tcW w:w="614" w:type="dxa"/>
            <w:shd w:val="clear" w:color="auto" w:fill="auto"/>
          </w:tcPr>
          <w:p w14:paraId="18E2A044" w14:textId="77777777" w:rsidR="002E5B65" w:rsidRPr="00042036" w:rsidRDefault="002E5B65" w:rsidP="002E5B65">
            <w:pPr>
              <w:pStyle w:val="TAC"/>
              <w:rPr>
                <w:rFonts w:eastAsiaTheme="minorEastAsia"/>
                <w:lang w:eastAsia="ko-KR"/>
              </w:rPr>
            </w:pPr>
          </w:p>
        </w:tc>
        <w:tc>
          <w:tcPr>
            <w:tcW w:w="614" w:type="dxa"/>
          </w:tcPr>
          <w:p w14:paraId="492B1DA7" w14:textId="1EFE689E" w:rsidR="002E5B65" w:rsidRPr="00042036" w:rsidRDefault="002E5B65" w:rsidP="002E5B65">
            <w:pPr>
              <w:pStyle w:val="TAC"/>
              <w:rPr>
                <w:lang w:eastAsia="ko-KR"/>
              </w:rPr>
            </w:pPr>
            <w:r w:rsidRPr="00042036">
              <w:rPr>
                <w:rFonts w:eastAsiaTheme="minorEastAsia"/>
                <w:lang w:eastAsia="zh-CN"/>
              </w:rPr>
              <w:t>X</w:t>
            </w:r>
          </w:p>
        </w:tc>
        <w:tc>
          <w:tcPr>
            <w:tcW w:w="614" w:type="dxa"/>
          </w:tcPr>
          <w:p w14:paraId="161D7E6A" w14:textId="77777777" w:rsidR="002E5B65" w:rsidRPr="00042036" w:rsidRDefault="002E5B65" w:rsidP="002E5B65">
            <w:pPr>
              <w:pStyle w:val="TAC"/>
              <w:rPr>
                <w:rFonts w:eastAsiaTheme="minorEastAsia"/>
                <w:lang w:eastAsia="ko-KR"/>
              </w:rPr>
            </w:pPr>
          </w:p>
        </w:tc>
      </w:tr>
      <w:tr w:rsidR="002E5B65" w:rsidRPr="00042036" w14:paraId="7E4AC1E1" w14:textId="77777777" w:rsidTr="00F70DD9">
        <w:trPr>
          <w:trHeight w:val="20"/>
        </w:trPr>
        <w:tc>
          <w:tcPr>
            <w:tcW w:w="5812" w:type="dxa"/>
            <w:shd w:val="clear" w:color="auto" w:fill="auto"/>
          </w:tcPr>
          <w:p w14:paraId="431F1D7E" w14:textId="2DACB7CF" w:rsidR="002E5B65" w:rsidRPr="00042036" w:rsidRDefault="002E5B65" w:rsidP="00E02F1A">
            <w:pPr>
              <w:pStyle w:val="TAL"/>
              <w:rPr>
                <w:rFonts w:eastAsiaTheme="minorEastAsia"/>
                <w:lang w:eastAsia="zh-CN"/>
              </w:rPr>
            </w:pPr>
            <w:r w:rsidRPr="00042036">
              <w:t>Solution #</w:t>
            </w:r>
            <w:r w:rsidR="00E02F1A" w:rsidRPr="00042036">
              <w:t>26</w:t>
            </w:r>
            <w:r w:rsidRPr="00042036">
              <w:t>: Multiple areas and resource partitioning</w:t>
            </w:r>
          </w:p>
        </w:tc>
        <w:tc>
          <w:tcPr>
            <w:tcW w:w="614" w:type="dxa"/>
            <w:shd w:val="clear" w:color="auto" w:fill="auto"/>
          </w:tcPr>
          <w:p w14:paraId="1BBB382D" w14:textId="77777777" w:rsidR="002E5B65" w:rsidRPr="00042036" w:rsidRDefault="002E5B65" w:rsidP="002E5B65">
            <w:pPr>
              <w:pStyle w:val="TAC"/>
              <w:rPr>
                <w:rFonts w:eastAsiaTheme="minorEastAsia"/>
                <w:lang w:eastAsia="ko-KR"/>
              </w:rPr>
            </w:pPr>
          </w:p>
        </w:tc>
        <w:tc>
          <w:tcPr>
            <w:tcW w:w="614" w:type="dxa"/>
            <w:shd w:val="clear" w:color="auto" w:fill="auto"/>
          </w:tcPr>
          <w:p w14:paraId="7866E22C" w14:textId="77777777" w:rsidR="002E5B65" w:rsidRPr="00042036" w:rsidRDefault="002E5B65" w:rsidP="002E5B65">
            <w:pPr>
              <w:pStyle w:val="TAC"/>
              <w:rPr>
                <w:rFonts w:eastAsiaTheme="minorEastAsia"/>
                <w:lang w:eastAsia="zh-CN"/>
              </w:rPr>
            </w:pPr>
          </w:p>
        </w:tc>
        <w:tc>
          <w:tcPr>
            <w:tcW w:w="614" w:type="dxa"/>
            <w:shd w:val="clear" w:color="auto" w:fill="auto"/>
          </w:tcPr>
          <w:p w14:paraId="1DFFAB4C" w14:textId="274EF1A7" w:rsidR="002E5B65" w:rsidRPr="00042036" w:rsidRDefault="002E5B65" w:rsidP="002E5B65">
            <w:pPr>
              <w:pStyle w:val="TAC"/>
            </w:pPr>
            <w:r w:rsidRPr="00042036">
              <w:t>X</w:t>
            </w:r>
          </w:p>
        </w:tc>
        <w:tc>
          <w:tcPr>
            <w:tcW w:w="614" w:type="dxa"/>
            <w:shd w:val="clear" w:color="auto" w:fill="auto"/>
          </w:tcPr>
          <w:p w14:paraId="745B3914" w14:textId="77777777" w:rsidR="002E5B65" w:rsidRPr="00042036" w:rsidRDefault="002E5B65" w:rsidP="002E5B65">
            <w:pPr>
              <w:pStyle w:val="TAC"/>
              <w:rPr>
                <w:rFonts w:eastAsiaTheme="minorEastAsia"/>
                <w:lang w:eastAsia="ko-KR"/>
              </w:rPr>
            </w:pPr>
          </w:p>
        </w:tc>
        <w:tc>
          <w:tcPr>
            <w:tcW w:w="614" w:type="dxa"/>
          </w:tcPr>
          <w:p w14:paraId="6AA9B67D" w14:textId="1A99529C" w:rsidR="002E5B65" w:rsidRPr="00042036" w:rsidRDefault="002E5B65" w:rsidP="002E5B65">
            <w:pPr>
              <w:pStyle w:val="TAC"/>
              <w:rPr>
                <w:rFonts w:eastAsiaTheme="minorEastAsia"/>
                <w:lang w:eastAsia="zh-CN"/>
              </w:rPr>
            </w:pPr>
            <w:r w:rsidRPr="00042036">
              <w:rPr>
                <w:lang w:eastAsia="ko-KR"/>
              </w:rPr>
              <w:t>X</w:t>
            </w:r>
          </w:p>
        </w:tc>
        <w:tc>
          <w:tcPr>
            <w:tcW w:w="614" w:type="dxa"/>
          </w:tcPr>
          <w:p w14:paraId="0BCACDED" w14:textId="77777777" w:rsidR="002E5B65" w:rsidRPr="00042036" w:rsidRDefault="002E5B65" w:rsidP="002E5B65">
            <w:pPr>
              <w:pStyle w:val="TAC"/>
              <w:rPr>
                <w:rFonts w:eastAsiaTheme="minorEastAsia"/>
                <w:lang w:eastAsia="ko-KR"/>
              </w:rPr>
            </w:pPr>
          </w:p>
        </w:tc>
      </w:tr>
      <w:tr w:rsidR="00B92E66" w:rsidRPr="00042036" w14:paraId="7300510B" w14:textId="77777777" w:rsidTr="00F70DD9">
        <w:trPr>
          <w:trHeight w:val="20"/>
        </w:trPr>
        <w:tc>
          <w:tcPr>
            <w:tcW w:w="5812" w:type="dxa"/>
            <w:shd w:val="clear" w:color="auto" w:fill="auto"/>
          </w:tcPr>
          <w:p w14:paraId="71782FFE" w14:textId="56144AC0" w:rsidR="00B92E66" w:rsidRPr="00042036" w:rsidRDefault="00B92E66" w:rsidP="00E02F1A">
            <w:pPr>
              <w:pStyle w:val="TAL"/>
            </w:pPr>
            <w:r w:rsidRPr="00042036">
              <w:t>Solution #</w:t>
            </w:r>
            <w:r w:rsidR="00E02F1A" w:rsidRPr="00042036">
              <w:t>27</w:t>
            </w:r>
            <w:r w:rsidRPr="00042036">
              <w:t>: E</w:t>
            </w:r>
            <w:r w:rsidRPr="00042036">
              <w:rPr>
                <w:rFonts w:eastAsia="Yu Mincho"/>
              </w:rPr>
              <w:t>xception to the rejected NSSAI handling</w:t>
            </w:r>
          </w:p>
        </w:tc>
        <w:tc>
          <w:tcPr>
            <w:tcW w:w="614" w:type="dxa"/>
            <w:shd w:val="clear" w:color="auto" w:fill="auto"/>
          </w:tcPr>
          <w:p w14:paraId="2AD60B80" w14:textId="77777777" w:rsidR="00B92E66" w:rsidRPr="00042036" w:rsidRDefault="00B92E66" w:rsidP="002E5B65">
            <w:pPr>
              <w:pStyle w:val="TAC"/>
              <w:rPr>
                <w:rFonts w:eastAsiaTheme="minorEastAsia"/>
                <w:lang w:eastAsia="ko-KR"/>
              </w:rPr>
            </w:pPr>
          </w:p>
        </w:tc>
        <w:tc>
          <w:tcPr>
            <w:tcW w:w="614" w:type="dxa"/>
            <w:shd w:val="clear" w:color="auto" w:fill="auto"/>
          </w:tcPr>
          <w:p w14:paraId="7083FA73" w14:textId="77777777" w:rsidR="00B92E66" w:rsidRPr="00042036" w:rsidRDefault="00B92E66" w:rsidP="002E5B65">
            <w:pPr>
              <w:pStyle w:val="TAC"/>
              <w:rPr>
                <w:rFonts w:eastAsiaTheme="minorEastAsia"/>
                <w:lang w:eastAsia="zh-CN"/>
              </w:rPr>
            </w:pPr>
          </w:p>
        </w:tc>
        <w:tc>
          <w:tcPr>
            <w:tcW w:w="614" w:type="dxa"/>
            <w:shd w:val="clear" w:color="auto" w:fill="auto"/>
          </w:tcPr>
          <w:p w14:paraId="122BFC86" w14:textId="77777777" w:rsidR="00B92E66" w:rsidRPr="00042036" w:rsidRDefault="00B92E66" w:rsidP="002E5B65">
            <w:pPr>
              <w:pStyle w:val="TAC"/>
            </w:pPr>
          </w:p>
        </w:tc>
        <w:tc>
          <w:tcPr>
            <w:tcW w:w="614" w:type="dxa"/>
            <w:shd w:val="clear" w:color="auto" w:fill="auto"/>
          </w:tcPr>
          <w:p w14:paraId="3C836624" w14:textId="77777777" w:rsidR="00B92E66" w:rsidRPr="00042036" w:rsidRDefault="00B92E66" w:rsidP="002E5B65">
            <w:pPr>
              <w:pStyle w:val="TAC"/>
              <w:rPr>
                <w:rFonts w:eastAsiaTheme="minorEastAsia"/>
                <w:lang w:eastAsia="ko-KR"/>
              </w:rPr>
            </w:pPr>
          </w:p>
        </w:tc>
        <w:tc>
          <w:tcPr>
            <w:tcW w:w="614" w:type="dxa"/>
          </w:tcPr>
          <w:p w14:paraId="17F2352B" w14:textId="4545C52B" w:rsidR="00B92E66" w:rsidRPr="00042036" w:rsidRDefault="00B92E66" w:rsidP="002E5B65">
            <w:pPr>
              <w:pStyle w:val="TAC"/>
              <w:rPr>
                <w:lang w:eastAsia="ko-KR"/>
              </w:rPr>
            </w:pPr>
            <w:r w:rsidRPr="00042036">
              <w:rPr>
                <w:lang w:eastAsia="ko-KR"/>
              </w:rPr>
              <w:t>X</w:t>
            </w:r>
          </w:p>
        </w:tc>
        <w:tc>
          <w:tcPr>
            <w:tcW w:w="614" w:type="dxa"/>
          </w:tcPr>
          <w:p w14:paraId="41EE6E0A" w14:textId="77777777" w:rsidR="00B92E66" w:rsidRPr="00042036" w:rsidRDefault="00B92E66" w:rsidP="002E5B65">
            <w:pPr>
              <w:pStyle w:val="TAC"/>
              <w:rPr>
                <w:rFonts w:eastAsiaTheme="minorEastAsia"/>
                <w:lang w:eastAsia="ko-KR"/>
              </w:rPr>
            </w:pPr>
          </w:p>
        </w:tc>
      </w:tr>
      <w:tr w:rsidR="00DF34BE" w:rsidRPr="00042036" w14:paraId="1A103FBB" w14:textId="77777777" w:rsidTr="00F70DD9">
        <w:trPr>
          <w:trHeight w:val="20"/>
        </w:trPr>
        <w:tc>
          <w:tcPr>
            <w:tcW w:w="5812" w:type="dxa"/>
            <w:shd w:val="clear" w:color="auto" w:fill="auto"/>
          </w:tcPr>
          <w:p w14:paraId="2FA63F0A" w14:textId="63849DAF" w:rsidR="00DF34BE" w:rsidRPr="00042036" w:rsidRDefault="00DF34BE" w:rsidP="00E02F1A">
            <w:pPr>
              <w:pStyle w:val="TAL"/>
            </w:pPr>
            <w:r w:rsidRPr="00042036">
              <w:t>Solution</w:t>
            </w:r>
            <w:r w:rsidRPr="00042036">
              <w:rPr>
                <w:lang w:eastAsia="zh-CN"/>
              </w:rPr>
              <w:t xml:space="preserve"> #</w:t>
            </w:r>
            <w:r w:rsidR="00E02F1A" w:rsidRPr="00042036">
              <w:rPr>
                <w:lang w:eastAsia="zh-CN"/>
              </w:rPr>
              <w:t>28</w:t>
            </w:r>
            <w:r w:rsidRPr="00042036">
              <w:t>:</w:t>
            </w:r>
            <w:r w:rsidRPr="00042036">
              <w:rPr>
                <w:bCs/>
              </w:rPr>
              <w:t xml:space="preserve"> Support of network slices with TA granularity within a RA</w:t>
            </w:r>
          </w:p>
        </w:tc>
        <w:tc>
          <w:tcPr>
            <w:tcW w:w="614" w:type="dxa"/>
            <w:shd w:val="clear" w:color="auto" w:fill="auto"/>
          </w:tcPr>
          <w:p w14:paraId="17CD1D3B" w14:textId="77777777" w:rsidR="00DF34BE" w:rsidRPr="00042036" w:rsidRDefault="00DF34BE" w:rsidP="00DF34BE">
            <w:pPr>
              <w:pStyle w:val="TAC"/>
              <w:rPr>
                <w:rFonts w:eastAsiaTheme="minorEastAsia"/>
                <w:lang w:eastAsia="ko-KR"/>
              </w:rPr>
            </w:pPr>
          </w:p>
        </w:tc>
        <w:tc>
          <w:tcPr>
            <w:tcW w:w="614" w:type="dxa"/>
            <w:shd w:val="clear" w:color="auto" w:fill="auto"/>
          </w:tcPr>
          <w:p w14:paraId="32E7158F" w14:textId="77777777" w:rsidR="00DF34BE" w:rsidRPr="00042036" w:rsidRDefault="00DF34BE" w:rsidP="00DF34BE">
            <w:pPr>
              <w:pStyle w:val="TAC"/>
              <w:rPr>
                <w:rFonts w:eastAsiaTheme="minorEastAsia"/>
                <w:lang w:eastAsia="zh-CN"/>
              </w:rPr>
            </w:pPr>
          </w:p>
        </w:tc>
        <w:tc>
          <w:tcPr>
            <w:tcW w:w="614" w:type="dxa"/>
            <w:shd w:val="clear" w:color="auto" w:fill="auto"/>
          </w:tcPr>
          <w:p w14:paraId="6632E078" w14:textId="77777777" w:rsidR="00DF34BE" w:rsidRPr="00042036" w:rsidRDefault="00DF34BE" w:rsidP="00DF34BE">
            <w:pPr>
              <w:pStyle w:val="TAC"/>
            </w:pPr>
          </w:p>
        </w:tc>
        <w:tc>
          <w:tcPr>
            <w:tcW w:w="614" w:type="dxa"/>
            <w:shd w:val="clear" w:color="auto" w:fill="auto"/>
          </w:tcPr>
          <w:p w14:paraId="48DA4D69" w14:textId="77777777" w:rsidR="00DF34BE" w:rsidRPr="00042036" w:rsidRDefault="00DF34BE" w:rsidP="00DF34BE">
            <w:pPr>
              <w:pStyle w:val="TAC"/>
              <w:rPr>
                <w:rFonts w:eastAsiaTheme="minorEastAsia"/>
                <w:lang w:eastAsia="ko-KR"/>
              </w:rPr>
            </w:pPr>
          </w:p>
        </w:tc>
        <w:tc>
          <w:tcPr>
            <w:tcW w:w="614" w:type="dxa"/>
          </w:tcPr>
          <w:p w14:paraId="79D88B9C" w14:textId="25D06642" w:rsidR="00DF34BE" w:rsidRPr="00042036" w:rsidRDefault="00DF34BE" w:rsidP="00DF34BE">
            <w:pPr>
              <w:pStyle w:val="TAC"/>
              <w:rPr>
                <w:lang w:eastAsia="ko-KR"/>
              </w:rPr>
            </w:pPr>
            <w:r w:rsidRPr="00042036">
              <w:t>X</w:t>
            </w:r>
          </w:p>
        </w:tc>
        <w:tc>
          <w:tcPr>
            <w:tcW w:w="614" w:type="dxa"/>
          </w:tcPr>
          <w:p w14:paraId="0370D10B" w14:textId="77777777" w:rsidR="00DF34BE" w:rsidRPr="00042036" w:rsidRDefault="00DF34BE" w:rsidP="00DF34BE">
            <w:pPr>
              <w:pStyle w:val="TAC"/>
              <w:rPr>
                <w:rFonts w:eastAsiaTheme="minorEastAsia"/>
                <w:lang w:eastAsia="ko-KR"/>
              </w:rPr>
            </w:pPr>
          </w:p>
        </w:tc>
      </w:tr>
      <w:tr w:rsidR="007144C5" w:rsidRPr="00042036" w14:paraId="431E0D0F" w14:textId="77777777" w:rsidTr="00F70DD9">
        <w:trPr>
          <w:trHeight w:val="20"/>
        </w:trPr>
        <w:tc>
          <w:tcPr>
            <w:tcW w:w="5812" w:type="dxa"/>
            <w:shd w:val="clear" w:color="auto" w:fill="auto"/>
          </w:tcPr>
          <w:p w14:paraId="23A482B2" w14:textId="7858E46E" w:rsidR="007144C5" w:rsidRPr="00042036" w:rsidRDefault="007144C5" w:rsidP="00B3322F">
            <w:pPr>
              <w:pStyle w:val="TAL"/>
            </w:pPr>
            <w:r w:rsidRPr="00042036">
              <w:t>Solution #</w:t>
            </w:r>
            <w:r w:rsidR="00E02F1A" w:rsidRPr="00042036">
              <w:t>29</w:t>
            </w:r>
            <w:r w:rsidR="00B3322F" w:rsidRPr="00042036">
              <w:t>:</w:t>
            </w:r>
            <w:r w:rsidRPr="00042036">
              <w:t xml:space="preserve"> On handling S-NSSAIs not supported in certain TAs of a RA during a registration</w:t>
            </w:r>
          </w:p>
        </w:tc>
        <w:tc>
          <w:tcPr>
            <w:tcW w:w="614" w:type="dxa"/>
            <w:shd w:val="clear" w:color="auto" w:fill="auto"/>
          </w:tcPr>
          <w:p w14:paraId="7936B4F6" w14:textId="77777777" w:rsidR="007144C5" w:rsidRPr="00042036" w:rsidRDefault="007144C5" w:rsidP="007144C5">
            <w:pPr>
              <w:pStyle w:val="TAC"/>
              <w:rPr>
                <w:rFonts w:eastAsiaTheme="minorEastAsia"/>
                <w:lang w:eastAsia="ko-KR"/>
              </w:rPr>
            </w:pPr>
          </w:p>
        </w:tc>
        <w:tc>
          <w:tcPr>
            <w:tcW w:w="614" w:type="dxa"/>
            <w:shd w:val="clear" w:color="auto" w:fill="auto"/>
          </w:tcPr>
          <w:p w14:paraId="42C93A74" w14:textId="77777777" w:rsidR="007144C5" w:rsidRPr="00042036" w:rsidRDefault="007144C5" w:rsidP="007144C5">
            <w:pPr>
              <w:pStyle w:val="TAC"/>
              <w:rPr>
                <w:rFonts w:eastAsiaTheme="minorEastAsia"/>
                <w:lang w:eastAsia="zh-CN"/>
              </w:rPr>
            </w:pPr>
          </w:p>
        </w:tc>
        <w:tc>
          <w:tcPr>
            <w:tcW w:w="614" w:type="dxa"/>
            <w:shd w:val="clear" w:color="auto" w:fill="auto"/>
          </w:tcPr>
          <w:p w14:paraId="3CD43BFF" w14:textId="7C8B9F0F" w:rsidR="007144C5" w:rsidRPr="00042036" w:rsidRDefault="007144C5" w:rsidP="007144C5">
            <w:pPr>
              <w:pStyle w:val="TAC"/>
            </w:pPr>
            <w:r w:rsidRPr="00042036">
              <w:t>X</w:t>
            </w:r>
          </w:p>
        </w:tc>
        <w:tc>
          <w:tcPr>
            <w:tcW w:w="614" w:type="dxa"/>
            <w:shd w:val="clear" w:color="auto" w:fill="auto"/>
          </w:tcPr>
          <w:p w14:paraId="350E86E5" w14:textId="77777777" w:rsidR="007144C5" w:rsidRPr="00042036" w:rsidRDefault="007144C5" w:rsidP="007144C5">
            <w:pPr>
              <w:pStyle w:val="TAC"/>
              <w:rPr>
                <w:rFonts w:eastAsiaTheme="minorEastAsia"/>
                <w:lang w:eastAsia="ko-KR"/>
              </w:rPr>
            </w:pPr>
          </w:p>
        </w:tc>
        <w:tc>
          <w:tcPr>
            <w:tcW w:w="614" w:type="dxa"/>
          </w:tcPr>
          <w:p w14:paraId="0959D031" w14:textId="31715966" w:rsidR="007144C5" w:rsidRPr="00042036" w:rsidRDefault="007144C5" w:rsidP="007144C5">
            <w:pPr>
              <w:pStyle w:val="TAC"/>
            </w:pPr>
            <w:r w:rsidRPr="00042036">
              <w:rPr>
                <w:rFonts w:eastAsiaTheme="minorEastAsia"/>
                <w:lang w:eastAsia="ko-KR"/>
              </w:rPr>
              <w:t>X</w:t>
            </w:r>
          </w:p>
        </w:tc>
        <w:tc>
          <w:tcPr>
            <w:tcW w:w="614" w:type="dxa"/>
          </w:tcPr>
          <w:p w14:paraId="5594A8D6" w14:textId="77777777" w:rsidR="007144C5" w:rsidRPr="00042036" w:rsidRDefault="007144C5" w:rsidP="007144C5">
            <w:pPr>
              <w:pStyle w:val="TAC"/>
              <w:rPr>
                <w:rFonts w:eastAsiaTheme="minorEastAsia"/>
                <w:lang w:eastAsia="ko-KR"/>
              </w:rPr>
            </w:pPr>
          </w:p>
        </w:tc>
      </w:tr>
      <w:tr w:rsidR="00B30140" w:rsidRPr="00042036" w14:paraId="0D22FDEE" w14:textId="77777777" w:rsidTr="00F70DD9">
        <w:trPr>
          <w:trHeight w:val="20"/>
        </w:trPr>
        <w:tc>
          <w:tcPr>
            <w:tcW w:w="5812" w:type="dxa"/>
            <w:shd w:val="clear" w:color="auto" w:fill="auto"/>
          </w:tcPr>
          <w:p w14:paraId="1561F202" w14:textId="05403797" w:rsidR="00B30140" w:rsidRPr="00042036" w:rsidRDefault="00B30140" w:rsidP="00E02F1A">
            <w:pPr>
              <w:pStyle w:val="TAL"/>
            </w:pPr>
            <w:r w:rsidRPr="00042036">
              <w:t>Solution</w:t>
            </w:r>
            <w:r w:rsidRPr="00042036">
              <w:rPr>
                <w:lang w:eastAsia="zh-CN"/>
              </w:rPr>
              <w:t xml:space="preserve"> #</w:t>
            </w:r>
            <w:r w:rsidR="00E02F1A" w:rsidRPr="00042036">
              <w:rPr>
                <w:lang w:eastAsia="zh-CN"/>
              </w:rPr>
              <w:t>30</w:t>
            </w:r>
            <w:r w:rsidRPr="00042036">
              <w:t xml:space="preserve">: </w:t>
            </w:r>
            <w:r w:rsidRPr="00042036">
              <w:rPr>
                <w:lang w:eastAsia="zh-CN"/>
              </w:rPr>
              <w:t>Rejected S-NSSAI with new cause value</w:t>
            </w:r>
          </w:p>
        </w:tc>
        <w:tc>
          <w:tcPr>
            <w:tcW w:w="614" w:type="dxa"/>
            <w:shd w:val="clear" w:color="auto" w:fill="auto"/>
          </w:tcPr>
          <w:p w14:paraId="698DE5B4" w14:textId="77777777" w:rsidR="00B30140" w:rsidRPr="00042036" w:rsidRDefault="00B30140" w:rsidP="007144C5">
            <w:pPr>
              <w:pStyle w:val="TAC"/>
              <w:rPr>
                <w:rFonts w:eastAsiaTheme="minorEastAsia"/>
                <w:lang w:eastAsia="ko-KR"/>
              </w:rPr>
            </w:pPr>
          </w:p>
        </w:tc>
        <w:tc>
          <w:tcPr>
            <w:tcW w:w="614" w:type="dxa"/>
            <w:shd w:val="clear" w:color="auto" w:fill="auto"/>
          </w:tcPr>
          <w:p w14:paraId="03B22653" w14:textId="77777777" w:rsidR="00B30140" w:rsidRPr="00042036" w:rsidRDefault="00B30140" w:rsidP="007144C5">
            <w:pPr>
              <w:pStyle w:val="TAC"/>
              <w:rPr>
                <w:rFonts w:eastAsiaTheme="minorEastAsia"/>
                <w:lang w:eastAsia="zh-CN"/>
              </w:rPr>
            </w:pPr>
          </w:p>
        </w:tc>
        <w:tc>
          <w:tcPr>
            <w:tcW w:w="614" w:type="dxa"/>
            <w:shd w:val="clear" w:color="auto" w:fill="auto"/>
          </w:tcPr>
          <w:p w14:paraId="64750243" w14:textId="77777777" w:rsidR="00B30140" w:rsidRPr="00042036" w:rsidRDefault="00B30140" w:rsidP="007144C5">
            <w:pPr>
              <w:pStyle w:val="TAC"/>
            </w:pPr>
          </w:p>
        </w:tc>
        <w:tc>
          <w:tcPr>
            <w:tcW w:w="614" w:type="dxa"/>
            <w:shd w:val="clear" w:color="auto" w:fill="auto"/>
          </w:tcPr>
          <w:p w14:paraId="77E4A272" w14:textId="77777777" w:rsidR="00B30140" w:rsidRPr="00042036" w:rsidRDefault="00B30140" w:rsidP="007144C5">
            <w:pPr>
              <w:pStyle w:val="TAC"/>
              <w:rPr>
                <w:rFonts w:eastAsiaTheme="minorEastAsia"/>
                <w:lang w:eastAsia="ko-KR"/>
              </w:rPr>
            </w:pPr>
          </w:p>
        </w:tc>
        <w:tc>
          <w:tcPr>
            <w:tcW w:w="614" w:type="dxa"/>
          </w:tcPr>
          <w:p w14:paraId="1938F504" w14:textId="13816377" w:rsidR="00B30140" w:rsidRPr="00042036" w:rsidRDefault="00B30140" w:rsidP="007144C5">
            <w:pPr>
              <w:pStyle w:val="TAC"/>
              <w:rPr>
                <w:rFonts w:eastAsiaTheme="minorEastAsia"/>
                <w:lang w:eastAsia="ko-KR"/>
              </w:rPr>
            </w:pPr>
            <w:r w:rsidRPr="00042036">
              <w:rPr>
                <w:rFonts w:eastAsiaTheme="minorEastAsia"/>
                <w:lang w:eastAsia="ko-KR"/>
              </w:rPr>
              <w:t>X</w:t>
            </w:r>
          </w:p>
        </w:tc>
        <w:tc>
          <w:tcPr>
            <w:tcW w:w="614" w:type="dxa"/>
          </w:tcPr>
          <w:p w14:paraId="391C48D6" w14:textId="77777777" w:rsidR="00B30140" w:rsidRPr="00042036" w:rsidRDefault="00B30140" w:rsidP="007144C5">
            <w:pPr>
              <w:pStyle w:val="TAC"/>
              <w:rPr>
                <w:rFonts w:eastAsiaTheme="minorEastAsia"/>
                <w:lang w:eastAsia="ko-KR"/>
              </w:rPr>
            </w:pPr>
          </w:p>
        </w:tc>
      </w:tr>
      <w:tr w:rsidR="0068584E" w:rsidRPr="00042036" w14:paraId="5771FDDC" w14:textId="77777777" w:rsidTr="00F70DD9">
        <w:trPr>
          <w:trHeight w:val="20"/>
        </w:trPr>
        <w:tc>
          <w:tcPr>
            <w:tcW w:w="5812" w:type="dxa"/>
            <w:shd w:val="clear" w:color="auto" w:fill="auto"/>
          </w:tcPr>
          <w:p w14:paraId="1E4BA1D6" w14:textId="0BA1576D" w:rsidR="0068584E" w:rsidRPr="00042036" w:rsidRDefault="0068584E" w:rsidP="00943A57">
            <w:pPr>
              <w:pStyle w:val="TAL"/>
            </w:pPr>
            <w:r w:rsidRPr="00042036">
              <w:t>Solution</w:t>
            </w:r>
            <w:r w:rsidRPr="00042036">
              <w:rPr>
                <w:lang w:eastAsia="zh-CN"/>
              </w:rPr>
              <w:t xml:space="preserve"> #</w:t>
            </w:r>
            <w:r w:rsidR="00943A57" w:rsidRPr="00042036">
              <w:rPr>
                <w:lang w:eastAsia="zh-CN"/>
              </w:rPr>
              <w:t>31</w:t>
            </w:r>
            <w:r w:rsidRPr="00042036">
              <w:t>: Enabling Flexible RAs with Slice Service Area</w:t>
            </w:r>
          </w:p>
        </w:tc>
        <w:tc>
          <w:tcPr>
            <w:tcW w:w="614" w:type="dxa"/>
            <w:shd w:val="clear" w:color="auto" w:fill="auto"/>
          </w:tcPr>
          <w:p w14:paraId="568C4151" w14:textId="77777777" w:rsidR="0068584E" w:rsidRPr="00042036" w:rsidRDefault="0068584E" w:rsidP="007144C5">
            <w:pPr>
              <w:pStyle w:val="TAC"/>
              <w:rPr>
                <w:rFonts w:eastAsiaTheme="minorEastAsia"/>
                <w:lang w:eastAsia="ko-KR"/>
              </w:rPr>
            </w:pPr>
          </w:p>
        </w:tc>
        <w:tc>
          <w:tcPr>
            <w:tcW w:w="614" w:type="dxa"/>
            <w:shd w:val="clear" w:color="auto" w:fill="auto"/>
          </w:tcPr>
          <w:p w14:paraId="5DB2B191" w14:textId="77777777" w:rsidR="0068584E" w:rsidRPr="00042036" w:rsidRDefault="0068584E" w:rsidP="007144C5">
            <w:pPr>
              <w:pStyle w:val="TAC"/>
              <w:rPr>
                <w:rFonts w:eastAsiaTheme="minorEastAsia"/>
                <w:lang w:eastAsia="zh-CN"/>
              </w:rPr>
            </w:pPr>
          </w:p>
        </w:tc>
        <w:tc>
          <w:tcPr>
            <w:tcW w:w="614" w:type="dxa"/>
            <w:shd w:val="clear" w:color="auto" w:fill="auto"/>
          </w:tcPr>
          <w:p w14:paraId="2B52EC28" w14:textId="77777777" w:rsidR="0068584E" w:rsidRPr="00042036" w:rsidRDefault="0068584E" w:rsidP="007144C5">
            <w:pPr>
              <w:pStyle w:val="TAC"/>
            </w:pPr>
          </w:p>
        </w:tc>
        <w:tc>
          <w:tcPr>
            <w:tcW w:w="614" w:type="dxa"/>
            <w:shd w:val="clear" w:color="auto" w:fill="auto"/>
          </w:tcPr>
          <w:p w14:paraId="273A8443" w14:textId="77777777" w:rsidR="0068584E" w:rsidRPr="00042036" w:rsidRDefault="0068584E" w:rsidP="007144C5">
            <w:pPr>
              <w:pStyle w:val="TAC"/>
              <w:rPr>
                <w:rFonts w:eastAsiaTheme="minorEastAsia"/>
                <w:lang w:eastAsia="ko-KR"/>
              </w:rPr>
            </w:pPr>
          </w:p>
        </w:tc>
        <w:tc>
          <w:tcPr>
            <w:tcW w:w="614" w:type="dxa"/>
          </w:tcPr>
          <w:p w14:paraId="0AF0CDFE" w14:textId="4D5920D7" w:rsidR="0068584E" w:rsidRPr="00042036" w:rsidRDefault="0068584E" w:rsidP="007144C5">
            <w:pPr>
              <w:pStyle w:val="TAC"/>
              <w:rPr>
                <w:rFonts w:eastAsiaTheme="minorEastAsia"/>
                <w:lang w:eastAsia="ko-KR"/>
              </w:rPr>
            </w:pPr>
            <w:r w:rsidRPr="00042036">
              <w:rPr>
                <w:rFonts w:eastAsiaTheme="minorEastAsia"/>
                <w:lang w:eastAsia="ko-KR"/>
              </w:rPr>
              <w:t>X</w:t>
            </w:r>
          </w:p>
        </w:tc>
        <w:tc>
          <w:tcPr>
            <w:tcW w:w="614" w:type="dxa"/>
          </w:tcPr>
          <w:p w14:paraId="531B3FF8" w14:textId="77777777" w:rsidR="0068584E" w:rsidRPr="00042036" w:rsidRDefault="0068584E" w:rsidP="007144C5">
            <w:pPr>
              <w:pStyle w:val="TAC"/>
              <w:rPr>
                <w:rFonts w:eastAsiaTheme="minorEastAsia"/>
                <w:lang w:eastAsia="ko-KR"/>
              </w:rPr>
            </w:pPr>
          </w:p>
        </w:tc>
      </w:tr>
      <w:tr w:rsidR="00B01D8A" w:rsidRPr="00042036" w14:paraId="3DEAA3CC" w14:textId="77777777" w:rsidTr="00F70DD9">
        <w:trPr>
          <w:trHeight w:val="20"/>
        </w:trPr>
        <w:tc>
          <w:tcPr>
            <w:tcW w:w="5812" w:type="dxa"/>
            <w:shd w:val="clear" w:color="auto" w:fill="auto"/>
          </w:tcPr>
          <w:p w14:paraId="6DDE966A" w14:textId="47A3B395" w:rsidR="00B01D8A" w:rsidRPr="00042036" w:rsidRDefault="00B01D8A" w:rsidP="00E02F1A">
            <w:pPr>
              <w:pStyle w:val="TAL"/>
            </w:pPr>
            <w:r w:rsidRPr="00042036">
              <w:t>Solution</w:t>
            </w:r>
            <w:r w:rsidRPr="00042036">
              <w:rPr>
                <w:lang w:eastAsia="zh-CN"/>
              </w:rPr>
              <w:t xml:space="preserve"> #</w:t>
            </w:r>
            <w:r w:rsidR="00E02F1A" w:rsidRPr="00042036">
              <w:rPr>
                <w:lang w:eastAsia="zh-CN"/>
              </w:rPr>
              <w:t>32</w:t>
            </w:r>
            <w:r w:rsidRPr="00042036">
              <w:t>: Solution for Network Control for UE Slice Use</w:t>
            </w:r>
          </w:p>
        </w:tc>
        <w:tc>
          <w:tcPr>
            <w:tcW w:w="614" w:type="dxa"/>
            <w:shd w:val="clear" w:color="auto" w:fill="auto"/>
          </w:tcPr>
          <w:p w14:paraId="0F3D6403" w14:textId="2B320CFC" w:rsidR="00B01D8A" w:rsidRPr="00042036" w:rsidRDefault="00B01D8A" w:rsidP="00B01D8A">
            <w:pPr>
              <w:pStyle w:val="TAC"/>
              <w:rPr>
                <w:rFonts w:eastAsiaTheme="minorEastAsia"/>
                <w:lang w:eastAsia="ko-KR"/>
              </w:rPr>
            </w:pPr>
            <w:r w:rsidRPr="00042036">
              <w:t>X</w:t>
            </w:r>
          </w:p>
        </w:tc>
        <w:tc>
          <w:tcPr>
            <w:tcW w:w="614" w:type="dxa"/>
            <w:shd w:val="clear" w:color="auto" w:fill="auto"/>
          </w:tcPr>
          <w:p w14:paraId="4132722D" w14:textId="77777777" w:rsidR="00B01D8A" w:rsidRPr="00042036" w:rsidRDefault="00B01D8A" w:rsidP="00B01D8A">
            <w:pPr>
              <w:pStyle w:val="TAC"/>
              <w:rPr>
                <w:rFonts w:eastAsiaTheme="minorEastAsia"/>
                <w:lang w:eastAsia="zh-CN"/>
              </w:rPr>
            </w:pPr>
          </w:p>
        </w:tc>
        <w:tc>
          <w:tcPr>
            <w:tcW w:w="614" w:type="dxa"/>
            <w:shd w:val="clear" w:color="auto" w:fill="auto"/>
          </w:tcPr>
          <w:p w14:paraId="4752ECD5" w14:textId="77777777" w:rsidR="00B01D8A" w:rsidRPr="00042036" w:rsidRDefault="00B01D8A" w:rsidP="00B01D8A">
            <w:pPr>
              <w:pStyle w:val="TAC"/>
            </w:pPr>
          </w:p>
        </w:tc>
        <w:tc>
          <w:tcPr>
            <w:tcW w:w="614" w:type="dxa"/>
            <w:shd w:val="clear" w:color="auto" w:fill="auto"/>
          </w:tcPr>
          <w:p w14:paraId="535481F7" w14:textId="77777777" w:rsidR="00B01D8A" w:rsidRPr="00042036" w:rsidRDefault="00B01D8A" w:rsidP="00B01D8A">
            <w:pPr>
              <w:pStyle w:val="TAC"/>
              <w:rPr>
                <w:rFonts w:eastAsiaTheme="minorEastAsia"/>
                <w:lang w:eastAsia="ko-KR"/>
              </w:rPr>
            </w:pPr>
          </w:p>
        </w:tc>
        <w:tc>
          <w:tcPr>
            <w:tcW w:w="614" w:type="dxa"/>
          </w:tcPr>
          <w:p w14:paraId="6C0AD1B8" w14:textId="77777777" w:rsidR="00B01D8A" w:rsidRPr="00042036" w:rsidRDefault="00B01D8A" w:rsidP="00B01D8A">
            <w:pPr>
              <w:pStyle w:val="TAC"/>
              <w:rPr>
                <w:rFonts w:eastAsiaTheme="minorEastAsia"/>
                <w:lang w:eastAsia="ko-KR"/>
              </w:rPr>
            </w:pPr>
          </w:p>
        </w:tc>
        <w:tc>
          <w:tcPr>
            <w:tcW w:w="614" w:type="dxa"/>
          </w:tcPr>
          <w:p w14:paraId="761C7CBF" w14:textId="3A28DC9D" w:rsidR="00B01D8A" w:rsidRPr="00042036" w:rsidRDefault="00B01D8A" w:rsidP="00B01D8A">
            <w:pPr>
              <w:pStyle w:val="TAC"/>
              <w:rPr>
                <w:rFonts w:eastAsiaTheme="minorEastAsia"/>
                <w:lang w:eastAsia="ko-KR"/>
              </w:rPr>
            </w:pPr>
            <w:r w:rsidRPr="00042036">
              <w:t>X</w:t>
            </w:r>
          </w:p>
        </w:tc>
      </w:tr>
      <w:tr w:rsidR="005578B3" w:rsidRPr="00042036" w14:paraId="0D540123" w14:textId="77777777" w:rsidTr="00F70DD9">
        <w:trPr>
          <w:trHeight w:val="20"/>
        </w:trPr>
        <w:tc>
          <w:tcPr>
            <w:tcW w:w="5812" w:type="dxa"/>
            <w:shd w:val="clear" w:color="auto" w:fill="auto"/>
          </w:tcPr>
          <w:p w14:paraId="50A3CE25" w14:textId="6E2D43CD" w:rsidR="005578B3" w:rsidRPr="00042036" w:rsidRDefault="005578B3" w:rsidP="00E02F1A">
            <w:pPr>
              <w:pStyle w:val="TAL"/>
            </w:pPr>
            <w:r w:rsidRPr="00042036">
              <w:t>Solution #</w:t>
            </w:r>
            <w:r w:rsidR="00E02F1A" w:rsidRPr="00042036">
              <w:t>33</w:t>
            </w:r>
            <w:r w:rsidRPr="00042036">
              <w:t>:</w:t>
            </w:r>
            <w:r w:rsidRPr="00042036">
              <w:rPr>
                <w:bCs/>
              </w:rPr>
              <w:t xml:space="preserve"> </w:t>
            </w:r>
            <w:r w:rsidRPr="00042036">
              <w:t>Slice-specific implicit deactivation timers</w:t>
            </w:r>
          </w:p>
        </w:tc>
        <w:tc>
          <w:tcPr>
            <w:tcW w:w="614" w:type="dxa"/>
            <w:shd w:val="clear" w:color="auto" w:fill="auto"/>
          </w:tcPr>
          <w:p w14:paraId="372832F7" w14:textId="77777777" w:rsidR="005578B3" w:rsidRPr="00042036" w:rsidRDefault="005578B3" w:rsidP="005578B3">
            <w:pPr>
              <w:pStyle w:val="TAC"/>
            </w:pPr>
          </w:p>
        </w:tc>
        <w:tc>
          <w:tcPr>
            <w:tcW w:w="614" w:type="dxa"/>
            <w:shd w:val="clear" w:color="auto" w:fill="auto"/>
          </w:tcPr>
          <w:p w14:paraId="1C37F930" w14:textId="77777777" w:rsidR="005578B3" w:rsidRPr="00042036" w:rsidRDefault="005578B3" w:rsidP="005578B3">
            <w:pPr>
              <w:pStyle w:val="TAC"/>
              <w:rPr>
                <w:rFonts w:eastAsiaTheme="minorEastAsia"/>
                <w:lang w:eastAsia="zh-CN"/>
              </w:rPr>
            </w:pPr>
          </w:p>
        </w:tc>
        <w:tc>
          <w:tcPr>
            <w:tcW w:w="614" w:type="dxa"/>
            <w:shd w:val="clear" w:color="auto" w:fill="auto"/>
          </w:tcPr>
          <w:p w14:paraId="2A5F568B" w14:textId="77777777" w:rsidR="005578B3" w:rsidRPr="00042036" w:rsidRDefault="005578B3" w:rsidP="005578B3">
            <w:pPr>
              <w:pStyle w:val="TAC"/>
            </w:pPr>
          </w:p>
        </w:tc>
        <w:tc>
          <w:tcPr>
            <w:tcW w:w="614" w:type="dxa"/>
            <w:shd w:val="clear" w:color="auto" w:fill="auto"/>
          </w:tcPr>
          <w:p w14:paraId="2687DD80" w14:textId="77777777" w:rsidR="005578B3" w:rsidRPr="00042036" w:rsidRDefault="005578B3" w:rsidP="005578B3">
            <w:pPr>
              <w:pStyle w:val="TAC"/>
              <w:rPr>
                <w:rFonts w:eastAsiaTheme="minorEastAsia"/>
                <w:lang w:eastAsia="ko-KR"/>
              </w:rPr>
            </w:pPr>
          </w:p>
        </w:tc>
        <w:tc>
          <w:tcPr>
            <w:tcW w:w="614" w:type="dxa"/>
          </w:tcPr>
          <w:p w14:paraId="45494A85" w14:textId="77777777" w:rsidR="005578B3" w:rsidRPr="00042036" w:rsidRDefault="005578B3" w:rsidP="005578B3">
            <w:pPr>
              <w:pStyle w:val="TAC"/>
              <w:rPr>
                <w:rFonts w:eastAsiaTheme="minorEastAsia"/>
                <w:lang w:eastAsia="ko-KR"/>
              </w:rPr>
            </w:pPr>
          </w:p>
        </w:tc>
        <w:tc>
          <w:tcPr>
            <w:tcW w:w="614" w:type="dxa"/>
          </w:tcPr>
          <w:p w14:paraId="27BCB40C" w14:textId="05076448" w:rsidR="005578B3" w:rsidRPr="00042036" w:rsidRDefault="005578B3" w:rsidP="005578B3">
            <w:pPr>
              <w:pStyle w:val="TAC"/>
            </w:pPr>
            <w:r w:rsidRPr="00042036">
              <w:t>X</w:t>
            </w:r>
          </w:p>
        </w:tc>
      </w:tr>
      <w:tr w:rsidR="00F438A6" w:rsidRPr="00042036" w14:paraId="719CCF72" w14:textId="77777777" w:rsidTr="00F70DD9">
        <w:trPr>
          <w:trHeight w:val="20"/>
        </w:trPr>
        <w:tc>
          <w:tcPr>
            <w:tcW w:w="5812" w:type="dxa"/>
            <w:shd w:val="clear" w:color="auto" w:fill="auto"/>
          </w:tcPr>
          <w:p w14:paraId="0CFD0878" w14:textId="598F0628" w:rsidR="00F438A6" w:rsidRPr="00042036" w:rsidRDefault="00F438A6" w:rsidP="00E02F1A">
            <w:pPr>
              <w:pStyle w:val="TAL"/>
            </w:pPr>
            <w:r w:rsidRPr="00042036">
              <w:t>Solution</w:t>
            </w:r>
            <w:r w:rsidRPr="00042036">
              <w:rPr>
                <w:lang w:eastAsia="zh-CN"/>
              </w:rPr>
              <w:t xml:space="preserve"> #</w:t>
            </w:r>
            <w:r w:rsidR="00E02F1A" w:rsidRPr="00042036">
              <w:rPr>
                <w:lang w:eastAsia="zh-CN"/>
              </w:rPr>
              <w:t>34</w:t>
            </w:r>
            <w:r w:rsidRPr="00042036">
              <w:t>:</w:t>
            </w:r>
            <w:r w:rsidRPr="00042036">
              <w:rPr>
                <w:bCs/>
              </w:rPr>
              <w:t xml:space="preserve"> On-demand slices</w:t>
            </w:r>
          </w:p>
        </w:tc>
        <w:tc>
          <w:tcPr>
            <w:tcW w:w="614" w:type="dxa"/>
            <w:shd w:val="clear" w:color="auto" w:fill="auto"/>
          </w:tcPr>
          <w:p w14:paraId="623AA1DB" w14:textId="77777777" w:rsidR="00F438A6" w:rsidRPr="00042036" w:rsidRDefault="00F438A6" w:rsidP="00F438A6">
            <w:pPr>
              <w:pStyle w:val="TAC"/>
            </w:pPr>
          </w:p>
        </w:tc>
        <w:tc>
          <w:tcPr>
            <w:tcW w:w="614" w:type="dxa"/>
            <w:shd w:val="clear" w:color="auto" w:fill="auto"/>
          </w:tcPr>
          <w:p w14:paraId="7E604C96" w14:textId="77777777" w:rsidR="00F438A6" w:rsidRPr="00042036" w:rsidRDefault="00F438A6" w:rsidP="00F438A6">
            <w:pPr>
              <w:pStyle w:val="TAC"/>
              <w:rPr>
                <w:rFonts w:eastAsiaTheme="minorEastAsia"/>
                <w:lang w:eastAsia="zh-CN"/>
              </w:rPr>
            </w:pPr>
          </w:p>
        </w:tc>
        <w:tc>
          <w:tcPr>
            <w:tcW w:w="614" w:type="dxa"/>
            <w:shd w:val="clear" w:color="auto" w:fill="auto"/>
          </w:tcPr>
          <w:p w14:paraId="4F670443" w14:textId="77777777" w:rsidR="00F438A6" w:rsidRPr="00042036" w:rsidRDefault="00F438A6" w:rsidP="00F438A6">
            <w:pPr>
              <w:pStyle w:val="TAC"/>
            </w:pPr>
          </w:p>
        </w:tc>
        <w:tc>
          <w:tcPr>
            <w:tcW w:w="614" w:type="dxa"/>
            <w:shd w:val="clear" w:color="auto" w:fill="auto"/>
          </w:tcPr>
          <w:p w14:paraId="3E1B5C3A" w14:textId="77777777" w:rsidR="00F438A6" w:rsidRPr="00042036" w:rsidRDefault="00F438A6" w:rsidP="00F438A6">
            <w:pPr>
              <w:pStyle w:val="TAC"/>
              <w:rPr>
                <w:rFonts w:eastAsiaTheme="minorEastAsia"/>
                <w:lang w:eastAsia="ko-KR"/>
              </w:rPr>
            </w:pPr>
          </w:p>
        </w:tc>
        <w:tc>
          <w:tcPr>
            <w:tcW w:w="614" w:type="dxa"/>
          </w:tcPr>
          <w:p w14:paraId="3AADE766" w14:textId="77777777" w:rsidR="00F438A6" w:rsidRPr="00042036" w:rsidRDefault="00F438A6" w:rsidP="00F438A6">
            <w:pPr>
              <w:pStyle w:val="TAC"/>
              <w:rPr>
                <w:rFonts w:eastAsiaTheme="minorEastAsia"/>
                <w:lang w:eastAsia="ko-KR"/>
              </w:rPr>
            </w:pPr>
          </w:p>
        </w:tc>
        <w:tc>
          <w:tcPr>
            <w:tcW w:w="614" w:type="dxa"/>
          </w:tcPr>
          <w:p w14:paraId="3C931516" w14:textId="7F4BAC2D" w:rsidR="00F438A6" w:rsidRPr="00042036" w:rsidRDefault="00F438A6" w:rsidP="00F438A6">
            <w:pPr>
              <w:pStyle w:val="TAC"/>
            </w:pPr>
            <w:r w:rsidRPr="00042036">
              <w:t>X</w:t>
            </w:r>
          </w:p>
        </w:tc>
      </w:tr>
      <w:tr w:rsidR="00A85985" w:rsidRPr="00042036" w14:paraId="2DF66F4C" w14:textId="77777777" w:rsidTr="00F70DD9">
        <w:trPr>
          <w:trHeight w:val="20"/>
        </w:trPr>
        <w:tc>
          <w:tcPr>
            <w:tcW w:w="5812" w:type="dxa"/>
            <w:shd w:val="clear" w:color="auto" w:fill="auto"/>
          </w:tcPr>
          <w:p w14:paraId="2A399320" w14:textId="5EEC21F1" w:rsidR="00A85985" w:rsidRPr="00042036" w:rsidRDefault="00A85985" w:rsidP="00E02F1A">
            <w:pPr>
              <w:pStyle w:val="TAL"/>
            </w:pPr>
            <w:r w:rsidRPr="00042036">
              <w:t>Solution #</w:t>
            </w:r>
            <w:r w:rsidR="00E02F1A" w:rsidRPr="00042036">
              <w:t>35</w:t>
            </w:r>
            <w:r w:rsidRPr="00042036">
              <w:t>: Network Slice usage control by the network</w:t>
            </w:r>
          </w:p>
        </w:tc>
        <w:tc>
          <w:tcPr>
            <w:tcW w:w="614" w:type="dxa"/>
            <w:shd w:val="clear" w:color="auto" w:fill="auto"/>
          </w:tcPr>
          <w:p w14:paraId="7DCE00D9" w14:textId="77777777" w:rsidR="00A85985" w:rsidRPr="00042036" w:rsidRDefault="00A85985" w:rsidP="00F438A6">
            <w:pPr>
              <w:pStyle w:val="TAC"/>
            </w:pPr>
          </w:p>
        </w:tc>
        <w:tc>
          <w:tcPr>
            <w:tcW w:w="614" w:type="dxa"/>
            <w:shd w:val="clear" w:color="auto" w:fill="auto"/>
          </w:tcPr>
          <w:p w14:paraId="630376F2" w14:textId="77777777" w:rsidR="00A85985" w:rsidRPr="00042036" w:rsidRDefault="00A85985" w:rsidP="00F438A6">
            <w:pPr>
              <w:pStyle w:val="TAC"/>
              <w:rPr>
                <w:rFonts w:eastAsiaTheme="minorEastAsia"/>
                <w:lang w:eastAsia="zh-CN"/>
              </w:rPr>
            </w:pPr>
          </w:p>
        </w:tc>
        <w:tc>
          <w:tcPr>
            <w:tcW w:w="614" w:type="dxa"/>
            <w:shd w:val="clear" w:color="auto" w:fill="auto"/>
          </w:tcPr>
          <w:p w14:paraId="16F71455" w14:textId="77777777" w:rsidR="00A85985" w:rsidRPr="00042036" w:rsidRDefault="00A85985" w:rsidP="00F438A6">
            <w:pPr>
              <w:pStyle w:val="TAC"/>
            </w:pPr>
          </w:p>
        </w:tc>
        <w:tc>
          <w:tcPr>
            <w:tcW w:w="614" w:type="dxa"/>
            <w:shd w:val="clear" w:color="auto" w:fill="auto"/>
          </w:tcPr>
          <w:p w14:paraId="1FD3C25E" w14:textId="77777777" w:rsidR="00A85985" w:rsidRPr="00042036" w:rsidRDefault="00A85985" w:rsidP="00F438A6">
            <w:pPr>
              <w:pStyle w:val="TAC"/>
              <w:rPr>
                <w:rFonts w:eastAsiaTheme="minorEastAsia"/>
                <w:lang w:eastAsia="ko-KR"/>
              </w:rPr>
            </w:pPr>
          </w:p>
        </w:tc>
        <w:tc>
          <w:tcPr>
            <w:tcW w:w="614" w:type="dxa"/>
          </w:tcPr>
          <w:p w14:paraId="19D4608D" w14:textId="77777777" w:rsidR="00A85985" w:rsidRPr="00042036" w:rsidRDefault="00A85985" w:rsidP="00F438A6">
            <w:pPr>
              <w:pStyle w:val="TAC"/>
              <w:rPr>
                <w:rFonts w:eastAsiaTheme="minorEastAsia"/>
                <w:lang w:eastAsia="ko-KR"/>
              </w:rPr>
            </w:pPr>
          </w:p>
        </w:tc>
        <w:tc>
          <w:tcPr>
            <w:tcW w:w="614" w:type="dxa"/>
          </w:tcPr>
          <w:p w14:paraId="0388B0E2" w14:textId="4BB71F5F" w:rsidR="00A85985" w:rsidRPr="00042036" w:rsidRDefault="00A85985" w:rsidP="00F438A6">
            <w:pPr>
              <w:pStyle w:val="TAC"/>
              <w:rPr>
                <w:rFonts w:eastAsiaTheme="minorEastAsia"/>
                <w:lang w:eastAsia="ko-KR"/>
              </w:rPr>
            </w:pPr>
            <w:r w:rsidRPr="00042036">
              <w:rPr>
                <w:rFonts w:eastAsiaTheme="minorEastAsia"/>
                <w:lang w:eastAsia="ko-KR"/>
              </w:rPr>
              <w:t>X</w:t>
            </w:r>
          </w:p>
        </w:tc>
      </w:tr>
      <w:tr w:rsidR="00782161" w:rsidRPr="00042036" w14:paraId="37367D43" w14:textId="77777777" w:rsidTr="00F70DD9">
        <w:trPr>
          <w:trHeight w:val="20"/>
        </w:trPr>
        <w:tc>
          <w:tcPr>
            <w:tcW w:w="5812" w:type="dxa"/>
            <w:shd w:val="clear" w:color="auto" w:fill="auto"/>
          </w:tcPr>
          <w:p w14:paraId="4F4181BE" w14:textId="23DF0C98" w:rsidR="00782161" w:rsidRPr="00042036" w:rsidRDefault="00782161" w:rsidP="00E02F1A">
            <w:pPr>
              <w:pStyle w:val="TAL"/>
            </w:pPr>
            <w:r w:rsidRPr="00042036">
              <w:t>Solution #</w:t>
            </w:r>
            <w:r w:rsidR="00E02F1A" w:rsidRPr="00042036">
              <w:t>36</w:t>
            </w:r>
            <w:r w:rsidRPr="00042036">
              <w:t>: UE provided reason for registration to S-NSSAI</w:t>
            </w:r>
          </w:p>
        </w:tc>
        <w:tc>
          <w:tcPr>
            <w:tcW w:w="614" w:type="dxa"/>
            <w:shd w:val="clear" w:color="auto" w:fill="auto"/>
          </w:tcPr>
          <w:p w14:paraId="1F1B2C31" w14:textId="77777777" w:rsidR="00782161" w:rsidRPr="00042036" w:rsidRDefault="00782161" w:rsidP="00782161">
            <w:pPr>
              <w:pStyle w:val="TAC"/>
            </w:pPr>
          </w:p>
        </w:tc>
        <w:tc>
          <w:tcPr>
            <w:tcW w:w="614" w:type="dxa"/>
            <w:shd w:val="clear" w:color="auto" w:fill="auto"/>
          </w:tcPr>
          <w:p w14:paraId="707B294B" w14:textId="77777777" w:rsidR="00782161" w:rsidRPr="00042036" w:rsidRDefault="00782161" w:rsidP="00782161">
            <w:pPr>
              <w:pStyle w:val="TAC"/>
              <w:rPr>
                <w:rFonts w:eastAsiaTheme="minorEastAsia"/>
                <w:lang w:eastAsia="zh-CN"/>
              </w:rPr>
            </w:pPr>
          </w:p>
        </w:tc>
        <w:tc>
          <w:tcPr>
            <w:tcW w:w="614" w:type="dxa"/>
            <w:shd w:val="clear" w:color="auto" w:fill="auto"/>
          </w:tcPr>
          <w:p w14:paraId="3FEC05C0" w14:textId="77777777" w:rsidR="00782161" w:rsidRPr="00042036" w:rsidRDefault="00782161" w:rsidP="00782161">
            <w:pPr>
              <w:pStyle w:val="TAC"/>
            </w:pPr>
          </w:p>
        </w:tc>
        <w:tc>
          <w:tcPr>
            <w:tcW w:w="614" w:type="dxa"/>
            <w:shd w:val="clear" w:color="auto" w:fill="auto"/>
          </w:tcPr>
          <w:p w14:paraId="5CA578FB" w14:textId="77777777" w:rsidR="00782161" w:rsidRPr="00042036" w:rsidRDefault="00782161" w:rsidP="00782161">
            <w:pPr>
              <w:pStyle w:val="TAC"/>
              <w:rPr>
                <w:rFonts w:eastAsiaTheme="minorEastAsia"/>
                <w:lang w:eastAsia="ko-KR"/>
              </w:rPr>
            </w:pPr>
          </w:p>
        </w:tc>
        <w:tc>
          <w:tcPr>
            <w:tcW w:w="614" w:type="dxa"/>
          </w:tcPr>
          <w:p w14:paraId="531F140B" w14:textId="77777777" w:rsidR="00782161" w:rsidRPr="00042036" w:rsidRDefault="00782161" w:rsidP="00782161">
            <w:pPr>
              <w:pStyle w:val="TAC"/>
              <w:rPr>
                <w:rFonts w:eastAsiaTheme="minorEastAsia"/>
                <w:lang w:eastAsia="ko-KR"/>
              </w:rPr>
            </w:pPr>
          </w:p>
        </w:tc>
        <w:tc>
          <w:tcPr>
            <w:tcW w:w="614" w:type="dxa"/>
          </w:tcPr>
          <w:p w14:paraId="6A50C22F" w14:textId="3CA66BA7" w:rsidR="00782161" w:rsidRPr="00042036" w:rsidRDefault="00782161" w:rsidP="00782161">
            <w:pPr>
              <w:pStyle w:val="TAC"/>
              <w:rPr>
                <w:rFonts w:eastAsiaTheme="minorEastAsia"/>
                <w:lang w:eastAsia="ko-KR"/>
              </w:rPr>
            </w:pPr>
            <w:r w:rsidRPr="00042036">
              <w:rPr>
                <w:lang w:eastAsia="ko-KR"/>
              </w:rPr>
              <w:t>X</w:t>
            </w:r>
          </w:p>
        </w:tc>
      </w:tr>
      <w:tr w:rsidR="00782161" w:rsidRPr="00042036" w14:paraId="7C4FF9EC" w14:textId="77777777" w:rsidTr="00F70DD9">
        <w:trPr>
          <w:trHeight w:val="20"/>
        </w:trPr>
        <w:tc>
          <w:tcPr>
            <w:tcW w:w="5812" w:type="dxa"/>
            <w:shd w:val="clear" w:color="auto" w:fill="auto"/>
          </w:tcPr>
          <w:p w14:paraId="11C77839" w14:textId="3EF2E83A" w:rsidR="00782161" w:rsidRPr="00042036" w:rsidRDefault="00782161" w:rsidP="00E02F1A">
            <w:pPr>
              <w:pStyle w:val="TAL"/>
            </w:pPr>
            <w:r w:rsidRPr="00042036">
              <w:t>Solution #</w:t>
            </w:r>
            <w:r w:rsidR="00E02F1A" w:rsidRPr="00042036">
              <w:t>37</w:t>
            </w:r>
            <w:r w:rsidRPr="00042036">
              <w:t>: Actual UE Activity-based Slice Admission Control</w:t>
            </w:r>
          </w:p>
        </w:tc>
        <w:tc>
          <w:tcPr>
            <w:tcW w:w="614" w:type="dxa"/>
            <w:shd w:val="clear" w:color="auto" w:fill="auto"/>
          </w:tcPr>
          <w:p w14:paraId="2C5BE159" w14:textId="77777777" w:rsidR="00782161" w:rsidRPr="00042036" w:rsidRDefault="00782161" w:rsidP="00782161">
            <w:pPr>
              <w:pStyle w:val="TAC"/>
            </w:pPr>
          </w:p>
        </w:tc>
        <w:tc>
          <w:tcPr>
            <w:tcW w:w="614" w:type="dxa"/>
            <w:shd w:val="clear" w:color="auto" w:fill="auto"/>
          </w:tcPr>
          <w:p w14:paraId="5BE0E77A" w14:textId="77777777" w:rsidR="00782161" w:rsidRPr="00042036" w:rsidRDefault="00782161" w:rsidP="00782161">
            <w:pPr>
              <w:pStyle w:val="TAC"/>
              <w:rPr>
                <w:rFonts w:eastAsiaTheme="minorEastAsia"/>
                <w:lang w:eastAsia="zh-CN"/>
              </w:rPr>
            </w:pPr>
          </w:p>
        </w:tc>
        <w:tc>
          <w:tcPr>
            <w:tcW w:w="614" w:type="dxa"/>
            <w:shd w:val="clear" w:color="auto" w:fill="auto"/>
          </w:tcPr>
          <w:p w14:paraId="5E1D0C7C" w14:textId="77777777" w:rsidR="00782161" w:rsidRPr="00042036" w:rsidRDefault="00782161" w:rsidP="00782161">
            <w:pPr>
              <w:pStyle w:val="TAC"/>
            </w:pPr>
          </w:p>
        </w:tc>
        <w:tc>
          <w:tcPr>
            <w:tcW w:w="614" w:type="dxa"/>
            <w:shd w:val="clear" w:color="auto" w:fill="auto"/>
          </w:tcPr>
          <w:p w14:paraId="1B74D0BC" w14:textId="77777777" w:rsidR="00782161" w:rsidRPr="00042036" w:rsidRDefault="00782161" w:rsidP="00782161">
            <w:pPr>
              <w:pStyle w:val="TAC"/>
              <w:rPr>
                <w:rFonts w:eastAsiaTheme="minorEastAsia"/>
                <w:lang w:eastAsia="ko-KR"/>
              </w:rPr>
            </w:pPr>
          </w:p>
        </w:tc>
        <w:tc>
          <w:tcPr>
            <w:tcW w:w="614" w:type="dxa"/>
          </w:tcPr>
          <w:p w14:paraId="6B786E0C" w14:textId="77777777" w:rsidR="00782161" w:rsidRPr="00042036" w:rsidRDefault="00782161" w:rsidP="00782161">
            <w:pPr>
              <w:pStyle w:val="TAC"/>
              <w:rPr>
                <w:rFonts w:eastAsiaTheme="minorEastAsia"/>
                <w:lang w:eastAsia="ko-KR"/>
              </w:rPr>
            </w:pPr>
          </w:p>
        </w:tc>
        <w:tc>
          <w:tcPr>
            <w:tcW w:w="614" w:type="dxa"/>
          </w:tcPr>
          <w:p w14:paraId="0622B394" w14:textId="50EBE97D" w:rsidR="00782161" w:rsidRPr="00042036" w:rsidRDefault="00782161" w:rsidP="00782161">
            <w:pPr>
              <w:pStyle w:val="TAC"/>
              <w:rPr>
                <w:lang w:eastAsia="ko-KR"/>
              </w:rPr>
            </w:pPr>
            <w:r w:rsidRPr="00042036">
              <w:rPr>
                <w:lang w:eastAsia="ko-KR"/>
              </w:rPr>
              <w:t>X</w:t>
            </w:r>
          </w:p>
        </w:tc>
      </w:tr>
      <w:tr w:rsidR="009F1065" w:rsidRPr="00042036" w14:paraId="53CC0FD4" w14:textId="77777777" w:rsidTr="00F70DD9">
        <w:trPr>
          <w:trHeight w:val="20"/>
        </w:trPr>
        <w:tc>
          <w:tcPr>
            <w:tcW w:w="5812" w:type="dxa"/>
            <w:shd w:val="clear" w:color="auto" w:fill="auto"/>
          </w:tcPr>
          <w:p w14:paraId="05EDB147" w14:textId="07C3DE14" w:rsidR="009F1065" w:rsidRPr="00042036" w:rsidRDefault="003D17F3" w:rsidP="00E02F1A">
            <w:pPr>
              <w:pStyle w:val="TAL"/>
            </w:pPr>
            <w:r w:rsidRPr="00042036">
              <w:t>Solution</w:t>
            </w:r>
            <w:r w:rsidRPr="00042036">
              <w:rPr>
                <w:lang w:eastAsia="zh-CN"/>
              </w:rPr>
              <w:t xml:space="preserve"> #</w:t>
            </w:r>
            <w:r w:rsidR="00E02F1A" w:rsidRPr="00042036">
              <w:rPr>
                <w:lang w:eastAsia="zh-CN"/>
              </w:rPr>
              <w:t>38</w:t>
            </w:r>
            <w:r w:rsidRPr="00042036">
              <w:t>: On configuring the UE with UE behaviour policies</w:t>
            </w:r>
          </w:p>
        </w:tc>
        <w:tc>
          <w:tcPr>
            <w:tcW w:w="614" w:type="dxa"/>
            <w:shd w:val="clear" w:color="auto" w:fill="auto"/>
          </w:tcPr>
          <w:p w14:paraId="0AB6AA91" w14:textId="77777777" w:rsidR="009F1065" w:rsidRPr="00042036" w:rsidRDefault="009F1065" w:rsidP="009F1065">
            <w:pPr>
              <w:pStyle w:val="TAC"/>
            </w:pPr>
          </w:p>
        </w:tc>
        <w:tc>
          <w:tcPr>
            <w:tcW w:w="614" w:type="dxa"/>
            <w:shd w:val="clear" w:color="auto" w:fill="auto"/>
          </w:tcPr>
          <w:p w14:paraId="1CBA31E1" w14:textId="77777777" w:rsidR="009F1065" w:rsidRPr="00042036" w:rsidRDefault="009F1065" w:rsidP="009F1065">
            <w:pPr>
              <w:pStyle w:val="TAC"/>
              <w:rPr>
                <w:rFonts w:eastAsiaTheme="minorEastAsia"/>
                <w:lang w:eastAsia="zh-CN"/>
              </w:rPr>
            </w:pPr>
          </w:p>
        </w:tc>
        <w:tc>
          <w:tcPr>
            <w:tcW w:w="614" w:type="dxa"/>
            <w:shd w:val="clear" w:color="auto" w:fill="auto"/>
          </w:tcPr>
          <w:p w14:paraId="2E1836DE" w14:textId="77777777" w:rsidR="009F1065" w:rsidRPr="00042036" w:rsidRDefault="009F1065" w:rsidP="009F1065">
            <w:pPr>
              <w:pStyle w:val="TAC"/>
            </w:pPr>
          </w:p>
        </w:tc>
        <w:tc>
          <w:tcPr>
            <w:tcW w:w="614" w:type="dxa"/>
            <w:shd w:val="clear" w:color="auto" w:fill="auto"/>
          </w:tcPr>
          <w:p w14:paraId="71FDA9FA" w14:textId="77777777" w:rsidR="009F1065" w:rsidRPr="00042036" w:rsidRDefault="009F1065" w:rsidP="009F1065">
            <w:pPr>
              <w:pStyle w:val="TAC"/>
              <w:rPr>
                <w:rFonts w:eastAsiaTheme="minorEastAsia"/>
                <w:lang w:eastAsia="ko-KR"/>
              </w:rPr>
            </w:pPr>
          </w:p>
        </w:tc>
        <w:tc>
          <w:tcPr>
            <w:tcW w:w="614" w:type="dxa"/>
          </w:tcPr>
          <w:p w14:paraId="2B6ED907" w14:textId="77777777" w:rsidR="009F1065" w:rsidRPr="00042036" w:rsidRDefault="009F1065" w:rsidP="009F1065">
            <w:pPr>
              <w:pStyle w:val="TAC"/>
              <w:rPr>
                <w:rFonts w:eastAsiaTheme="minorEastAsia"/>
                <w:lang w:eastAsia="ko-KR"/>
              </w:rPr>
            </w:pPr>
          </w:p>
        </w:tc>
        <w:tc>
          <w:tcPr>
            <w:tcW w:w="614" w:type="dxa"/>
          </w:tcPr>
          <w:p w14:paraId="5688A919" w14:textId="7D09F934" w:rsidR="009F1065" w:rsidRPr="00042036" w:rsidRDefault="009F1065" w:rsidP="009F1065">
            <w:pPr>
              <w:pStyle w:val="TAC"/>
              <w:rPr>
                <w:lang w:eastAsia="ko-KR"/>
              </w:rPr>
            </w:pPr>
            <w:r w:rsidRPr="00042036">
              <w:rPr>
                <w:lang w:eastAsia="ko-KR"/>
              </w:rPr>
              <w:t>X</w:t>
            </w:r>
          </w:p>
        </w:tc>
      </w:tr>
      <w:tr w:rsidR="00D804AE" w:rsidRPr="00042036" w14:paraId="62FD3944" w14:textId="77777777" w:rsidTr="00F70DD9">
        <w:trPr>
          <w:trHeight w:val="20"/>
        </w:trPr>
        <w:tc>
          <w:tcPr>
            <w:tcW w:w="5812" w:type="dxa"/>
            <w:shd w:val="clear" w:color="auto" w:fill="auto"/>
          </w:tcPr>
          <w:p w14:paraId="75814B17" w14:textId="002B530D" w:rsidR="00D804AE" w:rsidRPr="00042036" w:rsidRDefault="003D17F3" w:rsidP="00E02F1A">
            <w:pPr>
              <w:pStyle w:val="TAL"/>
            </w:pPr>
            <w:r w:rsidRPr="00042036">
              <w:t>Solution</w:t>
            </w:r>
            <w:r w:rsidRPr="00042036">
              <w:rPr>
                <w:lang w:eastAsia="zh-CN"/>
              </w:rPr>
              <w:t xml:space="preserve"> #</w:t>
            </w:r>
            <w:r w:rsidR="00E02F1A" w:rsidRPr="00042036">
              <w:rPr>
                <w:lang w:eastAsia="zh-CN"/>
              </w:rPr>
              <w:t>39</w:t>
            </w:r>
            <w:r w:rsidRPr="00042036">
              <w:t xml:space="preserve">: </w:t>
            </w:r>
            <w:r w:rsidRPr="00042036">
              <w:rPr>
                <w:rFonts w:cs="Arial"/>
              </w:rPr>
              <w:t>Serving PLMN steering UE to preferred slice for selection of PDU session</w:t>
            </w:r>
          </w:p>
        </w:tc>
        <w:tc>
          <w:tcPr>
            <w:tcW w:w="614" w:type="dxa"/>
            <w:shd w:val="clear" w:color="auto" w:fill="auto"/>
          </w:tcPr>
          <w:p w14:paraId="7C2ABA9F" w14:textId="77777777" w:rsidR="00D804AE" w:rsidRPr="00042036" w:rsidRDefault="00D804AE" w:rsidP="00D804AE">
            <w:pPr>
              <w:pStyle w:val="TAC"/>
            </w:pPr>
          </w:p>
        </w:tc>
        <w:tc>
          <w:tcPr>
            <w:tcW w:w="614" w:type="dxa"/>
            <w:shd w:val="clear" w:color="auto" w:fill="auto"/>
          </w:tcPr>
          <w:p w14:paraId="0E465CFA" w14:textId="77777777" w:rsidR="00D804AE" w:rsidRPr="00042036" w:rsidRDefault="00D804AE" w:rsidP="00D804AE">
            <w:pPr>
              <w:pStyle w:val="TAC"/>
              <w:rPr>
                <w:rFonts w:eastAsiaTheme="minorEastAsia"/>
                <w:lang w:eastAsia="zh-CN"/>
              </w:rPr>
            </w:pPr>
          </w:p>
        </w:tc>
        <w:tc>
          <w:tcPr>
            <w:tcW w:w="614" w:type="dxa"/>
            <w:shd w:val="clear" w:color="auto" w:fill="auto"/>
          </w:tcPr>
          <w:p w14:paraId="3C6995FF" w14:textId="77777777" w:rsidR="00D804AE" w:rsidRPr="00042036" w:rsidRDefault="00D804AE" w:rsidP="00D804AE">
            <w:pPr>
              <w:pStyle w:val="TAC"/>
            </w:pPr>
          </w:p>
        </w:tc>
        <w:tc>
          <w:tcPr>
            <w:tcW w:w="614" w:type="dxa"/>
            <w:shd w:val="clear" w:color="auto" w:fill="auto"/>
          </w:tcPr>
          <w:p w14:paraId="39AC33CD" w14:textId="77777777" w:rsidR="00D804AE" w:rsidRPr="00042036" w:rsidRDefault="00D804AE" w:rsidP="00D804AE">
            <w:pPr>
              <w:pStyle w:val="TAC"/>
              <w:rPr>
                <w:rFonts w:eastAsiaTheme="minorEastAsia"/>
                <w:lang w:eastAsia="ko-KR"/>
              </w:rPr>
            </w:pPr>
          </w:p>
        </w:tc>
        <w:tc>
          <w:tcPr>
            <w:tcW w:w="614" w:type="dxa"/>
          </w:tcPr>
          <w:p w14:paraId="1E4C02FC" w14:textId="77777777" w:rsidR="00D804AE" w:rsidRPr="00042036" w:rsidRDefault="00D804AE" w:rsidP="00D804AE">
            <w:pPr>
              <w:pStyle w:val="TAC"/>
              <w:rPr>
                <w:rFonts w:eastAsiaTheme="minorEastAsia"/>
                <w:lang w:eastAsia="ko-KR"/>
              </w:rPr>
            </w:pPr>
          </w:p>
        </w:tc>
        <w:tc>
          <w:tcPr>
            <w:tcW w:w="614" w:type="dxa"/>
          </w:tcPr>
          <w:p w14:paraId="651B4A46" w14:textId="51EEAFFC" w:rsidR="00D804AE" w:rsidRPr="00042036" w:rsidRDefault="00D804AE" w:rsidP="00D804AE">
            <w:pPr>
              <w:pStyle w:val="TAC"/>
              <w:rPr>
                <w:lang w:eastAsia="ko-KR"/>
              </w:rPr>
            </w:pPr>
            <w:r w:rsidRPr="00042036">
              <w:rPr>
                <w:lang w:eastAsia="ko-KR"/>
              </w:rPr>
              <w:t>X</w:t>
            </w:r>
          </w:p>
        </w:tc>
      </w:tr>
      <w:tr w:rsidR="00C90C86" w:rsidRPr="00042036" w14:paraId="17B4F129" w14:textId="77777777" w:rsidTr="00F70DD9">
        <w:trPr>
          <w:trHeight w:val="20"/>
        </w:trPr>
        <w:tc>
          <w:tcPr>
            <w:tcW w:w="5812" w:type="dxa"/>
            <w:shd w:val="clear" w:color="auto" w:fill="auto"/>
          </w:tcPr>
          <w:p w14:paraId="4BADAEE1" w14:textId="16E41E3B" w:rsidR="00C90C86" w:rsidRPr="00042036" w:rsidRDefault="00C90C86" w:rsidP="00EF37D6">
            <w:pPr>
              <w:pStyle w:val="TAL"/>
            </w:pPr>
            <w:r w:rsidRPr="00042036">
              <w:t>Solution</w:t>
            </w:r>
            <w:r w:rsidRPr="00042036">
              <w:rPr>
                <w:lang w:eastAsia="zh-CN"/>
              </w:rPr>
              <w:t xml:space="preserve"> #</w:t>
            </w:r>
            <w:r w:rsidR="00EF37D6" w:rsidRPr="00042036">
              <w:rPr>
                <w:lang w:eastAsia="zh-CN"/>
              </w:rPr>
              <w:t>40</w:t>
            </w:r>
            <w:r w:rsidRPr="00042036">
              <w:t>: S-NSSAI change decided by PCF</w:t>
            </w:r>
          </w:p>
        </w:tc>
        <w:tc>
          <w:tcPr>
            <w:tcW w:w="614" w:type="dxa"/>
            <w:shd w:val="clear" w:color="auto" w:fill="auto"/>
          </w:tcPr>
          <w:p w14:paraId="611ABD9C" w14:textId="3E77C564" w:rsidR="00C90C86" w:rsidRPr="00042036" w:rsidRDefault="00C90C86" w:rsidP="00D804AE">
            <w:pPr>
              <w:pStyle w:val="TAC"/>
              <w:rPr>
                <w:rFonts w:eastAsiaTheme="minorEastAsia"/>
                <w:lang w:eastAsia="ko-KR"/>
              </w:rPr>
            </w:pPr>
            <w:r w:rsidRPr="00042036">
              <w:rPr>
                <w:rFonts w:eastAsiaTheme="minorEastAsia"/>
                <w:lang w:eastAsia="ko-KR"/>
              </w:rPr>
              <w:t>X</w:t>
            </w:r>
          </w:p>
        </w:tc>
        <w:tc>
          <w:tcPr>
            <w:tcW w:w="614" w:type="dxa"/>
            <w:shd w:val="clear" w:color="auto" w:fill="auto"/>
          </w:tcPr>
          <w:p w14:paraId="59E8FBA3" w14:textId="77777777" w:rsidR="00C90C86" w:rsidRPr="00042036" w:rsidRDefault="00C90C86" w:rsidP="00D804AE">
            <w:pPr>
              <w:pStyle w:val="TAC"/>
              <w:rPr>
                <w:rFonts w:eastAsiaTheme="minorEastAsia"/>
                <w:lang w:eastAsia="zh-CN"/>
              </w:rPr>
            </w:pPr>
          </w:p>
        </w:tc>
        <w:tc>
          <w:tcPr>
            <w:tcW w:w="614" w:type="dxa"/>
            <w:shd w:val="clear" w:color="auto" w:fill="auto"/>
          </w:tcPr>
          <w:p w14:paraId="5A0A809E" w14:textId="77777777" w:rsidR="00C90C86" w:rsidRPr="00042036" w:rsidRDefault="00C90C86" w:rsidP="00D804AE">
            <w:pPr>
              <w:pStyle w:val="TAC"/>
            </w:pPr>
          </w:p>
        </w:tc>
        <w:tc>
          <w:tcPr>
            <w:tcW w:w="614" w:type="dxa"/>
            <w:shd w:val="clear" w:color="auto" w:fill="auto"/>
          </w:tcPr>
          <w:p w14:paraId="5FF51685" w14:textId="77777777" w:rsidR="00C90C86" w:rsidRPr="00042036" w:rsidRDefault="00C90C86" w:rsidP="00D804AE">
            <w:pPr>
              <w:pStyle w:val="TAC"/>
              <w:rPr>
                <w:rFonts w:eastAsiaTheme="minorEastAsia"/>
                <w:lang w:eastAsia="ko-KR"/>
              </w:rPr>
            </w:pPr>
          </w:p>
        </w:tc>
        <w:tc>
          <w:tcPr>
            <w:tcW w:w="614" w:type="dxa"/>
          </w:tcPr>
          <w:p w14:paraId="586DE673" w14:textId="77777777" w:rsidR="00C90C86" w:rsidRPr="00042036" w:rsidRDefault="00C90C86" w:rsidP="00D804AE">
            <w:pPr>
              <w:pStyle w:val="TAC"/>
              <w:rPr>
                <w:rFonts w:eastAsiaTheme="minorEastAsia"/>
                <w:lang w:eastAsia="ko-KR"/>
              </w:rPr>
            </w:pPr>
          </w:p>
        </w:tc>
        <w:tc>
          <w:tcPr>
            <w:tcW w:w="614" w:type="dxa"/>
          </w:tcPr>
          <w:p w14:paraId="0B2EA678" w14:textId="77777777" w:rsidR="00C90C86" w:rsidRPr="00042036" w:rsidRDefault="00C90C86" w:rsidP="00D804AE">
            <w:pPr>
              <w:pStyle w:val="TAC"/>
              <w:rPr>
                <w:lang w:eastAsia="ko-KR"/>
              </w:rPr>
            </w:pPr>
          </w:p>
        </w:tc>
      </w:tr>
      <w:tr w:rsidR="00C90C86" w:rsidRPr="00042036" w14:paraId="2C37783F" w14:textId="77777777" w:rsidTr="00F70DD9">
        <w:trPr>
          <w:trHeight w:val="20"/>
        </w:trPr>
        <w:tc>
          <w:tcPr>
            <w:tcW w:w="5812" w:type="dxa"/>
            <w:shd w:val="clear" w:color="auto" w:fill="auto"/>
          </w:tcPr>
          <w:p w14:paraId="1D546EE7" w14:textId="0690F3DF" w:rsidR="00C90C86" w:rsidRPr="00042036" w:rsidRDefault="00C90C86" w:rsidP="00C90C86">
            <w:pPr>
              <w:pStyle w:val="TAL"/>
            </w:pPr>
            <w:r w:rsidRPr="00042036">
              <w:t>Solution #</w:t>
            </w:r>
            <w:r w:rsidR="00EF37D6" w:rsidRPr="00042036">
              <w:t>41</w:t>
            </w:r>
            <w:r w:rsidRPr="00042036">
              <w:t>: Network Slice change without service interruption</w:t>
            </w:r>
          </w:p>
        </w:tc>
        <w:tc>
          <w:tcPr>
            <w:tcW w:w="614" w:type="dxa"/>
            <w:shd w:val="clear" w:color="auto" w:fill="auto"/>
          </w:tcPr>
          <w:p w14:paraId="4B2F527C" w14:textId="63F74E3A" w:rsidR="00C90C86" w:rsidRPr="00042036" w:rsidRDefault="00C90C86" w:rsidP="00C90C8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717C2C38" w14:textId="77777777" w:rsidR="00C90C86" w:rsidRPr="00042036" w:rsidRDefault="00C90C86" w:rsidP="00C90C86">
            <w:pPr>
              <w:pStyle w:val="TAC"/>
              <w:rPr>
                <w:rFonts w:eastAsiaTheme="minorEastAsia"/>
                <w:lang w:eastAsia="zh-CN"/>
              </w:rPr>
            </w:pPr>
          </w:p>
        </w:tc>
        <w:tc>
          <w:tcPr>
            <w:tcW w:w="614" w:type="dxa"/>
            <w:shd w:val="clear" w:color="auto" w:fill="auto"/>
          </w:tcPr>
          <w:p w14:paraId="43B963FE" w14:textId="77777777" w:rsidR="00C90C86" w:rsidRPr="00042036" w:rsidRDefault="00C90C86" w:rsidP="00C90C86">
            <w:pPr>
              <w:pStyle w:val="TAC"/>
            </w:pPr>
          </w:p>
        </w:tc>
        <w:tc>
          <w:tcPr>
            <w:tcW w:w="614" w:type="dxa"/>
            <w:shd w:val="clear" w:color="auto" w:fill="auto"/>
          </w:tcPr>
          <w:p w14:paraId="3A3DE6A8" w14:textId="77777777" w:rsidR="00C90C86" w:rsidRPr="00042036" w:rsidRDefault="00C90C86" w:rsidP="00C90C86">
            <w:pPr>
              <w:pStyle w:val="TAC"/>
              <w:rPr>
                <w:rFonts w:eastAsiaTheme="minorEastAsia"/>
                <w:lang w:eastAsia="ko-KR"/>
              </w:rPr>
            </w:pPr>
          </w:p>
        </w:tc>
        <w:tc>
          <w:tcPr>
            <w:tcW w:w="614" w:type="dxa"/>
          </w:tcPr>
          <w:p w14:paraId="73C69DA2" w14:textId="77777777" w:rsidR="00C90C86" w:rsidRPr="00042036" w:rsidRDefault="00C90C86" w:rsidP="00C90C86">
            <w:pPr>
              <w:pStyle w:val="TAC"/>
              <w:rPr>
                <w:rFonts w:eastAsiaTheme="minorEastAsia"/>
                <w:lang w:eastAsia="ko-KR"/>
              </w:rPr>
            </w:pPr>
          </w:p>
        </w:tc>
        <w:tc>
          <w:tcPr>
            <w:tcW w:w="614" w:type="dxa"/>
          </w:tcPr>
          <w:p w14:paraId="259A518E" w14:textId="77777777" w:rsidR="00C90C86" w:rsidRPr="00042036" w:rsidRDefault="00C90C86" w:rsidP="00C90C86">
            <w:pPr>
              <w:pStyle w:val="TAC"/>
              <w:rPr>
                <w:lang w:eastAsia="ko-KR"/>
              </w:rPr>
            </w:pPr>
          </w:p>
        </w:tc>
      </w:tr>
      <w:tr w:rsidR="00C90C86" w:rsidRPr="00042036" w14:paraId="4F7186B9" w14:textId="77777777" w:rsidTr="00F70DD9">
        <w:trPr>
          <w:trHeight w:val="20"/>
        </w:trPr>
        <w:tc>
          <w:tcPr>
            <w:tcW w:w="5812" w:type="dxa"/>
            <w:shd w:val="clear" w:color="auto" w:fill="auto"/>
          </w:tcPr>
          <w:p w14:paraId="5B9B49BF" w14:textId="01E87454" w:rsidR="00C90C86" w:rsidRPr="00042036" w:rsidRDefault="00C90C86" w:rsidP="00C90C86">
            <w:pPr>
              <w:pStyle w:val="TAL"/>
            </w:pPr>
            <w:r w:rsidRPr="00042036">
              <w:t>Solution</w:t>
            </w:r>
            <w:r w:rsidRPr="00042036">
              <w:rPr>
                <w:lang w:eastAsia="zh-CN"/>
              </w:rPr>
              <w:t xml:space="preserve"> #42</w:t>
            </w:r>
            <w:r w:rsidRPr="00042036">
              <w:t>: Network controlled change to an alternative S-NSSAI</w:t>
            </w:r>
          </w:p>
        </w:tc>
        <w:tc>
          <w:tcPr>
            <w:tcW w:w="614" w:type="dxa"/>
            <w:shd w:val="clear" w:color="auto" w:fill="auto"/>
          </w:tcPr>
          <w:p w14:paraId="6F690378" w14:textId="446E3125" w:rsidR="00C90C86" w:rsidRPr="00042036" w:rsidRDefault="00C90C86" w:rsidP="00C90C86">
            <w:pPr>
              <w:pStyle w:val="TAC"/>
            </w:pPr>
            <w:r w:rsidRPr="00042036">
              <w:rPr>
                <w:rFonts w:eastAsiaTheme="minorEastAsia"/>
                <w:lang w:eastAsia="ko-KR"/>
              </w:rPr>
              <w:t>X</w:t>
            </w:r>
          </w:p>
        </w:tc>
        <w:tc>
          <w:tcPr>
            <w:tcW w:w="614" w:type="dxa"/>
            <w:shd w:val="clear" w:color="auto" w:fill="auto"/>
          </w:tcPr>
          <w:p w14:paraId="2AB6FFB1" w14:textId="77777777" w:rsidR="00C90C86" w:rsidRPr="00042036" w:rsidRDefault="00C90C86" w:rsidP="00C90C86">
            <w:pPr>
              <w:pStyle w:val="TAC"/>
              <w:rPr>
                <w:rFonts w:eastAsiaTheme="minorEastAsia"/>
                <w:lang w:eastAsia="zh-CN"/>
              </w:rPr>
            </w:pPr>
          </w:p>
        </w:tc>
        <w:tc>
          <w:tcPr>
            <w:tcW w:w="614" w:type="dxa"/>
            <w:shd w:val="clear" w:color="auto" w:fill="auto"/>
          </w:tcPr>
          <w:p w14:paraId="497BEEC2" w14:textId="77777777" w:rsidR="00C90C86" w:rsidRPr="00042036" w:rsidRDefault="00C90C86" w:rsidP="00C90C86">
            <w:pPr>
              <w:pStyle w:val="TAC"/>
            </w:pPr>
          </w:p>
        </w:tc>
        <w:tc>
          <w:tcPr>
            <w:tcW w:w="614" w:type="dxa"/>
            <w:shd w:val="clear" w:color="auto" w:fill="auto"/>
          </w:tcPr>
          <w:p w14:paraId="328370EE" w14:textId="77777777" w:rsidR="00C90C86" w:rsidRPr="00042036" w:rsidRDefault="00C90C86" w:rsidP="00C90C86">
            <w:pPr>
              <w:pStyle w:val="TAC"/>
              <w:rPr>
                <w:rFonts w:eastAsiaTheme="minorEastAsia"/>
                <w:lang w:eastAsia="ko-KR"/>
              </w:rPr>
            </w:pPr>
          </w:p>
        </w:tc>
        <w:tc>
          <w:tcPr>
            <w:tcW w:w="614" w:type="dxa"/>
          </w:tcPr>
          <w:p w14:paraId="779015E0" w14:textId="77777777" w:rsidR="00C90C86" w:rsidRPr="00042036" w:rsidRDefault="00C90C86" w:rsidP="00C90C86">
            <w:pPr>
              <w:pStyle w:val="TAC"/>
              <w:rPr>
                <w:rFonts w:eastAsiaTheme="minorEastAsia"/>
                <w:lang w:eastAsia="ko-KR"/>
              </w:rPr>
            </w:pPr>
          </w:p>
        </w:tc>
        <w:tc>
          <w:tcPr>
            <w:tcW w:w="614" w:type="dxa"/>
          </w:tcPr>
          <w:p w14:paraId="6DA43426" w14:textId="77777777" w:rsidR="00C90C86" w:rsidRPr="00042036" w:rsidRDefault="00C90C86" w:rsidP="00C90C86">
            <w:pPr>
              <w:pStyle w:val="TAC"/>
              <w:rPr>
                <w:lang w:eastAsia="ko-KR"/>
              </w:rPr>
            </w:pPr>
          </w:p>
        </w:tc>
      </w:tr>
      <w:tr w:rsidR="00C90C86" w:rsidRPr="00042036" w14:paraId="7CFC0A3F" w14:textId="77777777" w:rsidTr="00F70DD9">
        <w:trPr>
          <w:trHeight w:val="20"/>
        </w:trPr>
        <w:tc>
          <w:tcPr>
            <w:tcW w:w="5812" w:type="dxa"/>
            <w:shd w:val="clear" w:color="auto" w:fill="auto"/>
          </w:tcPr>
          <w:p w14:paraId="6553EE10" w14:textId="5BF26B5F" w:rsidR="00C90C86" w:rsidRPr="00042036" w:rsidRDefault="00C90C86" w:rsidP="00C90C86">
            <w:pPr>
              <w:pStyle w:val="TAL"/>
            </w:pPr>
            <w:r w:rsidRPr="00042036">
              <w:t>Solution #43: Allowed NSSAI Determination in Initial Registration to Support Network Slice Service Continuity</w:t>
            </w:r>
          </w:p>
        </w:tc>
        <w:tc>
          <w:tcPr>
            <w:tcW w:w="614" w:type="dxa"/>
            <w:shd w:val="clear" w:color="auto" w:fill="auto"/>
          </w:tcPr>
          <w:p w14:paraId="5FE0BFB1" w14:textId="24D33D1E" w:rsidR="00C90C86" w:rsidRPr="00042036" w:rsidRDefault="00C90C86" w:rsidP="00C90C8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4C26C802" w14:textId="77777777" w:rsidR="00C90C86" w:rsidRPr="00042036" w:rsidRDefault="00C90C86" w:rsidP="00C90C86">
            <w:pPr>
              <w:pStyle w:val="TAC"/>
              <w:rPr>
                <w:rFonts w:eastAsiaTheme="minorEastAsia"/>
                <w:lang w:eastAsia="zh-CN"/>
              </w:rPr>
            </w:pPr>
          </w:p>
        </w:tc>
        <w:tc>
          <w:tcPr>
            <w:tcW w:w="614" w:type="dxa"/>
            <w:shd w:val="clear" w:color="auto" w:fill="auto"/>
          </w:tcPr>
          <w:p w14:paraId="06D3E559" w14:textId="77777777" w:rsidR="00C90C86" w:rsidRPr="00042036" w:rsidRDefault="00C90C86" w:rsidP="00C90C86">
            <w:pPr>
              <w:pStyle w:val="TAC"/>
            </w:pPr>
          </w:p>
        </w:tc>
        <w:tc>
          <w:tcPr>
            <w:tcW w:w="614" w:type="dxa"/>
            <w:shd w:val="clear" w:color="auto" w:fill="auto"/>
          </w:tcPr>
          <w:p w14:paraId="0A123B09" w14:textId="77777777" w:rsidR="00C90C86" w:rsidRPr="00042036" w:rsidRDefault="00C90C86" w:rsidP="00C90C86">
            <w:pPr>
              <w:pStyle w:val="TAC"/>
              <w:rPr>
                <w:rFonts w:eastAsiaTheme="minorEastAsia"/>
                <w:lang w:eastAsia="ko-KR"/>
              </w:rPr>
            </w:pPr>
          </w:p>
        </w:tc>
        <w:tc>
          <w:tcPr>
            <w:tcW w:w="614" w:type="dxa"/>
          </w:tcPr>
          <w:p w14:paraId="786F887B" w14:textId="77777777" w:rsidR="00C90C86" w:rsidRPr="00042036" w:rsidRDefault="00C90C86" w:rsidP="00C90C86">
            <w:pPr>
              <w:pStyle w:val="TAC"/>
              <w:rPr>
                <w:rFonts w:eastAsiaTheme="minorEastAsia"/>
                <w:lang w:eastAsia="ko-KR"/>
              </w:rPr>
            </w:pPr>
          </w:p>
        </w:tc>
        <w:tc>
          <w:tcPr>
            <w:tcW w:w="614" w:type="dxa"/>
          </w:tcPr>
          <w:p w14:paraId="69D3CA12" w14:textId="77777777" w:rsidR="00C90C86" w:rsidRPr="00042036" w:rsidRDefault="00C90C86" w:rsidP="00C90C86">
            <w:pPr>
              <w:pStyle w:val="TAC"/>
              <w:rPr>
                <w:lang w:eastAsia="ko-KR"/>
              </w:rPr>
            </w:pPr>
          </w:p>
        </w:tc>
      </w:tr>
      <w:tr w:rsidR="00C90C86" w:rsidRPr="00042036" w14:paraId="2C237320" w14:textId="77777777" w:rsidTr="00F70DD9">
        <w:trPr>
          <w:trHeight w:val="20"/>
        </w:trPr>
        <w:tc>
          <w:tcPr>
            <w:tcW w:w="5812" w:type="dxa"/>
            <w:shd w:val="clear" w:color="auto" w:fill="auto"/>
          </w:tcPr>
          <w:p w14:paraId="1036D93C" w14:textId="7E0DFE30" w:rsidR="00C90C86" w:rsidRPr="00042036" w:rsidRDefault="00C90C86" w:rsidP="00C90C86">
            <w:pPr>
              <w:pStyle w:val="TAL"/>
            </w:pPr>
            <w:r w:rsidRPr="00042036">
              <w:t>Solution #44: Controlling UE access to the network per Network Slice on a per cell level granularity</w:t>
            </w:r>
          </w:p>
        </w:tc>
        <w:tc>
          <w:tcPr>
            <w:tcW w:w="614" w:type="dxa"/>
            <w:shd w:val="clear" w:color="auto" w:fill="auto"/>
          </w:tcPr>
          <w:p w14:paraId="23389303" w14:textId="77777777" w:rsidR="00C90C86" w:rsidRPr="00042036" w:rsidRDefault="00C90C86" w:rsidP="00C90C86">
            <w:pPr>
              <w:pStyle w:val="TAC"/>
              <w:rPr>
                <w:rFonts w:eastAsiaTheme="minorEastAsia"/>
                <w:lang w:eastAsia="ko-KR"/>
              </w:rPr>
            </w:pPr>
          </w:p>
        </w:tc>
        <w:tc>
          <w:tcPr>
            <w:tcW w:w="614" w:type="dxa"/>
            <w:shd w:val="clear" w:color="auto" w:fill="auto"/>
          </w:tcPr>
          <w:p w14:paraId="4C6CA71E" w14:textId="77777777" w:rsidR="00C90C86" w:rsidRPr="00042036" w:rsidRDefault="00C90C86" w:rsidP="00C90C86">
            <w:pPr>
              <w:pStyle w:val="TAC"/>
              <w:rPr>
                <w:rFonts w:eastAsiaTheme="minorEastAsia"/>
                <w:lang w:eastAsia="zh-CN"/>
              </w:rPr>
            </w:pPr>
          </w:p>
        </w:tc>
        <w:tc>
          <w:tcPr>
            <w:tcW w:w="614" w:type="dxa"/>
            <w:shd w:val="clear" w:color="auto" w:fill="auto"/>
          </w:tcPr>
          <w:p w14:paraId="7F53F93E" w14:textId="3D123F6B" w:rsidR="00C90C86" w:rsidRPr="00042036" w:rsidRDefault="00C90C86" w:rsidP="00C90C8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538DCD70" w14:textId="77777777" w:rsidR="00C90C86" w:rsidRPr="00042036" w:rsidRDefault="00C90C86" w:rsidP="00C90C86">
            <w:pPr>
              <w:pStyle w:val="TAC"/>
              <w:rPr>
                <w:rFonts w:eastAsiaTheme="minorEastAsia"/>
                <w:lang w:eastAsia="ko-KR"/>
              </w:rPr>
            </w:pPr>
          </w:p>
        </w:tc>
        <w:tc>
          <w:tcPr>
            <w:tcW w:w="614" w:type="dxa"/>
          </w:tcPr>
          <w:p w14:paraId="020F1CBB" w14:textId="77777777" w:rsidR="00C90C86" w:rsidRPr="00042036" w:rsidRDefault="00C90C86" w:rsidP="00C90C86">
            <w:pPr>
              <w:pStyle w:val="TAC"/>
              <w:rPr>
                <w:rFonts w:eastAsiaTheme="minorEastAsia"/>
                <w:lang w:eastAsia="ko-KR"/>
              </w:rPr>
            </w:pPr>
          </w:p>
        </w:tc>
        <w:tc>
          <w:tcPr>
            <w:tcW w:w="614" w:type="dxa"/>
          </w:tcPr>
          <w:p w14:paraId="18CDD9A6" w14:textId="77777777" w:rsidR="00C90C86" w:rsidRPr="00042036" w:rsidRDefault="00C90C86" w:rsidP="00C90C86">
            <w:pPr>
              <w:pStyle w:val="TAC"/>
              <w:rPr>
                <w:lang w:eastAsia="ko-KR"/>
              </w:rPr>
            </w:pPr>
          </w:p>
        </w:tc>
      </w:tr>
      <w:tr w:rsidR="00C90C86" w:rsidRPr="00042036" w14:paraId="781CAEA7" w14:textId="77777777" w:rsidTr="00F70DD9">
        <w:trPr>
          <w:trHeight w:val="20"/>
        </w:trPr>
        <w:tc>
          <w:tcPr>
            <w:tcW w:w="5812" w:type="dxa"/>
            <w:shd w:val="clear" w:color="auto" w:fill="auto"/>
          </w:tcPr>
          <w:p w14:paraId="73510AFB" w14:textId="79DD801A" w:rsidR="00C90C86" w:rsidRPr="00042036" w:rsidRDefault="00C90C86" w:rsidP="00C90C86">
            <w:pPr>
              <w:pStyle w:val="TAL"/>
            </w:pPr>
            <w:r w:rsidRPr="00042036">
              <w:t>Solution #45: Constrained Service Area for the Network Slice</w:t>
            </w:r>
          </w:p>
        </w:tc>
        <w:tc>
          <w:tcPr>
            <w:tcW w:w="614" w:type="dxa"/>
            <w:shd w:val="clear" w:color="auto" w:fill="auto"/>
          </w:tcPr>
          <w:p w14:paraId="071F21B8" w14:textId="77777777" w:rsidR="00C90C86" w:rsidRPr="00042036" w:rsidRDefault="00C90C86" w:rsidP="00C90C86">
            <w:pPr>
              <w:pStyle w:val="TAC"/>
              <w:rPr>
                <w:rFonts w:eastAsiaTheme="minorEastAsia"/>
                <w:lang w:eastAsia="ko-KR"/>
              </w:rPr>
            </w:pPr>
          </w:p>
        </w:tc>
        <w:tc>
          <w:tcPr>
            <w:tcW w:w="614" w:type="dxa"/>
            <w:shd w:val="clear" w:color="auto" w:fill="auto"/>
          </w:tcPr>
          <w:p w14:paraId="505D3DED" w14:textId="77777777" w:rsidR="00C90C86" w:rsidRPr="00042036" w:rsidRDefault="00C90C86" w:rsidP="00C90C86">
            <w:pPr>
              <w:pStyle w:val="TAC"/>
              <w:rPr>
                <w:rFonts w:eastAsiaTheme="minorEastAsia"/>
                <w:lang w:eastAsia="zh-CN"/>
              </w:rPr>
            </w:pPr>
          </w:p>
        </w:tc>
        <w:tc>
          <w:tcPr>
            <w:tcW w:w="614" w:type="dxa"/>
            <w:shd w:val="clear" w:color="auto" w:fill="auto"/>
          </w:tcPr>
          <w:p w14:paraId="241D7BC6" w14:textId="24E38980" w:rsidR="00C90C86" w:rsidRPr="00042036" w:rsidRDefault="00C90C86" w:rsidP="00C90C8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1A222A22" w14:textId="77777777" w:rsidR="00C90C86" w:rsidRPr="00042036" w:rsidRDefault="00C90C86" w:rsidP="00C90C86">
            <w:pPr>
              <w:pStyle w:val="TAC"/>
              <w:rPr>
                <w:rFonts w:eastAsiaTheme="minorEastAsia"/>
                <w:lang w:eastAsia="ko-KR"/>
              </w:rPr>
            </w:pPr>
          </w:p>
        </w:tc>
        <w:tc>
          <w:tcPr>
            <w:tcW w:w="614" w:type="dxa"/>
          </w:tcPr>
          <w:p w14:paraId="2BB70D9B" w14:textId="77777777" w:rsidR="00C90C86" w:rsidRPr="00042036" w:rsidRDefault="00C90C86" w:rsidP="00C90C86">
            <w:pPr>
              <w:pStyle w:val="TAC"/>
              <w:rPr>
                <w:rFonts w:eastAsiaTheme="minorEastAsia"/>
                <w:lang w:eastAsia="ko-KR"/>
              </w:rPr>
            </w:pPr>
          </w:p>
        </w:tc>
        <w:tc>
          <w:tcPr>
            <w:tcW w:w="614" w:type="dxa"/>
          </w:tcPr>
          <w:p w14:paraId="2891B014" w14:textId="77777777" w:rsidR="00C90C86" w:rsidRPr="00042036" w:rsidRDefault="00C90C86" w:rsidP="00C90C86">
            <w:pPr>
              <w:pStyle w:val="TAC"/>
              <w:rPr>
                <w:lang w:eastAsia="ko-KR"/>
              </w:rPr>
            </w:pPr>
          </w:p>
        </w:tc>
      </w:tr>
      <w:tr w:rsidR="00C90C86" w:rsidRPr="00042036" w14:paraId="1DEA313D" w14:textId="77777777" w:rsidTr="00F70DD9">
        <w:trPr>
          <w:trHeight w:val="20"/>
        </w:trPr>
        <w:tc>
          <w:tcPr>
            <w:tcW w:w="5812" w:type="dxa"/>
            <w:shd w:val="clear" w:color="auto" w:fill="auto"/>
          </w:tcPr>
          <w:p w14:paraId="0729447D" w14:textId="230250A1" w:rsidR="00C90C86" w:rsidRPr="00042036" w:rsidRDefault="00C90C86" w:rsidP="00C90C86">
            <w:pPr>
              <w:pStyle w:val="TAL"/>
            </w:pPr>
            <w:r w:rsidRPr="00042036">
              <w:lastRenderedPageBreak/>
              <w:t>Solution #46: Controlling network slice based on UE</w:t>
            </w:r>
            <w:r w:rsidR="00494EEF" w:rsidRPr="00042036">
              <w:t>'</w:t>
            </w:r>
            <w:r w:rsidRPr="00042036">
              <w:t>s inactive PDN connection</w:t>
            </w:r>
          </w:p>
        </w:tc>
        <w:tc>
          <w:tcPr>
            <w:tcW w:w="614" w:type="dxa"/>
            <w:shd w:val="clear" w:color="auto" w:fill="auto"/>
          </w:tcPr>
          <w:p w14:paraId="5535232F" w14:textId="77777777" w:rsidR="00C90C86" w:rsidRPr="00042036" w:rsidRDefault="00C90C86" w:rsidP="00C90C86">
            <w:pPr>
              <w:pStyle w:val="TAC"/>
              <w:rPr>
                <w:rFonts w:eastAsiaTheme="minorEastAsia"/>
                <w:lang w:eastAsia="ko-KR"/>
              </w:rPr>
            </w:pPr>
          </w:p>
        </w:tc>
        <w:tc>
          <w:tcPr>
            <w:tcW w:w="614" w:type="dxa"/>
            <w:shd w:val="clear" w:color="auto" w:fill="auto"/>
          </w:tcPr>
          <w:p w14:paraId="7293AF9E" w14:textId="77777777" w:rsidR="00C90C86" w:rsidRPr="00042036" w:rsidRDefault="00C90C86" w:rsidP="00C90C86">
            <w:pPr>
              <w:pStyle w:val="TAC"/>
              <w:rPr>
                <w:rFonts w:eastAsiaTheme="minorEastAsia"/>
                <w:lang w:eastAsia="zh-CN"/>
              </w:rPr>
            </w:pPr>
          </w:p>
        </w:tc>
        <w:tc>
          <w:tcPr>
            <w:tcW w:w="614" w:type="dxa"/>
            <w:shd w:val="clear" w:color="auto" w:fill="auto"/>
          </w:tcPr>
          <w:p w14:paraId="26C52FAB" w14:textId="77777777" w:rsidR="00C90C86" w:rsidRPr="00042036" w:rsidRDefault="00C90C86" w:rsidP="00C90C86">
            <w:pPr>
              <w:pStyle w:val="TAC"/>
              <w:rPr>
                <w:rFonts w:eastAsiaTheme="minorEastAsia"/>
                <w:lang w:eastAsia="ko-KR"/>
              </w:rPr>
            </w:pPr>
          </w:p>
        </w:tc>
        <w:tc>
          <w:tcPr>
            <w:tcW w:w="614" w:type="dxa"/>
            <w:shd w:val="clear" w:color="auto" w:fill="auto"/>
          </w:tcPr>
          <w:p w14:paraId="75C282EB" w14:textId="77777777" w:rsidR="00C90C86" w:rsidRPr="00042036" w:rsidRDefault="00C90C86" w:rsidP="00C90C86">
            <w:pPr>
              <w:pStyle w:val="TAC"/>
              <w:rPr>
                <w:rFonts w:eastAsiaTheme="minorEastAsia"/>
                <w:lang w:eastAsia="ko-KR"/>
              </w:rPr>
            </w:pPr>
          </w:p>
        </w:tc>
        <w:tc>
          <w:tcPr>
            <w:tcW w:w="614" w:type="dxa"/>
          </w:tcPr>
          <w:p w14:paraId="42255C5E" w14:textId="77777777" w:rsidR="00C90C86" w:rsidRPr="00042036" w:rsidRDefault="00C90C86" w:rsidP="00C90C86">
            <w:pPr>
              <w:pStyle w:val="TAC"/>
              <w:rPr>
                <w:rFonts w:eastAsiaTheme="minorEastAsia"/>
                <w:lang w:eastAsia="ko-KR"/>
              </w:rPr>
            </w:pPr>
          </w:p>
        </w:tc>
        <w:tc>
          <w:tcPr>
            <w:tcW w:w="614" w:type="dxa"/>
          </w:tcPr>
          <w:p w14:paraId="2E556AAD" w14:textId="50AACA21" w:rsidR="00C90C86" w:rsidRPr="00042036" w:rsidRDefault="00C90C86" w:rsidP="00C90C86">
            <w:pPr>
              <w:pStyle w:val="TAC"/>
              <w:rPr>
                <w:rFonts w:eastAsiaTheme="minorEastAsia"/>
                <w:lang w:eastAsia="ko-KR"/>
              </w:rPr>
            </w:pPr>
            <w:r w:rsidRPr="00042036">
              <w:rPr>
                <w:rFonts w:eastAsiaTheme="minorEastAsia"/>
                <w:lang w:eastAsia="ko-KR"/>
              </w:rPr>
              <w:t>X</w:t>
            </w:r>
          </w:p>
        </w:tc>
      </w:tr>
    </w:tbl>
    <w:p w14:paraId="76C24416" w14:textId="77777777" w:rsidR="0003284B" w:rsidRPr="00042036" w:rsidRDefault="0003284B" w:rsidP="0003284B">
      <w:pPr>
        <w:pStyle w:val="FP"/>
        <w:rPr>
          <w:lang w:eastAsia="zh-CN"/>
        </w:rPr>
      </w:pPr>
      <w:bookmarkStart w:id="175" w:name="_Toc500949097"/>
      <w:bookmarkStart w:id="176" w:name="_Toc22214908"/>
      <w:bookmarkStart w:id="177" w:name="_Toc23254041"/>
    </w:p>
    <w:p w14:paraId="3583F911" w14:textId="5DFB6D0D" w:rsidR="0050783A" w:rsidRPr="00042036" w:rsidRDefault="0050783A" w:rsidP="00C86DBB">
      <w:pPr>
        <w:pStyle w:val="Heading2"/>
        <w:rPr>
          <w:lang w:eastAsia="ja-JP"/>
        </w:rPr>
      </w:pPr>
      <w:bookmarkStart w:id="178" w:name="_Toc92883029"/>
      <w:bookmarkStart w:id="179" w:name="_Toc92890920"/>
      <w:bookmarkStart w:id="180" w:name="_Toc104302377"/>
      <w:bookmarkStart w:id="181" w:name="_Toc104359342"/>
      <w:bookmarkStart w:id="182" w:name="_Toc112923159"/>
      <w:bookmarkStart w:id="183" w:name="_Toc112923793"/>
      <w:bookmarkStart w:id="184" w:name="_Toc97057175"/>
      <w:bookmarkStart w:id="185" w:name="_Toc97266753"/>
      <w:r w:rsidRPr="00042036">
        <w:rPr>
          <w:lang w:eastAsia="zh-CN"/>
        </w:rPr>
        <w:t>6.</w:t>
      </w:r>
      <w:r w:rsidR="00B00A70" w:rsidRPr="00042036">
        <w:rPr>
          <w:lang w:eastAsia="zh-CN"/>
        </w:rPr>
        <w:t>1</w:t>
      </w:r>
      <w:r w:rsidRPr="00042036">
        <w:rPr>
          <w:lang w:eastAsia="ko-KR"/>
        </w:rPr>
        <w:tab/>
      </w:r>
      <w:r w:rsidRPr="00042036">
        <w:rPr>
          <w:lang w:eastAsia="ja-JP"/>
        </w:rPr>
        <w:t>Solution</w:t>
      </w:r>
      <w:r w:rsidRPr="00042036">
        <w:rPr>
          <w:lang w:eastAsia="zh-CN"/>
        </w:rPr>
        <w:t xml:space="preserve"> #</w:t>
      </w:r>
      <w:r w:rsidR="00B00A70" w:rsidRPr="00042036">
        <w:rPr>
          <w:lang w:eastAsia="zh-CN"/>
        </w:rPr>
        <w:t>1</w:t>
      </w:r>
      <w:r w:rsidRPr="00042036">
        <w:rPr>
          <w:lang w:eastAsia="ja-JP"/>
        </w:rPr>
        <w:t xml:space="preserve">: </w:t>
      </w:r>
      <w:bookmarkEnd w:id="178"/>
      <w:bookmarkEnd w:id="179"/>
      <w:r w:rsidRPr="00042036">
        <w:rPr>
          <w:lang w:eastAsia="ja-JP"/>
        </w:rPr>
        <w:t>Additional S-NSSAI associated with the PDU session</w:t>
      </w:r>
      <w:bookmarkEnd w:id="180"/>
      <w:bookmarkEnd w:id="181"/>
      <w:bookmarkEnd w:id="182"/>
      <w:bookmarkEnd w:id="183"/>
    </w:p>
    <w:p w14:paraId="22F6D5B2" w14:textId="11936F88" w:rsidR="0050783A" w:rsidRPr="00042036" w:rsidRDefault="0050783A" w:rsidP="00C86DBB">
      <w:pPr>
        <w:pStyle w:val="Heading3"/>
        <w:rPr>
          <w:lang w:eastAsia="ko-KR"/>
        </w:rPr>
      </w:pPr>
      <w:bookmarkStart w:id="186" w:name="_Toc16839383"/>
      <w:bookmarkStart w:id="187" w:name="_Toc21087542"/>
      <w:bookmarkStart w:id="188" w:name="_Toc92883030"/>
      <w:bookmarkStart w:id="189" w:name="_Toc92890921"/>
      <w:bookmarkStart w:id="190" w:name="_Toc104302378"/>
      <w:bookmarkStart w:id="191" w:name="_Toc104359343"/>
      <w:bookmarkStart w:id="192" w:name="_Toc112923160"/>
      <w:bookmarkStart w:id="193" w:name="_Toc112923794"/>
      <w:r w:rsidRPr="00042036">
        <w:rPr>
          <w:lang w:eastAsia="ko-KR"/>
        </w:rPr>
        <w:t>6.</w:t>
      </w:r>
      <w:r w:rsidR="00B00A70" w:rsidRPr="00042036">
        <w:rPr>
          <w:lang w:eastAsia="ko-KR"/>
        </w:rPr>
        <w:t>1</w:t>
      </w:r>
      <w:r w:rsidRPr="00042036">
        <w:rPr>
          <w:lang w:eastAsia="ko-KR"/>
        </w:rPr>
        <w:t>.1</w:t>
      </w:r>
      <w:r w:rsidRPr="00042036">
        <w:rPr>
          <w:lang w:eastAsia="ko-KR"/>
        </w:rPr>
        <w:tab/>
      </w:r>
      <w:bookmarkEnd w:id="186"/>
      <w:r w:rsidRPr="00042036">
        <w:rPr>
          <w:lang w:eastAsia="ko-KR"/>
        </w:rPr>
        <w:t>Introduction</w:t>
      </w:r>
      <w:bookmarkEnd w:id="187"/>
      <w:bookmarkEnd w:id="188"/>
      <w:bookmarkEnd w:id="189"/>
      <w:bookmarkEnd w:id="190"/>
      <w:bookmarkEnd w:id="191"/>
      <w:bookmarkEnd w:id="192"/>
      <w:bookmarkEnd w:id="193"/>
    </w:p>
    <w:p w14:paraId="7270E34E" w14:textId="249F85E7" w:rsidR="0050783A" w:rsidRPr="00042036" w:rsidRDefault="00320611" w:rsidP="00320611">
      <w:pPr>
        <w:rPr>
          <w:lang w:eastAsia="ja-JP"/>
        </w:rPr>
      </w:pPr>
      <w:bookmarkStart w:id="194" w:name="_Toc16839384"/>
      <w:bookmarkStart w:id="195" w:name="_Toc21087543"/>
      <w:r w:rsidRPr="00042036">
        <w:rPr>
          <w:lang w:eastAsia="ja-JP"/>
        </w:rPr>
        <w:t>This solution aims to address the key issues#1: Support of Network Slice Service continuity, particularly it reuses the concept that the PDU session can be associate with two S-NSSAIs (based on values provided in mapping of Allowed NSSAI</w:t>
      </w:r>
      <w:r w:rsidR="00E50A63" w:rsidRPr="00042036">
        <w:t xml:space="preserve"> in case of e.g. roaming</w:t>
      </w:r>
      <w:r w:rsidRPr="00042036">
        <w:rPr>
          <w:lang w:eastAsia="ja-JP"/>
        </w:rPr>
        <w:t>). The scenario covers the case where NFs (</w:t>
      </w:r>
      <w:r w:rsidR="00E50A63" w:rsidRPr="00042036">
        <w:t xml:space="preserve">e.g. AMF, </w:t>
      </w:r>
      <w:r w:rsidRPr="00042036">
        <w:rPr>
          <w:lang w:eastAsia="ja-JP"/>
        </w:rPr>
        <w:t>SMF, UPF...) in a network slice instance support multiple S-NSSAIs. How to split the resource depends on implementation. It is possible that the resource of one S-NSSAI is getting congested, while other S-NSSAI is not (e.g. there is a fixed allocation of resources to each S-NSSAI in the NF instances). This solution proposes that when one S-NSSAI is congested, the network can associate the PDU session with additional S-NSSAI in order to provide service continuity during mobility scenario</w:t>
      </w:r>
      <w:r w:rsidR="00E50A63" w:rsidRPr="00042036">
        <w:rPr>
          <w:lang w:eastAsia="ja-JP"/>
        </w:rPr>
        <w:t xml:space="preserve"> </w:t>
      </w:r>
      <w:r w:rsidR="00E50A63" w:rsidRPr="00042036">
        <w:t>(scenario 2d)</w:t>
      </w:r>
      <w:r w:rsidRPr="00042036">
        <w:rPr>
          <w:lang w:eastAsia="ja-JP"/>
        </w:rPr>
        <w:t>, so the resource allocated in SMF and/or UPF for one S-NSSAI can be shared by other S-NSSAI if other S-NSSAI is getting congested.</w:t>
      </w:r>
      <w:r w:rsidR="00E50A63" w:rsidRPr="00042036">
        <w:rPr>
          <w:lang w:eastAsia="ja-JP"/>
        </w:rPr>
        <w:t xml:space="preserve"> </w:t>
      </w:r>
      <w:r w:rsidR="00E50A63" w:rsidRPr="00042036">
        <w:t>This solution can also be used for PDU Session establishment procedure in scenario 1b.</w:t>
      </w:r>
    </w:p>
    <w:p w14:paraId="6FCD18C6" w14:textId="53C1EA00" w:rsidR="0050783A" w:rsidRPr="00042036" w:rsidRDefault="0050783A" w:rsidP="00320611">
      <w:pPr>
        <w:pStyle w:val="EditorsNote"/>
        <w:rPr>
          <w:rFonts w:eastAsia="Malgun Gothic"/>
        </w:rPr>
      </w:pPr>
      <w:r w:rsidRPr="00042036">
        <w:rPr>
          <w:rFonts w:eastAsia="Malgun Gothic"/>
        </w:rPr>
        <w:t>Editor</w:t>
      </w:r>
      <w:r w:rsidR="00494EEF" w:rsidRPr="00042036">
        <w:rPr>
          <w:rFonts w:eastAsia="Malgun Gothic"/>
        </w:rPr>
        <w:t>'</w:t>
      </w:r>
      <w:r w:rsidRPr="00042036">
        <w:rPr>
          <w:rFonts w:eastAsia="Malgun Gothic"/>
        </w:rPr>
        <w:t>s note:</w:t>
      </w:r>
      <w:r w:rsidRPr="00042036">
        <w:rPr>
          <w:rFonts w:eastAsia="Malgun Gothic"/>
        </w:rPr>
        <w:tab/>
        <w:t>The validity of the scenario that this solution covers is to be further assessed.</w:t>
      </w:r>
    </w:p>
    <w:p w14:paraId="2A3C646F" w14:textId="558F9E65" w:rsidR="0050783A" w:rsidRPr="00042036" w:rsidRDefault="0050783A" w:rsidP="003B60FA">
      <w:pPr>
        <w:pStyle w:val="NO"/>
        <w:rPr>
          <w:rFonts w:eastAsia="SimSun"/>
          <w:lang w:eastAsia="zh-CN"/>
        </w:rPr>
      </w:pPr>
      <w:r w:rsidRPr="00042036">
        <w:rPr>
          <w:rFonts w:eastAsia="Malgun Gothic"/>
        </w:rPr>
        <w:t>NOTE:</w:t>
      </w:r>
      <w:r w:rsidR="00B00A70" w:rsidRPr="00042036">
        <w:rPr>
          <w:rFonts w:eastAsia="Malgun Gothic"/>
        </w:rPr>
        <w:tab/>
      </w:r>
      <w:r w:rsidRPr="00042036">
        <w:rPr>
          <w:rFonts w:eastAsia="Malgun Gothic"/>
        </w:rPr>
        <w:t>This solution may be extended to cover no mobility scenarios 1b and 1</w:t>
      </w:r>
      <w:r w:rsidRPr="00042036">
        <w:rPr>
          <w:rFonts w:eastAsia="SimSun"/>
          <w:lang w:eastAsia="zh-CN"/>
        </w:rPr>
        <w:t>c described in clause</w:t>
      </w:r>
      <w:r w:rsidR="00B00A70" w:rsidRPr="00042036">
        <w:rPr>
          <w:rFonts w:eastAsia="SimSun"/>
          <w:lang w:eastAsia="zh-CN"/>
        </w:rPr>
        <w:t> </w:t>
      </w:r>
      <w:r w:rsidRPr="00042036">
        <w:rPr>
          <w:rFonts w:eastAsia="SimSun"/>
          <w:lang w:eastAsia="zh-CN"/>
        </w:rPr>
        <w:t>5.1.1</w:t>
      </w:r>
    </w:p>
    <w:p w14:paraId="69E5BD94" w14:textId="5C71FD5C" w:rsidR="0050783A" w:rsidRPr="00042036" w:rsidRDefault="0050783A" w:rsidP="00320611">
      <w:pPr>
        <w:pStyle w:val="EditorsNote"/>
        <w:rPr>
          <w:rFonts w:eastAsia="SimSun"/>
          <w:lang w:eastAsia="zh-CN"/>
        </w:rPr>
      </w:pPr>
      <w:r w:rsidRPr="00042036">
        <w:rPr>
          <w:rFonts w:eastAsia="Malgun Gothic"/>
        </w:rPr>
        <w:t>Editor</w:t>
      </w:r>
      <w:r w:rsidR="00494EEF" w:rsidRPr="00042036">
        <w:rPr>
          <w:rFonts w:eastAsia="Malgun Gothic"/>
        </w:rPr>
        <w:t>'</w:t>
      </w:r>
      <w:r w:rsidRPr="00042036">
        <w:rPr>
          <w:rFonts w:eastAsia="Malgun Gothic"/>
        </w:rPr>
        <w:t>s note:</w:t>
      </w:r>
      <w:r w:rsidRPr="00042036">
        <w:rPr>
          <w:rFonts w:eastAsia="Malgun Gothic"/>
        </w:rPr>
        <w:tab/>
        <w:t>It is FFS whether and how the PDU Session can be associated with more than one S-NSSAI within a PLMN</w:t>
      </w:r>
    </w:p>
    <w:p w14:paraId="2DA6CD01" w14:textId="01BC6262" w:rsidR="0050783A" w:rsidRPr="00042036" w:rsidRDefault="0050783A" w:rsidP="00C86DBB">
      <w:pPr>
        <w:pStyle w:val="Heading3"/>
        <w:rPr>
          <w:lang w:eastAsia="ko-KR"/>
        </w:rPr>
      </w:pPr>
      <w:bookmarkStart w:id="196" w:name="_Toc92883031"/>
      <w:bookmarkStart w:id="197" w:name="_Toc92890922"/>
      <w:bookmarkStart w:id="198" w:name="_Toc104302379"/>
      <w:bookmarkStart w:id="199" w:name="_Toc104359344"/>
      <w:bookmarkStart w:id="200" w:name="_Toc112923161"/>
      <w:bookmarkStart w:id="201" w:name="_Toc112923795"/>
      <w:r w:rsidRPr="00042036">
        <w:rPr>
          <w:lang w:eastAsia="ko-KR"/>
        </w:rPr>
        <w:t>6.</w:t>
      </w:r>
      <w:r w:rsidR="001940AB" w:rsidRPr="00042036">
        <w:rPr>
          <w:lang w:eastAsia="ko-KR"/>
        </w:rPr>
        <w:t>1</w:t>
      </w:r>
      <w:r w:rsidRPr="00042036">
        <w:rPr>
          <w:lang w:eastAsia="ko-KR"/>
        </w:rPr>
        <w:t>.2</w:t>
      </w:r>
      <w:r w:rsidRPr="00042036">
        <w:rPr>
          <w:lang w:eastAsia="ko-KR"/>
        </w:rPr>
        <w:tab/>
        <w:t>Functional Description</w:t>
      </w:r>
      <w:bookmarkEnd w:id="194"/>
      <w:bookmarkEnd w:id="195"/>
      <w:bookmarkEnd w:id="196"/>
      <w:bookmarkEnd w:id="197"/>
      <w:bookmarkEnd w:id="198"/>
      <w:bookmarkEnd w:id="199"/>
      <w:bookmarkEnd w:id="200"/>
      <w:bookmarkEnd w:id="201"/>
    </w:p>
    <w:p w14:paraId="7C24FFC6" w14:textId="0DFB7845" w:rsidR="00320611" w:rsidRPr="00042036" w:rsidRDefault="00320611" w:rsidP="00320611">
      <w:pPr>
        <w:rPr>
          <w:lang w:eastAsia="zh-CN"/>
        </w:rPr>
      </w:pPr>
      <w:bookmarkStart w:id="202" w:name="_Toc16839385"/>
      <w:bookmarkStart w:id="203" w:name="_Toc21087544"/>
      <w:r w:rsidRPr="00042036">
        <w:rPr>
          <w:lang w:eastAsia="zh-CN"/>
        </w:rPr>
        <w:t>In this solution it is assumed that a network slice instance may be associated with multiple S-NSSAIs in the PLMN</w:t>
      </w:r>
      <w:r w:rsidR="00344785" w:rsidRPr="00042036">
        <w:rPr>
          <w:lang w:eastAsia="zh-CN"/>
        </w:rPr>
        <w:t xml:space="preserve"> and</w:t>
      </w:r>
      <w:r w:rsidRPr="00042036">
        <w:rPr>
          <w:lang w:eastAsia="zh-CN"/>
        </w:rPr>
        <w:t xml:space="preserve"> each S-NSSAI may use different network resources. The AMF, SMF and UPF is configured with which S-NSSAIs are associated with the network slice instance. When the UE establishes PDU session it determines the requested S-NSSAI based on the URSP rules. The PDU Session is initially associated with this requested S-NSSAI. When this requested S-NSSAI become congest</w:t>
      </w:r>
      <w:r w:rsidR="00E50A63" w:rsidRPr="00042036">
        <w:rPr>
          <w:lang w:eastAsia="zh-CN"/>
        </w:rPr>
        <w:t>ed in the area of interest</w:t>
      </w:r>
      <w:r w:rsidRPr="00042036">
        <w:rPr>
          <w:lang w:eastAsia="zh-CN"/>
        </w:rPr>
        <w:t>, the network may associate the PDU session with an additional S-NSSAI which can be associated with the network slice instance</w:t>
      </w:r>
      <w:r w:rsidR="00E50A63" w:rsidRPr="00042036">
        <w:rPr>
          <w:lang w:eastAsia="zh-CN"/>
        </w:rPr>
        <w:t xml:space="preserve"> and is not congested in this area. The network then sends during the PDU Session establishment this additional S-NSSAI associated with the PDU session to the NG-RAN, instead of the original requested S-NSSAI</w:t>
      </w:r>
      <w:r w:rsidRPr="00042036">
        <w:rPr>
          <w:lang w:eastAsia="zh-CN"/>
        </w:rPr>
        <w:t>. After the S-NSSAI congestion is mitigated, the network may remove the additional S-NSSAI of the PDU Session</w:t>
      </w:r>
      <w:r w:rsidR="00E50A63" w:rsidRPr="00042036">
        <w:rPr>
          <w:lang w:eastAsia="zh-CN"/>
        </w:rPr>
        <w:t xml:space="preserve"> locally in the CN</w:t>
      </w:r>
      <w:r w:rsidRPr="00042036">
        <w:rPr>
          <w:lang w:eastAsia="zh-CN"/>
        </w:rPr>
        <w:t>.</w:t>
      </w:r>
    </w:p>
    <w:p w14:paraId="5D089527" w14:textId="77777777" w:rsidR="00E50A63" w:rsidRPr="00042036" w:rsidRDefault="00E50A63" w:rsidP="00320611">
      <w:r w:rsidRPr="00042036">
        <w:t>The AMF may determine the S-NSSAI is congested in the area of interest and the impacted PDU sessions based on the load level information or service experience for a Network Slice or network slice instance provided by the NWDAF.</w:t>
      </w:r>
    </w:p>
    <w:p w14:paraId="2493B8C7" w14:textId="578E7593" w:rsidR="00320611" w:rsidRPr="00042036" w:rsidRDefault="00320611" w:rsidP="00320611">
      <w:pPr>
        <w:rPr>
          <w:lang w:eastAsia="zh-CN"/>
        </w:rPr>
      </w:pPr>
      <w:r w:rsidRPr="00042036">
        <w:rPr>
          <w:lang w:eastAsia="zh-CN"/>
        </w:rPr>
        <w:t>When the AMF determines to associate the PDU session with an additional S-NSSAI</w:t>
      </w:r>
      <w:r w:rsidR="00344785" w:rsidRPr="00042036">
        <w:rPr>
          <w:lang w:eastAsia="zh-CN"/>
        </w:rPr>
        <w:t xml:space="preserve"> and</w:t>
      </w:r>
      <w:r w:rsidR="00E50A63" w:rsidRPr="00042036">
        <w:rPr>
          <w:lang w:eastAsia="zh-CN"/>
        </w:rPr>
        <w:t xml:space="preserve"> if there is an I-SMF, the AMF provides the additional S-NSSAI to the I-SMF and the I-SMF provides the additional S-NSSAI to the SMF. If there is no I-SMF, the AMF </w:t>
      </w:r>
      <w:r w:rsidRPr="00042036">
        <w:rPr>
          <w:lang w:eastAsia="zh-CN"/>
        </w:rPr>
        <w:t xml:space="preserve">provides the additional S-NSSAI to SMF. The </w:t>
      </w:r>
      <w:r w:rsidR="00E50A63" w:rsidRPr="00042036">
        <w:rPr>
          <w:lang w:eastAsia="zh-CN"/>
        </w:rPr>
        <w:t>I-SMF/</w:t>
      </w:r>
      <w:r w:rsidRPr="00042036">
        <w:rPr>
          <w:lang w:eastAsia="zh-CN"/>
        </w:rPr>
        <w:t xml:space="preserve">SMF uses this additional S-NSSAI in the N2 information and send it to NG-RAN. The </w:t>
      </w:r>
      <w:r w:rsidR="00E50A63" w:rsidRPr="00042036">
        <w:rPr>
          <w:lang w:eastAsia="zh-CN"/>
        </w:rPr>
        <w:t>I-SMF/</w:t>
      </w:r>
      <w:r w:rsidRPr="00042036">
        <w:rPr>
          <w:lang w:eastAsia="zh-CN"/>
        </w:rPr>
        <w:t>SMF may also send the additional S-NSSAI to the UPF.</w:t>
      </w:r>
    </w:p>
    <w:p w14:paraId="799008BD" w14:textId="785AE9E8" w:rsidR="00320611" w:rsidRPr="00042036" w:rsidRDefault="00320611" w:rsidP="00320611">
      <w:pPr>
        <w:rPr>
          <w:lang w:eastAsia="zh-CN"/>
        </w:rPr>
      </w:pPr>
      <w:r w:rsidRPr="00042036">
        <w:rPr>
          <w:lang w:eastAsia="zh-CN"/>
        </w:rPr>
        <w:t xml:space="preserve">This additional S-NSSAI is not provided to the UE, so from UE perspective the PDU session is still associated with the original requested S-NSSAI and therefore no impact on the UE side. Since the PDU session is still associated with the original </w:t>
      </w:r>
      <w:r w:rsidR="00E50A63" w:rsidRPr="00042036">
        <w:rPr>
          <w:lang w:eastAsia="zh-CN"/>
        </w:rPr>
        <w:t xml:space="preserve">requested </w:t>
      </w:r>
      <w:r w:rsidRPr="00042036">
        <w:rPr>
          <w:lang w:eastAsia="zh-CN"/>
        </w:rPr>
        <w:t>S-NSSAI, the anchor SMF/UPF and the IP address is not changed so service continuity is ensured.</w:t>
      </w:r>
    </w:p>
    <w:p w14:paraId="5269CF4C" w14:textId="273C105E" w:rsidR="00E50A63" w:rsidRPr="00042036" w:rsidRDefault="00E50A63" w:rsidP="00E50A63">
      <w:pPr>
        <w:pStyle w:val="NO"/>
        <w:rPr>
          <w:lang w:eastAsia="zh-CN"/>
        </w:rPr>
      </w:pPr>
      <w:r w:rsidRPr="00042036">
        <w:t>NOTE</w:t>
      </w:r>
      <w:r w:rsidR="00A45B30" w:rsidRPr="00042036">
        <w:t> </w:t>
      </w:r>
      <w:r w:rsidRPr="00042036">
        <w:t>1:</w:t>
      </w:r>
      <w:r w:rsidRPr="00042036">
        <w:tab/>
      </w:r>
      <w:r w:rsidRPr="00042036">
        <w:rPr>
          <w:lang w:eastAsia="zh-CN"/>
        </w:rPr>
        <w:t xml:space="preserve">From RAN perspective, the PDU session is only associated with </w:t>
      </w:r>
      <w:r w:rsidRPr="00042036">
        <w:t>single</w:t>
      </w:r>
      <w:r w:rsidRPr="00042036">
        <w:rPr>
          <w:lang w:eastAsia="zh-CN"/>
        </w:rPr>
        <w:t xml:space="preserve"> S-NSSAI</w:t>
      </w:r>
    </w:p>
    <w:p w14:paraId="40426848" w14:textId="697AE9C9" w:rsidR="00E50A63" w:rsidRPr="00042036" w:rsidRDefault="00E50A63" w:rsidP="00FB44BB">
      <w:pPr>
        <w:pStyle w:val="EditorsNote"/>
        <w:rPr>
          <w:rFonts w:eastAsiaTheme="minorEastAsia"/>
        </w:rPr>
      </w:pPr>
      <w:r w:rsidRPr="00042036">
        <w:rPr>
          <w:rFonts w:eastAsiaTheme="minorEastAsia"/>
        </w:rPr>
        <w:t>Editor</w:t>
      </w:r>
      <w:r w:rsidR="00494EEF" w:rsidRPr="00042036">
        <w:rPr>
          <w:rFonts w:eastAsiaTheme="minorEastAsia"/>
        </w:rPr>
        <w:t>'</w:t>
      </w:r>
      <w:r w:rsidR="00A45B30" w:rsidRPr="00042036">
        <w:rPr>
          <w:rFonts w:eastAsiaTheme="minorEastAsia"/>
        </w:rPr>
        <w:t>s</w:t>
      </w:r>
      <w:r w:rsidRPr="00042036">
        <w:rPr>
          <w:rFonts w:eastAsiaTheme="minorEastAsia"/>
        </w:rPr>
        <w:t xml:space="preserve"> </w:t>
      </w:r>
      <w:r w:rsidR="00A45B30" w:rsidRPr="00042036">
        <w:rPr>
          <w:rFonts w:eastAsiaTheme="minorEastAsia"/>
        </w:rPr>
        <w:t>n</w:t>
      </w:r>
      <w:r w:rsidRPr="00042036">
        <w:rPr>
          <w:rFonts w:eastAsiaTheme="minorEastAsia"/>
        </w:rPr>
        <w:t>ote:</w:t>
      </w:r>
      <w:r w:rsidR="00A45B30" w:rsidRPr="00042036">
        <w:rPr>
          <w:rFonts w:eastAsiaTheme="minorEastAsia"/>
        </w:rPr>
        <w:tab/>
      </w:r>
      <w:r w:rsidRPr="00042036">
        <w:rPr>
          <w:rFonts w:eastAsiaTheme="minorEastAsia"/>
        </w:rPr>
        <w:t>In this solution PDU session can be associated with different S-NSSAIs in UE and RAN node. The impact on the RAN is FFS.</w:t>
      </w:r>
    </w:p>
    <w:p w14:paraId="4EA76B8C" w14:textId="04AF5085" w:rsidR="00E50A63" w:rsidRPr="00042036" w:rsidRDefault="00E50A63" w:rsidP="00E50A63">
      <w:pPr>
        <w:pStyle w:val="NO"/>
        <w:rPr>
          <w:lang w:eastAsia="zh-CN"/>
        </w:rPr>
      </w:pPr>
      <w:r w:rsidRPr="00042036">
        <w:t>NOTE</w:t>
      </w:r>
      <w:r w:rsidR="00A45B30" w:rsidRPr="00042036">
        <w:t> </w:t>
      </w:r>
      <w:r w:rsidRPr="00042036">
        <w:t>2:</w:t>
      </w:r>
      <w:r w:rsidRPr="00042036">
        <w:tab/>
        <w:t>It is not necessary that the additional S-NSSAI is part of Allowed NSSAI.</w:t>
      </w:r>
    </w:p>
    <w:p w14:paraId="55055D85" w14:textId="421CC737" w:rsidR="00320611" w:rsidRPr="00042036" w:rsidRDefault="00320611" w:rsidP="00320611">
      <w:pPr>
        <w:rPr>
          <w:lang w:eastAsia="zh-CN"/>
        </w:rPr>
      </w:pPr>
      <w:r w:rsidRPr="00042036">
        <w:rPr>
          <w:lang w:eastAsia="zh-CN"/>
        </w:rPr>
        <w:t>For PDU Session with home routed scenario, the AMF may determine to associate this PDU session with additional S-NSSAI in the VPLMN. The AMF doesn</w:t>
      </w:r>
      <w:r w:rsidR="00494EEF" w:rsidRPr="00042036">
        <w:rPr>
          <w:lang w:eastAsia="zh-CN"/>
        </w:rPr>
        <w:t>'</w:t>
      </w:r>
      <w:r w:rsidRPr="00042036">
        <w:rPr>
          <w:lang w:eastAsia="zh-CN"/>
        </w:rPr>
        <w:t>t update the slice mapping between VPLMN and HPLMN in the UE.</w:t>
      </w:r>
    </w:p>
    <w:p w14:paraId="6D84BD76" w14:textId="54B0B46A" w:rsidR="00320611" w:rsidRPr="00042036" w:rsidRDefault="00320611" w:rsidP="00320611">
      <w:pPr>
        <w:pStyle w:val="NO"/>
      </w:pPr>
      <w:r w:rsidRPr="00042036">
        <w:t>NOTE</w:t>
      </w:r>
      <w:r w:rsidR="00A45B30" w:rsidRPr="00042036">
        <w:t> </w:t>
      </w:r>
      <w:r w:rsidR="00E50A63" w:rsidRPr="00042036">
        <w:t>3</w:t>
      </w:r>
      <w:r w:rsidRPr="00042036">
        <w:t>:</w:t>
      </w:r>
      <w:r w:rsidRPr="00042036">
        <w:tab/>
        <w:t>When the AMF detects that the original requested S-NSSAI is not congested, the AMF may remove the additional S-NSSAI associated with the PDU session.</w:t>
      </w:r>
    </w:p>
    <w:p w14:paraId="0F34AE5E" w14:textId="756A830C" w:rsidR="00E50A63" w:rsidRPr="00042036" w:rsidRDefault="00E50A63" w:rsidP="00E50A63">
      <w:pPr>
        <w:rPr>
          <w:lang w:eastAsia="zh-CN"/>
        </w:rPr>
      </w:pPr>
      <w:bookmarkStart w:id="204" w:name="_Toc92883032"/>
      <w:bookmarkStart w:id="205" w:name="_Toc92890923"/>
      <w:r w:rsidRPr="00042036">
        <w:rPr>
          <w:lang w:eastAsia="zh-CN"/>
        </w:rPr>
        <w:lastRenderedPageBreak/>
        <w:t>During</w:t>
      </w:r>
      <w:r w:rsidRPr="00042036">
        <w:t xml:space="preserve"> PDU Session establishment procedure, if the requested S-NSSAI is congested in this area, the AMF may also determine to associate both the requested S-NSSAI and the additional S-NSSAI with the PDU session.</w:t>
      </w:r>
    </w:p>
    <w:p w14:paraId="49D180FA" w14:textId="16677DE1" w:rsidR="0050783A" w:rsidRPr="00042036" w:rsidRDefault="0050783A" w:rsidP="00C86DBB">
      <w:pPr>
        <w:pStyle w:val="Heading3"/>
        <w:rPr>
          <w:lang w:eastAsia="ja-JP"/>
        </w:rPr>
      </w:pPr>
      <w:bookmarkStart w:id="206" w:name="_Toc104302380"/>
      <w:bookmarkStart w:id="207" w:name="_Toc104359345"/>
      <w:bookmarkStart w:id="208" w:name="_Toc112923162"/>
      <w:bookmarkStart w:id="209" w:name="_Toc112923796"/>
      <w:r w:rsidRPr="00042036">
        <w:rPr>
          <w:lang w:eastAsia="ja-JP"/>
        </w:rPr>
        <w:t>6.</w:t>
      </w:r>
      <w:r w:rsidR="001940AB" w:rsidRPr="00042036">
        <w:rPr>
          <w:lang w:eastAsia="ja-JP"/>
        </w:rPr>
        <w:t>1</w:t>
      </w:r>
      <w:r w:rsidRPr="00042036">
        <w:rPr>
          <w:lang w:eastAsia="ja-JP"/>
        </w:rPr>
        <w:t>.3</w:t>
      </w:r>
      <w:r w:rsidRPr="00042036">
        <w:rPr>
          <w:lang w:eastAsia="ja-JP"/>
        </w:rPr>
        <w:tab/>
        <w:t>Procedures</w:t>
      </w:r>
      <w:bookmarkEnd w:id="202"/>
      <w:bookmarkEnd w:id="203"/>
      <w:bookmarkEnd w:id="204"/>
      <w:bookmarkEnd w:id="205"/>
      <w:bookmarkEnd w:id="206"/>
      <w:bookmarkEnd w:id="207"/>
      <w:bookmarkEnd w:id="208"/>
      <w:bookmarkEnd w:id="209"/>
    </w:p>
    <w:p w14:paraId="1596A2A5" w14:textId="77777777" w:rsidR="00E50A63" w:rsidRPr="00042036" w:rsidRDefault="00E50A63" w:rsidP="00E50A63">
      <w:pPr>
        <w:pStyle w:val="Heading4"/>
        <w:rPr>
          <w:rFonts w:eastAsia="MS Mincho"/>
        </w:rPr>
      </w:pPr>
      <w:bookmarkStart w:id="210" w:name="_Toc104302381"/>
      <w:bookmarkStart w:id="211" w:name="_Toc104359346"/>
      <w:bookmarkStart w:id="212" w:name="_Toc112923797"/>
      <w:r w:rsidRPr="00042036">
        <w:t>6.1.3.1</w:t>
      </w:r>
      <w:r w:rsidRPr="00042036">
        <w:tab/>
        <w:t>Additional S-NSSAI handling during Handover Procedure</w:t>
      </w:r>
      <w:bookmarkEnd w:id="210"/>
      <w:bookmarkEnd w:id="211"/>
      <w:bookmarkEnd w:id="212"/>
    </w:p>
    <w:p w14:paraId="054DD349" w14:textId="75418DA4" w:rsidR="0050783A" w:rsidRPr="00042036" w:rsidRDefault="00320611" w:rsidP="00320611">
      <w:r w:rsidRPr="00042036">
        <w:t>The target AMF is configured that both S-NSSAI#1 and S-NSSAI#2 are associated with one network slice instance.</w:t>
      </w:r>
    </w:p>
    <w:bookmarkStart w:id="213" w:name="_Toc16839386"/>
    <w:bookmarkStart w:id="214" w:name="_Toc21087545"/>
    <w:p w14:paraId="4D205D5C" w14:textId="77777777" w:rsidR="001940AB" w:rsidRPr="00042036" w:rsidRDefault="0050783A" w:rsidP="003B60FA">
      <w:pPr>
        <w:pStyle w:val="TH"/>
      </w:pPr>
      <w:r w:rsidRPr="00042036">
        <w:rPr>
          <w:rFonts w:eastAsia="Malgun Gothic"/>
        </w:rPr>
        <w:object w:dxaOrig="12581" w:dyaOrig="6281" w14:anchorId="2229B7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240pt" o:ole="">
            <v:imagedata r:id="rId13" o:title=""/>
          </v:shape>
          <o:OLEObject Type="Embed" ProgID="Visio.Drawing.15" ShapeID="_x0000_i1025" DrawAspect="Content" ObjectID="_1723979078" r:id="rId14"/>
        </w:object>
      </w:r>
    </w:p>
    <w:p w14:paraId="15AF508B" w14:textId="5FD3A777" w:rsidR="0050783A" w:rsidRPr="00042036" w:rsidRDefault="001940AB" w:rsidP="003B60FA">
      <w:pPr>
        <w:pStyle w:val="TF"/>
        <w:rPr>
          <w:rFonts w:eastAsia="Malgun Gothic"/>
        </w:rPr>
      </w:pPr>
      <w:r w:rsidRPr="00042036">
        <w:t>Figure 6.1.3</w:t>
      </w:r>
      <w:r w:rsidR="00E50A63" w:rsidRPr="00042036">
        <w:t>.1</w:t>
      </w:r>
      <w:r w:rsidRPr="00042036">
        <w:t xml:space="preserve">-1: </w:t>
      </w:r>
      <w:r w:rsidR="00E50A63" w:rsidRPr="00042036">
        <w:t xml:space="preserve">Additional S-NSSAI handling during Handover </w:t>
      </w:r>
      <w:r w:rsidRPr="00042036">
        <w:t>Procedure</w:t>
      </w:r>
    </w:p>
    <w:p w14:paraId="506B0137" w14:textId="77777777" w:rsidR="00320611" w:rsidRPr="00042036" w:rsidRDefault="00320611" w:rsidP="003B60FA">
      <w:pPr>
        <w:pStyle w:val="B1"/>
        <w:rPr>
          <w:rFonts w:eastAsia="SimSun"/>
          <w:lang w:eastAsia="zh-CN"/>
        </w:rPr>
      </w:pPr>
      <w:r w:rsidRPr="00042036">
        <w:rPr>
          <w:rFonts w:eastAsia="SimSun"/>
          <w:lang w:eastAsia="zh-CN"/>
        </w:rPr>
        <w:t>1.</w:t>
      </w:r>
      <w:r w:rsidRPr="00042036">
        <w:rPr>
          <w:rFonts w:eastAsia="SimSun"/>
          <w:lang w:eastAsia="zh-CN"/>
        </w:rPr>
        <w:tab/>
        <w:t>The UE establishes a PDU session with the requested S-NSSAI#1 via S-RAN.</w:t>
      </w:r>
    </w:p>
    <w:p w14:paraId="5C72921C" w14:textId="77777777" w:rsidR="00320611" w:rsidRPr="00042036" w:rsidRDefault="00320611" w:rsidP="003B60FA">
      <w:pPr>
        <w:pStyle w:val="B1"/>
        <w:rPr>
          <w:rFonts w:eastAsia="SimSun"/>
          <w:lang w:eastAsia="zh-CN"/>
        </w:rPr>
      </w:pPr>
      <w:r w:rsidRPr="00042036">
        <w:rPr>
          <w:rFonts w:eastAsia="SimSun"/>
          <w:lang w:eastAsia="zh-CN"/>
        </w:rPr>
        <w:t>2.</w:t>
      </w:r>
      <w:r w:rsidRPr="00042036">
        <w:rPr>
          <w:rFonts w:eastAsia="SimSun"/>
          <w:lang w:eastAsia="zh-CN"/>
        </w:rPr>
        <w:tab/>
        <w:t>S-RAN performs a UE measurement and determines that a handover to the T-RAN is needed. The S-RAN sends a handover required message(T-RAN node information, a source to target transparent container, an SM N2 information list, PDU session ID(s)) to the AMF via the N2 interface.</w:t>
      </w:r>
    </w:p>
    <w:p w14:paraId="152F1B73" w14:textId="77777777" w:rsidR="00320611" w:rsidRPr="00042036" w:rsidRDefault="00320611" w:rsidP="003B60FA">
      <w:pPr>
        <w:pStyle w:val="B1"/>
        <w:rPr>
          <w:rFonts w:eastAsia="SimSun"/>
          <w:lang w:eastAsia="zh-CN"/>
        </w:rPr>
      </w:pPr>
      <w:r w:rsidRPr="00042036">
        <w:rPr>
          <w:rFonts w:eastAsia="SimSun"/>
          <w:lang w:eastAsia="zh-CN"/>
        </w:rPr>
        <w:t>3.</w:t>
      </w:r>
      <w:r w:rsidRPr="00042036">
        <w:rPr>
          <w:rFonts w:eastAsia="SimSun"/>
          <w:lang w:eastAsia="zh-CN"/>
        </w:rPr>
        <w:tab/>
        <w:t>The source AMF selects a target AMF based on the T-RAN node information and create UE context in the target AMF.</w:t>
      </w:r>
    </w:p>
    <w:p w14:paraId="4F3FFD6A" w14:textId="77777777" w:rsidR="00320611" w:rsidRPr="00042036" w:rsidRDefault="00320611" w:rsidP="003B60FA">
      <w:pPr>
        <w:pStyle w:val="B1"/>
        <w:rPr>
          <w:rFonts w:eastAsia="SimSun"/>
          <w:lang w:eastAsia="zh-CN"/>
        </w:rPr>
      </w:pPr>
      <w:r w:rsidRPr="00042036">
        <w:rPr>
          <w:rFonts w:eastAsia="SimSun"/>
          <w:lang w:eastAsia="zh-CN"/>
        </w:rPr>
        <w:t>4.</w:t>
      </w:r>
      <w:r w:rsidRPr="00042036">
        <w:rPr>
          <w:rFonts w:eastAsia="SimSun"/>
          <w:lang w:eastAsia="zh-CN"/>
        </w:rPr>
        <w:tab/>
        <w:t>If the target AMF is notified that the S-NSSAI#1 is under congestion in the CN and the service continuity of the PDU session is required, the target AMF checks if the S-NSSAI#2 is supported in the T-RAN node. If it is supported the target AMF determines to associate the PDU session with additional S-NSSAI#2.</w:t>
      </w:r>
    </w:p>
    <w:p w14:paraId="73ACAB2A" w14:textId="77777777" w:rsidR="00320611" w:rsidRPr="00042036" w:rsidRDefault="00320611" w:rsidP="003B60FA">
      <w:pPr>
        <w:pStyle w:val="B1"/>
        <w:rPr>
          <w:rFonts w:eastAsia="SimSun"/>
          <w:lang w:eastAsia="zh-CN"/>
        </w:rPr>
      </w:pPr>
      <w:r w:rsidRPr="00042036">
        <w:rPr>
          <w:rFonts w:eastAsia="SimSun"/>
          <w:lang w:eastAsia="zh-CN"/>
        </w:rPr>
        <w:t>5.</w:t>
      </w:r>
      <w:r w:rsidRPr="00042036">
        <w:rPr>
          <w:rFonts w:eastAsia="SimSun"/>
          <w:lang w:eastAsia="zh-CN"/>
        </w:rPr>
        <w:tab/>
        <w:t>The target AMF sends an Nsmf_PDUSession_UpdateSMContext request message (the PDU session ID, the S-NSSAI#2, N2 SM Information) to the SMF. The SMF associates the S-NSSAI#2 with the PDU session.</w:t>
      </w:r>
    </w:p>
    <w:p w14:paraId="79751FD6" w14:textId="1A0625E5" w:rsidR="00320611" w:rsidRPr="00042036" w:rsidRDefault="00320611" w:rsidP="003B60FA">
      <w:pPr>
        <w:pStyle w:val="B1"/>
        <w:rPr>
          <w:rFonts w:eastAsia="SimSun"/>
          <w:lang w:eastAsia="zh-CN"/>
        </w:rPr>
      </w:pPr>
      <w:r w:rsidRPr="00042036">
        <w:rPr>
          <w:rFonts w:eastAsia="SimSun"/>
          <w:lang w:eastAsia="zh-CN"/>
        </w:rPr>
        <w:t>6.</w:t>
      </w:r>
      <w:r w:rsidRPr="00042036">
        <w:rPr>
          <w:rFonts w:eastAsia="SimSun"/>
          <w:lang w:eastAsia="zh-CN"/>
        </w:rPr>
        <w:tab/>
        <w:t xml:space="preserve">The SMF may modify the N4 session to update the </w:t>
      </w:r>
      <w:r w:rsidR="00E50A63" w:rsidRPr="00042036">
        <w:rPr>
          <w:rFonts w:eastAsia="SimSun"/>
          <w:lang w:eastAsia="zh-CN"/>
        </w:rPr>
        <w:t xml:space="preserve">N4 session </w:t>
      </w:r>
      <w:r w:rsidRPr="00042036">
        <w:rPr>
          <w:rFonts w:eastAsia="SimSun"/>
          <w:lang w:eastAsia="zh-CN"/>
        </w:rPr>
        <w:t>information in the UPF.</w:t>
      </w:r>
    </w:p>
    <w:p w14:paraId="21E5CE8A" w14:textId="77777777" w:rsidR="00320611" w:rsidRPr="00042036" w:rsidRDefault="00320611" w:rsidP="003B60FA">
      <w:pPr>
        <w:pStyle w:val="B1"/>
        <w:rPr>
          <w:rFonts w:eastAsia="SimSun"/>
          <w:lang w:eastAsia="zh-CN"/>
        </w:rPr>
      </w:pPr>
      <w:r w:rsidRPr="00042036">
        <w:rPr>
          <w:rFonts w:eastAsia="SimSun"/>
          <w:lang w:eastAsia="zh-CN"/>
        </w:rPr>
        <w:t>7.</w:t>
      </w:r>
      <w:r w:rsidRPr="00042036">
        <w:rPr>
          <w:rFonts w:eastAsia="SimSun"/>
          <w:lang w:eastAsia="zh-CN"/>
        </w:rPr>
        <w:tab/>
        <w:t>The SMF sends a Nsmf_PDUSession_UpdateSMContext response message (PDU session ID, N2 SM Information) to the target AMF. The N2 SM information includes the S-NSSAI#2 received from the AMF.</w:t>
      </w:r>
    </w:p>
    <w:p w14:paraId="1D1EB035" w14:textId="77777777" w:rsidR="00320611" w:rsidRPr="00042036" w:rsidRDefault="00320611" w:rsidP="003B60FA">
      <w:pPr>
        <w:pStyle w:val="B1"/>
        <w:rPr>
          <w:rFonts w:eastAsia="SimSun"/>
          <w:lang w:eastAsia="zh-CN"/>
        </w:rPr>
      </w:pPr>
      <w:r w:rsidRPr="00042036">
        <w:rPr>
          <w:rFonts w:eastAsia="SimSun"/>
          <w:lang w:eastAsia="zh-CN"/>
        </w:rPr>
        <w:t>8.</w:t>
      </w:r>
      <w:r w:rsidRPr="00042036">
        <w:rPr>
          <w:rFonts w:eastAsia="SimSun"/>
          <w:lang w:eastAsia="zh-CN"/>
        </w:rPr>
        <w:tab/>
        <w:t>The rest steps in N2 based handover procedure are performed.</w:t>
      </w:r>
    </w:p>
    <w:p w14:paraId="17686448" w14:textId="77777777" w:rsidR="00E50A63" w:rsidRPr="00042036" w:rsidRDefault="00E50A63" w:rsidP="00E50A63">
      <w:pPr>
        <w:pStyle w:val="Heading4"/>
      </w:pPr>
      <w:bookmarkStart w:id="215" w:name="_Toc104302382"/>
      <w:bookmarkStart w:id="216" w:name="_Toc104359347"/>
      <w:bookmarkStart w:id="217" w:name="_Toc112923798"/>
      <w:bookmarkStart w:id="218" w:name="_Toc92883033"/>
      <w:bookmarkStart w:id="219" w:name="_Toc92890924"/>
      <w:r w:rsidRPr="00042036">
        <w:t>6.1.3.2</w:t>
      </w:r>
      <w:r w:rsidRPr="00042036">
        <w:tab/>
        <w:t>Additional S-NSSAI handling during PDU Session Establishment Procedure</w:t>
      </w:r>
      <w:bookmarkEnd w:id="215"/>
      <w:bookmarkEnd w:id="216"/>
      <w:bookmarkEnd w:id="217"/>
    </w:p>
    <w:p w14:paraId="1ADBECD5" w14:textId="77777777" w:rsidR="00E50A63" w:rsidRPr="00042036" w:rsidRDefault="00E50A63" w:rsidP="00E50A63">
      <w:r w:rsidRPr="00042036">
        <w:t>The target AMF is configured that both S-NSSAI#1 and S-NSSAI#2 are associated with one network slice instance.</w:t>
      </w:r>
    </w:p>
    <w:p w14:paraId="02197695" w14:textId="77777777" w:rsidR="00E50A63" w:rsidRPr="00042036" w:rsidRDefault="00E50A63" w:rsidP="00E50A63">
      <w:pPr>
        <w:pStyle w:val="TH"/>
      </w:pPr>
      <w:r w:rsidRPr="00042036">
        <w:object w:dxaOrig="12271" w:dyaOrig="6281" w14:anchorId="5BE265CE">
          <v:shape id="_x0000_i1026" type="#_x0000_t75" style="width:481.5pt;height:247.5pt" o:ole="">
            <v:imagedata r:id="rId15" o:title=""/>
          </v:shape>
          <o:OLEObject Type="Embed" ProgID="Visio.Drawing.15" ShapeID="_x0000_i1026" DrawAspect="Content" ObjectID="_1723979079" r:id="rId16"/>
        </w:object>
      </w:r>
    </w:p>
    <w:p w14:paraId="25E6E562" w14:textId="77777777" w:rsidR="00E50A63" w:rsidRPr="00042036" w:rsidRDefault="00E50A63" w:rsidP="00E50A63">
      <w:pPr>
        <w:pStyle w:val="TF"/>
      </w:pPr>
      <w:r w:rsidRPr="00042036">
        <w:t>Figure 6.1.3.2-1: Additional S-NSSAI handling during PDU Session establishment Procedure</w:t>
      </w:r>
    </w:p>
    <w:p w14:paraId="25FA9D5F" w14:textId="77777777" w:rsidR="00E50A63" w:rsidRPr="00042036" w:rsidRDefault="00E50A63" w:rsidP="00E50A63">
      <w:pPr>
        <w:pStyle w:val="B1"/>
        <w:rPr>
          <w:rFonts w:eastAsia="SimSun"/>
          <w:lang w:eastAsia="zh-CN"/>
        </w:rPr>
      </w:pPr>
      <w:r w:rsidRPr="00042036">
        <w:rPr>
          <w:rFonts w:eastAsia="SimSun"/>
          <w:lang w:eastAsia="zh-CN"/>
        </w:rPr>
        <w:t>1.</w:t>
      </w:r>
      <w:r w:rsidRPr="00042036">
        <w:rPr>
          <w:rFonts w:eastAsia="SimSun"/>
          <w:lang w:eastAsia="zh-CN"/>
        </w:rPr>
        <w:tab/>
        <w:t>The UE establishes a PDU session with the requested S-NSSAI#1 via RAN.</w:t>
      </w:r>
    </w:p>
    <w:p w14:paraId="1A741BE8" w14:textId="77777777" w:rsidR="00E50A63" w:rsidRPr="00042036" w:rsidRDefault="00E50A63" w:rsidP="00E50A63">
      <w:pPr>
        <w:pStyle w:val="B1"/>
        <w:rPr>
          <w:rFonts w:eastAsia="SimSun"/>
          <w:lang w:eastAsia="zh-CN"/>
        </w:rPr>
      </w:pPr>
      <w:r w:rsidRPr="00042036">
        <w:rPr>
          <w:rFonts w:eastAsia="SimSun"/>
          <w:lang w:eastAsia="zh-CN"/>
        </w:rPr>
        <w:t>2.</w:t>
      </w:r>
      <w:r w:rsidRPr="00042036">
        <w:rPr>
          <w:rFonts w:eastAsia="SimSun"/>
          <w:lang w:eastAsia="zh-CN"/>
        </w:rPr>
        <w:tab/>
        <w:t>The AMF is notified that the S-NSSAI#1 is under congestion in the CN, the AMF checks if the S-NSSAI#2 is supported in the RAN node. If it is supported the AMF determines to associate the PDU session with additional S-NSSAI#2.</w:t>
      </w:r>
    </w:p>
    <w:p w14:paraId="735F5750" w14:textId="77777777" w:rsidR="00E50A63" w:rsidRPr="00042036" w:rsidRDefault="00E50A63" w:rsidP="00E50A63">
      <w:pPr>
        <w:pStyle w:val="B1"/>
        <w:rPr>
          <w:rFonts w:eastAsia="SimSun"/>
          <w:lang w:eastAsia="zh-CN"/>
        </w:rPr>
      </w:pPr>
      <w:r w:rsidRPr="00042036">
        <w:rPr>
          <w:rFonts w:eastAsia="SimSun"/>
          <w:lang w:eastAsia="zh-CN"/>
        </w:rPr>
        <w:t>3.</w:t>
      </w:r>
      <w:r w:rsidRPr="00042036">
        <w:rPr>
          <w:rFonts w:eastAsia="SimSun"/>
          <w:lang w:eastAsia="zh-CN"/>
        </w:rPr>
        <w:tab/>
        <w:t>The AMF sends an Nsmf_PDUSession_CreateSMContext request message (the PDU session ID, requested S-NSSAI#1, S-NSSAI#2, SM NAS container) to the SMF. The SMF determines that the PDU session is associated with both S-NSSAI#1 and S-NSSAI#2.</w:t>
      </w:r>
    </w:p>
    <w:p w14:paraId="2BA59592" w14:textId="77777777" w:rsidR="00E50A63" w:rsidRPr="00042036" w:rsidRDefault="00E50A63" w:rsidP="00E50A63">
      <w:pPr>
        <w:pStyle w:val="B1"/>
        <w:rPr>
          <w:rFonts w:eastAsia="SimSun"/>
          <w:lang w:eastAsia="zh-CN"/>
        </w:rPr>
      </w:pPr>
      <w:r w:rsidRPr="00042036">
        <w:rPr>
          <w:rFonts w:eastAsia="SimSun"/>
          <w:lang w:eastAsia="zh-CN"/>
        </w:rPr>
        <w:t>4.</w:t>
      </w:r>
      <w:r w:rsidRPr="00042036">
        <w:rPr>
          <w:rFonts w:eastAsia="SimSun"/>
          <w:lang w:eastAsia="zh-CN"/>
        </w:rPr>
        <w:tab/>
        <w:t>The SMF creates the N4 session to update the N4 session information in the UPF.</w:t>
      </w:r>
    </w:p>
    <w:p w14:paraId="0A67BF1C" w14:textId="77777777" w:rsidR="00E50A63" w:rsidRPr="00042036" w:rsidRDefault="00E50A63" w:rsidP="00E50A63">
      <w:pPr>
        <w:pStyle w:val="B1"/>
        <w:rPr>
          <w:rFonts w:eastAsia="SimSun"/>
          <w:lang w:eastAsia="zh-CN"/>
        </w:rPr>
      </w:pPr>
      <w:r w:rsidRPr="00042036">
        <w:rPr>
          <w:rFonts w:eastAsia="SimSun"/>
          <w:lang w:eastAsia="zh-CN"/>
        </w:rPr>
        <w:t>5.</w:t>
      </w:r>
      <w:r w:rsidRPr="00042036">
        <w:rPr>
          <w:rFonts w:eastAsia="SimSun"/>
          <w:lang w:eastAsia="zh-CN"/>
        </w:rPr>
        <w:tab/>
        <w:t>The SMF sends a Nsmf_PDUSession_CreateSMContext response message to AMF.</w:t>
      </w:r>
    </w:p>
    <w:p w14:paraId="491B4A12" w14:textId="77777777" w:rsidR="00E50A63" w:rsidRPr="00042036" w:rsidRDefault="00E50A63" w:rsidP="00E50A63">
      <w:pPr>
        <w:pStyle w:val="B1"/>
        <w:rPr>
          <w:rFonts w:eastAsia="SimSun"/>
          <w:lang w:eastAsia="zh-CN"/>
        </w:rPr>
      </w:pPr>
      <w:r w:rsidRPr="00042036">
        <w:rPr>
          <w:rFonts w:eastAsia="SimSun"/>
          <w:lang w:eastAsia="zh-CN"/>
        </w:rPr>
        <w:t>6.</w:t>
      </w:r>
      <w:r w:rsidRPr="00042036">
        <w:rPr>
          <w:rFonts w:eastAsia="SimSun"/>
          <w:lang w:eastAsia="zh-CN"/>
        </w:rPr>
        <w:tab/>
        <w:t>The SMF sends Namf_Communication_N1N2MessageTransfer(PDU session ID, N2 SM Information) to the AMF. The N2 SM information includes the S-NSSAI#2 received from the AMF.</w:t>
      </w:r>
    </w:p>
    <w:p w14:paraId="36F57785" w14:textId="77777777" w:rsidR="00E50A63" w:rsidRPr="00042036" w:rsidRDefault="00E50A63" w:rsidP="00E50A63">
      <w:pPr>
        <w:pStyle w:val="B1"/>
        <w:rPr>
          <w:rFonts w:eastAsia="SimSun"/>
          <w:lang w:eastAsia="zh-CN"/>
        </w:rPr>
      </w:pPr>
      <w:r w:rsidRPr="00042036">
        <w:rPr>
          <w:rFonts w:eastAsia="SimSun"/>
          <w:lang w:eastAsia="zh-CN"/>
        </w:rPr>
        <w:t>7.</w:t>
      </w:r>
      <w:r w:rsidRPr="00042036">
        <w:rPr>
          <w:rFonts w:eastAsia="SimSun"/>
          <w:lang w:eastAsia="zh-CN"/>
        </w:rPr>
        <w:tab/>
        <w:t>The AMF sends the N2 message to the RAN node, including the N2 SM information.</w:t>
      </w:r>
    </w:p>
    <w:p w14:paraId="01F70123" w14:textId="77777777" w:rsidR="00E50A63" w:rsidRPr="00042036" w:rsidRDefault="00E50A63" w:rsidP="00E50A63">
      <w:pPr>
        <w:pStyle w:val="B1"/>
        <w:rPr>
          <w:rFonts w:eastAsia="SimSun"/>
          <w:lang w:eastAsia="zh-CN"/>
        </w:rPr>
      </w:pPr>
      <w:r w:rsidRPr="00042036">
        <w:rPr>
          <w:rFonts w:eastAsia="SimSun"/>
          <w:lang w:eastAsia="zh-CN"/>
        </w:rPr>
        <w:t>8.</w:t>
      </w:r>
      <w:r w:rsidRPr="00042036">
        <w:rPr>
          <w:rFonts w:eastAsia="SimSun"/>
          <w:lang w:eastAsia="zh-CN"/>
        </w:rPr>
        <w:tab/>
        <w:t>The rest steps in PDU Session establishment procedure are performed.</w:t>
      </w:r>
    </w:p>
    <w:p w14:paraId="4AD80814" w14:textId="7F338387" w:rsidR="0050783A" w:rsidRPr="00042036" w:rsidRDefault="0050783A" w:rsidP="00C86DBB">
      <w:pPr>
        <w:pStyle w:val="Heading3"/>
        <w:rPr>
          <w:lang w:eastAsia="ja-JP"/>
        </w:rPr>
      </w:pPr>
      <w:bookmarkStart w:id="220" w:name="_Toc104302383"/>
      <w:bookmarkStart w:id="221" w:name="_Toc104359348"/>
      <w:bookmarkStart w:id="222" w:name="_Toc112923163"/>
      <w:bookmarkStart w:id="223" w:name="_Toc112923799"/>
      <w:r w:rsidRPr="00042036">
        <w:rPr>
          <w:lang w:eastAsia="ja-JP"/>
        </w:rPr>
        <w:t>6.</w:t>
      </w:r>
      <w:r w:rsidR="00C01E36" w:rsidRPr="00042036">
        <w:rPr>
          <w:lang w:eastAsia="ja-JP"/>
        </w:rPr>
        <w:t>1</w:t>
      </w:r>
      <w:r w:rsidRPr="00042036">
        <w:rPr>
          <w:lang w:eastAsia="ja-JP"/>
        </w:rPr>
        <w:t>.4</w:t>
      </w:r>
      <w:r w:rsidRPr="00042036">
        <w:rPr>
          <w:lang w:eastAsia="ja-JP"/>
        </w:rPr>
        <w:tab/>
        <w:t>Impacts on existing entities and interfaces</w:t>
      </w:r>
      <w:bookmarkEnd w:id="213"/>
      <w:bookmarkEnd w:id="214"/>
      <w:bookmarkEnd w:id="218"/>
      <w:bookmarkEnd w:id="219"/>
      <w:bookmarkEnd w:id="220"/>
      <w:bookmarkEnd w:id="221"/>
      <w:bookmarkEnd w:id="222"/>
      <w:bookmarkEnd w:id="223"/>
    </w:p>
    <w:p w14:paraId="0180F227" w14:textId="0F3782F8" w:rsidR="0050783A" w:rsidRPr="00042036" w:rsidRDefault="0050783A" w:rsidP="00320611">
      <w:pPr>
        <w:rPr>
          <w:lang w:eastAsia="ja-JP"/>
        </w:rPr>
      </w:pPr>
      <w:r w:rsidRPr="00042036">
        <w:rPr>
          <w:lang w:eastAsia="ja-JP"/>
        </w:rPr>
        <w:t>AMF</w:t>
      </w:r>
      <w:r w:rsidR="00E50A63" w:rsidRPr="00042036">
        <w:rPr>
          <w:lang w:eastAsia="ja-JP"/>
        </w:rPr>
        <w:t>:</w:t>
      </w:r>
    </w:p>
    <w:p w14:paraId="3F85643C" w14:textId="77777777" w:rsidR="00E50A63" w:rsidRPr="00042036" w:rsidRDefault="00E50A63" w:rsidP="00E50A63">
      <w:pPr>
        <w:pStyle w:val="B1"/>
        <w:rPr>
          <w:noProof/>
        </w:rPr>
      </w:pPr>
      <w:r w:rsidRPr="00042036">
        <w:rPr>
          <w:rFonts w:eastAsiaTheme="minorEastAsia"/>
          <w:noProof/>
          <w:lang w:eastAsia="zh-CN"/>
        </w:rPr>
        <w:t>-</w:t>
      </w:r>
      <w:r w:rsidRPr="00042036">
        <w:rPr>
          <w:rFonts w:eastAsiaTheme="minorEastAsia"/>
          <w:noProof/>
          <w:lang w:eastAsia="zh-CN"/>
        </w:rPr>
        <w:tab/>
        <w:t>supp</w:t>
      </w:r>
      <w:r w:rsidRPr="00042036">
        <w:rPr>
          <w:noProof/>
        </w:rPr>
        <w:t>ort two S-NSSAIs associated with one PDU session for non roaming case</w:t>
      </w:r>
    </w:p>
    <w:p w14:paraId="4AD66815" w14:textId="5FA811B9" w:rsidR="0050783A" w:rsidRPr="00042036" w:rsidRDefault="0050783A" w:rsidP="00320611">
      <w:pPr>
        <w:rPr>
          <w:lang w:eastAsia="ja-JP"/>
        </w:rPr>
      </w:pPr>
      <w:r w:rsidRPr="00042036">
        <w:rPr>
          <w:lang w:eastAsia="ja-JP"/>
        </w:rPr>
        <w:t>SMF</w:t>
      </w:r>
      <w:r w:rsidR="00E50A63" w:rsidRPr="00042036">
        <w:rPr>
          <w:lang w:eastAsia="ja-JP"/>
        </w:rPr>
        <w:t>/I-SMF:</w:t>
      </w:r>
    </w:p>
    <w:p w14:paraId="26C19B90" w14:textId="77777777" w:rsidR="00E50A63" w:rsidRPr="00042036" w:rsidRDefault="00E50A63" w:rsidP="00E50A63">
      <w:pPr>
        <w:pStyle w:val="B1"/>
      </w:pPr>
      <w:r w:rsidRPr="00042036">
        <w:rPr>
          <w:noProof/>
          <w:lang w:eastAsia="ko-KR"/>
        </w:rPr>
        <w:t>-</w:t>
      </w:r>
      <w:r w:rsidRPr="00042036">
        <w:rPr>
          <w:noProof/>
          <w:lang w:eastAsia="ko-KR"/>
        </w:rPr>
        <w:tab/>
      </w:r>
      <w:r w:rsidRPr="00042036">
        <w:rPr>
          <w:noProof/>
        </w:rPr>
        <w:t>support two S-NSSAIs associated with one PDU session for non roaming case</w:t>
      </w:r>
    </w:p>
    <w:p w14:paraId="1E63C406" w14:textId="4DBCD7CC" w:rsidR="0050783A" w:rsidRPr="00042036" w:rsidRDefault="0050783A" w:rsidP="00320611">
      <w:pPr>
        <w:rPr>
          <w:lang w:eastAsia="ja-JP"/>
        </w:rPr>
      </w:pPr>
      <w:r w:rsidRPr="00042036">
        <w:rPr>
          <w:lang w:eastAsia="ja-JP"/>
        </w:rPr>
        <w:t>UPF</w:t>
      </w:r>
      <w:r w:rsidR="00E50A63" w:rsidRPr="00042036">
        <w:rPr>
          <w:lang w:eastAsia="ja-JP"/>
        </w:rPr>
        <w:t>:</w:t>
      </w:r>
    </w:p>
    <w:p w14:paraId="4808A890" w14:textId="77777777" w:rsidR="00E50A63" w:rsidRPr="00042036" w:rsidRDefault="00E50A63" w:rsidP="00E50A63">
      <w:pPr>
        <w:pStyle w:val="B1"/>
      </w:pPr>
      <w:r w:rsidRPr="00042036">
        <w:rPr>
          <w:noProof/>
          <w:lang w:eastAsia="ko-KR"/>
        </w:rPr>
        <w:t>-</w:t>
      </w:r>
      <w:r w:rsidRPr="00042036">
        <w:rPr>
          <w:noProof/>
          <w:lang w:eastAsia="ko-KR"/>
        </w:rPr>
        <w:tab/>
      </w:r>
      <w:r w:rsidRPr="00042036">
        <w:rPr>
          <w:noProof/>
        </w:rPr>
        <w:t>support two S-NSSAIs associated with one PDU session for non roaming case</w:t>
      </w:r>
    </w:p>
    <w:p w14:paraId="7463E9AD" w14:textId="60AF9509" w:rsidR="0050783A" w:rsidRPr="00042036" w:rsidRDefault="0050783A" w:rsidP="00320611">
      <w:pPr>
        <w:rPr>
          <w:lang w:eastAsia="ja-JP"/>
        </w:rPr>
      </w:pPr>
      <w:r w:rsidRPr="00042036">
        <w:rPr>
          <w:lang w:eastAsia="ja-JP"/>
        </w:rPr>
        <w:t>NG-RAN</w:t>
      </w:r>
      <w:r w:rsidR="00E50A63" w:rsidRPr="00042036">
        <w:rPr>
          <w:lang w:eastAsia="ja-JP"/>
        </w:rPr>
        <w:t>:</w:t>
      </w:r>
      <w:r w:rsidRPr="00042036">
        <w:rPr>
          <w:lang w:eastAsia="ja-JP"/>
        </w:rPr>
        <w:t xml:space="preserve"> (TBD)</w:t>
      </w:r>
    </w:p>
    <w:p w14:paraId="4049AC1D" w14:textId="77777777" w:rsidR="00E50A63" w:rsidRPr="00042036" w:rsidRDefault="00E50A63" w:rsidP="00E50A63">
      <w:r w:rsidRPr="00042036">
        <w:t>UE: None</w:t>
      </w:r>
    </w:p>
    <w:p w14:paraId="3F1AD509" w14:textId="54D8165F" w:rsidR="003167A3" w:rsidRPr="00042036" w:rsidRDefault="003167A3" w:rsidP="003B60FA">
      <w:pPr>
        <w:pStyle w:val="Heading2"/>
        <w:rPr>
          <w:lang w:eastAsia="ja-JP"/>
        </w:rPr>
      </w:pPr>
      <w:bookmarkStart w:id="224" w:name="_Toc104302384"/>
      <w:bookmarkStart w:id="225" w:name="_Toc104359349"/>
      <w:bookmarkStart w:id="226" w:name="_Toc112923164"/>
      <w:bookmarkStart w:id="227" w:name="_Toc112923800"/>
      <w:r w:rsidRPr="00042036">
        <w:rPr>
          <w:lang w:eastAsia="zh-CN"/>
        </w:rPr>
        <w:lastRenderedPageBreak/>
        <w:t>6.</w:t>
      </w:r>
      <w:r w:rsidR="001940AB" w:rsidRPr="00042036">
        <w:rPr>
          <w:lang w:eastAsia="zh-CN"/>
        </w:rPr>
        <w:t>2</w:t>
      </w:r>
      <w:r w:rsidRPr="00042036">
        <w:rPr>
          <w:lang w:eastAsia="ko-KR"/>
        </w:rPr>
        <w:tab/>
      </w:r>
      <w:r w:rsidRPr="00042036">
        <w:rPr>
          <w:lang w:eastAsia="ja-JP"/>
        </w:rPr>
        <w:t>Solution</w:t>
      </w:r>
      <w:r w:rsidRPr="00042036">
        <w:rPr>
          <w:lang w:eastAsia="zh-CN"/>
        </w:rPr>
        <w:t xml:space="preserve"> #</w:t>
      </w:r>
      <w:r w:rsidR="001940AB" w:rsidRPr="00042036">
        <w:rPr>
          <w:lang w:eastAsia="zh-CN"/>
        </w:rPr>
        <w:t>2</w:t>
      </w:r>
      <w:r w:rsidRPr="00042036">
        <w:rPr>
          <w:lang w:eastAsia="ja-JP"/>
        </w:rPr>
        <w:t xml:space="preserve">: </w:t>
      </w:r>
      <w:r w:rsidRPr="00042036">
        <w:rPr>
          <w:lang w:eastAsia="ko-KR"/>
        </w:rPr>
        <w:t>Slice Re-mapping Capabilities for Network Slice Service Continuity</w:t>
      </w:r>
      <w:bookmarkEnd w:id="224"/>
      <w:bookmarkEnd w:id="225"/>
      <w:bookmarkEnd w:id="226"/>
      <w:bookmarkEnd w:id="227"/>
    </w:p>
    <w:p w14:paraId="036B9A68" w14:textId="00DF298F" w:rsidR="003167A3" w:rsidRPr="00042036" w:rsidRDefault="003167A3" w:rsidP="00C86DBB">
      <w:pPr>
        <w:pStyle w:val="Heading3"/>
        <w:rPr>
          <w:lang w:eastAsia="ko-KR"/>
        </w:rPr>
      </w:pPr>
      <w:bookmarkStart w:id="228" w:name="_Toc104302385"/>
      <w:bookmarkStart w:id="229" w:name="_Toc104359350"/>
      <w:bookmarkStart w:id="230" w:name="_Toc112923165"/>
      <w:bookmarkStart w:id="231" w:name="_Toc112923801"/>
      <w:r w:rsidRPr="00042036">
        <w:rPr>
          <w:lang w:eastAsia="ko-KR"/>
        </w:rPr>
        <w:t>6.</w:t>
      </w:r>
      <w:r w:rsidR="001940AB" w:rsidRPr="00042036">
        <w:rPr>
          <w:lang w:eastAsia="ko-KR"/>
        </w:rPr>
        <w:t>2</w:t>
      </w:r>
      <w:r w:rsidRPr="00042036">
        <w:rPr>
          <w:lang w:eastAsia="ko-KR"/>
        </w:rPr>
        <w:t>.1</w:t>
      </w:r>
      <w:r w:rsidRPr="00042036">
        <w:rPr>
          <w:lang w:eastAsia="ko-KR"/>
        </w:rPr>
        <w:tab/>
        <w:t>Introduction</w:t>
      </w:r>
      <w:bookmarkEnd w:id="228"/>
      <w:bookmarkEnd w:id="229"/>
      <w:bookmarkEnd w:id="230"/>
      <w:bookmarkEnd w:id="231"/>
    </w:p>
    <w:p w14:paraId="520F3CFB" w14:textId="028EC87A" w:rsidR="003167A3" w:rsidRPr="00042036" w:rsidRDefault="00320611" w:rsidP="00320611">
      <w:pPr>
        <w:rPr>
          <w:lang w:eastAsia="ko-KR"/>
        </w:rPr>
      </w:pPr>
      <w:r w:rsidRPr="00042036">
        <w:rPr>
          <w:lang w:eastAsia="ko-KR"/>
        </w:rPr>
        <w:t>The solution addresses the Key Issue #1: Support of network slice service continuity.</w:t>
      </w:r>
    </w:p>
    <w:p w14:paraId="2DA341AD" w14:textId="0C4A0DC5" w:rsidR="003167A3" w:rsidRPr="00042036" w:rsidRDefault="003167A3" w:rsidP="00C86DBB">
      <w:pPr>
        <w:pStyle w:val="Heading3"/>
        <w:rPr>
          <w:lang w:eastAsia="ja-JP"/>
        </w:rPr>
      </w:pPr>
      <w:bookmarkStart w:id="232" w:name="_Toc104302386"/>
      <w:bookmarkStart w:id="233" w:name="_Toc104359351"/>
      <w:bookmarkStart w:id="234" w:name="_Toc112923166"/>
      <w:bookmarkStart w:id="235" w:name="_Toc112923802"/>
      <w:r w:rsidRPr="00042036">
        <w:rPr>
          <w:lang w:eastAsia="ja-JP"/>
        </w:rPr>
        <w:t>6.</w:t>
      </w:r>
      <w:r w:rsidR="001940AB" w:rsidRPr="00042036">
        <w:rPr>
          <w:lang w:eastAsia="ja-JP"/>
        </w:rPr>
        <w:t>2</w:t>
      </w:r>
      <w:r w:rsidRPr="00042036">
        <w:rPr>
          <w:lang w:eastAsia="ja-JP"/>
        </w:rPr>
        <w:t>.2</w:t>
      </w:r>
      <w:r w:rsidRPr="00042036">
        <w:rPr>
          <w:lang w:eastAsia="ja-JP"/>
        </w:rPr>
        <w:tab/>
        <w:t>Functional Description</w:t>
      </w:r>
      <w:bookmarkEnd w:id="232"/>
      <w:bookmarkEnd w:id="233"/>
      <w:bookmarkEnd w:id="234"/>
      <w:bookmarkEnd w:id="235"/>
    </w:p>
    <w:p w14:paraId="6B1B512D" w14:textId="0C83E85C" w:rsidR="003167A3" w:rsidRPr="00042036" w:rsidRDefault="00320611" w:rsidP="00320611">
      <w:r w:rsidRPr="00042036">
        <w:t>The solution provides a mechanism to determine a re-mapped slice for a network slice that requires slice re-mapping due to an overload, planned maintenance, etc. and to move ongoing PDU sessions to the re-mapped slice.</w:t>
      </w:r>
      <w:r w:rsidR="00D2639C" w:rsidRPr="00042036">
        <w:t xml:space="preserve"> The solution can be applied to the scenario 1b) and 1c).</w:t>
      </w:r>
    </w:p>
    <w:p w14:paraId="114E9725" w14:textId="0FFF089A" w:rsidR="003167A3" w:rsidRPr="00042036" w:rsidRDefault="003167A3" w:rsidP="00C86DBB">
      <w:pPr>
        <w:pStyle w:val="Heading3"/>
        <w:rPr>
          <w:lang w:eastAsia="ja-JP"/>
        </w:rPr>
      </w:pPr>
      <w:bookmarkStart w:id="236" w:name="_Toc104302387"/>
      <w:bookmarkStart w:id="237" w:name="_Toc104359352"/>
      <w:bookmarkStart w:id="238" w:name="_Toc112923167"/>
      <w:bookmarkStart w:id="239" w:name="_Toc112923803"/>
      <w:r w:rsidRPr="00042036">
        <w:rPr>
          <w:lang w:eastAsia="ja-JP"/>
        </w:rPr>
        <w:t>6.</w:t>
      </w:r>
      <w:r w:rsidR="001940AB" w:rsidRPr="00042036">
        <w:rPr>
          <w:lang w:eastAsia="ja-JP"/>
        </w:rPr>
        <w:t>2</w:t>
      </w:r>
      <w:r w:rsidRPr="00042036">
        <w:rPr>
          <w:lang w:eastAsia="ja-JP"/>
        </w:rPr>
        <w:t>.3</w:t>
      </w:r>
      <w:r w:rsidRPr="00042036">
        <w:rPr>
          <w:lang w:eastAsia="ja-JP"/>
        </w:rPr>
        <w:tab/>
        <w:t>Procedures</w:t>
      </w:r>
      <w:bookmarkEnd w:id="236"/>
      <w:bookmarkEnd w:id="237"/>
      <w:bookmarkEnd w:id="238"/>
      <w:bookmarkEnd w:id="239"/>
    </w:p>
    <w:p w14:paraId="0F092BD4" w14:textId="42415AD0" w:rsidR="003167A3" w:rsidRPr="00042036" w:rsidRDefault="003167A3" w:rsidP="00C86DBB">
      <w:pPr>
        <w:pStyle w:val="Heading4"/>
      </w:pPr>
      <w:bookmarkStart w:id="240" w:name="_Toc104302388"/>
      <w:bookmarkStart w:id="241" w:name="_Toc104359353"/>
      <w:bookmarkStart w:id="242" w:name="_Toc112923804"/>
      <w:r w:rsidRPr="00042036">
        <w:rPr>
          <w:lang w:eastAsia="ja-JP"/>
        </w:rPr>
        <w:t>6.</w:t>
      </w:r>
      <w:r w:rsidR="001940AB" w:rsidRPr="00042036">
        <w:rPr>
          <w:lang w:eastAsia="ja-JP"/>
        </w:rPr>
        <w:t>2</w:t>
      </w:r>
      <w:r w:rsidRPr="00042036">
        <w:rPr>
          <w:lang w:eastAsia="ja-JP"/>
        </w:rPr>
        <w:t>.3.</w:t>
      </w:r>
      <w:r w:rsidR="001940AB" w:rsidRPr="00042036">
        <w:rPr>
          <w:lang w:eastAsia="ja-JP"/>
        </w:rPr>
        <w:t>1</w:t>
      </w:r>
      <w:r w:rsidRPr="00042036">
        <w:rPr>
          <w:lang w:eastAsia="ja-JP"/>
        </w:rPr>
        <w:tab/>
        <w:t>General</w:t>
      </w:r>
      <w:bookmarkEnd w:id="240"/>
      <w:bookmarkEnd w:id="241"/>
      <w:bookmarkEnd w:id="242"/>
    </w:p>
    <w:p w14:paraId="7E0708B5" w14:textId="77777777" w:rsidR="00320611" w:rsidRPr="00042036" w:rsidRDefault="00320611" w:rsidP="00320611">
      <w:pPr>
        <w:rPr>
          <w:lang w:eastAsia="ko-KR"/>
        </w:rPr>
      </w:pPr>
      <w:r w:rsidRPr="00042036">
        <w:rPr>
          <w:lang w:eastAsia="ko-KR"/>
        </w:rPr>
        <w:t>During a registration procedure, AMF selects PCF that supports slice re-mapping and obtain an information for slice re-mapping. A call flow for slice re-mapping policy at registration procedure is shown in Figure 6.2.3.2-1.</w:t>
      </w:r>
    </w:p>
    <w:p w14:paraId="78D50716" w14:textId="22ABE214" w:rsidR="00320611" w:rsidRPr="00042036" w:rsidRDefault="00320611" w:rsidP="00320611">
      <w:pPr>
        <w:rPr>
          <w:lang w:eastAsia="ko-KR"/>
        </w:rPr>
      </w:pPr>
      <w:r w:rsidRPr="00042036">
        <w:rPr>
          <w:lang w:eastAsia="ko-KR"/>
        </w:rPr>
        <w:t>When a network slice that requires slice re-mapping occurs, AMF obtain a remapped S-NSSAI for each PDU session that is associated with a network slice that requires slice re-mapping</w:t>
      </w:r>
      <w:r w:rsidR="00D2639C" w:rsidRPr="00042036">
        <w:rPr>
          <w:lang w:eastAsia="ko-KR"/>
        </w:rPr>
        <w:t xml:space="preserve"> either via PCF or via AMF itself</w:t>
      </w:r>
      <w:r w:rsidRPr="00042036">
        <w:rPr>
          <w:lang w:eastAsia="ko-KR"/>
        </w:rPr>
        <w:t xml:space="preserve">. Once a re-mapped slice </w:t>
      </w:r>
      <w:r w:rsidR="00D2639C" w:rsidRPr="00042036">
        <w:rPr>
          <w:lang w:eastAsia="ko-KR"/>
        </w:rPr>
        <w:t xml:space="preserve">is selected </w:t>
      </w:r>
      <w:r w:rsidRPr="00042036">
        <w:rPr>
          <w:lang w:eastAsia="ko-KR"/>
        </w:rPr>
        <w:t>for the network slice that requires slice re-mapping, for each old PDU session associated with the network slice that requires slice re-mapping, AMF may interact with SMF to change the S-NSSAI of the PDU session. A call flow for changing S-NSSAI of PDU session is shown in Figure 6.2.3.3-1.</w:t>
      </w:r>
    </w:p>
    <w:p w14:paraId="7B3915BD" w14:textId="46A2E109" w:rsidR="003167A3" w:rsidRPr="00042036" w:rsidRDefault="003167A3" w:rsidP="00C86DBB">
      <w:pPr>
        <w:pStyle w:val="Heading4"/>
      </w:pPr>
      <w:bookmarkStart w:id="243" w:name="_Toc104302389"/>
      <w:bookmarkStart w:id="244" w:name="_Toc104359354"/>
      <w:bookmarkStart w:id="245" w:name="_Toc112923805"/>
      <w:r w:rsidRPr="00042036">
        <w:rPr>
          <w:lang w:eastAsia="ja-JP"/>
        </w:rPr>
        <w:t>6.</w:t>
      </w:r>
      <w:r w:rsidR="001940AB" w:rsidRPr="00042036">
        <w:rPr>
          <w:lang w:eastAsia="ja-JP"/>
        </w:rPr>
        <w:t>2</w:t>
      </w:r>
      <w:r w:rsidRPr="00042036">
        <w:rPr>
          <w:lang w:eastAsia="ja-JP"/>
        </w:rPr>
        <w:t>.3.</w:t>
      </w:r>
      <w:r w:rsidR="001940AB" w:rsidRPr="00042036">
        <w:rPr>
          <w:lang w:eastAsia="ja-JP"/>
        </w:rPr>
        <w:t>2</w:t>
      </w:r>
      <w:r w:rsidRPr="00042036">
        <w:rPr>
          <w:lang w:eastAsia="ja-JP"/>
        </w:rPr>
        <w:tab/>
        <w:t>Registration</w:t>
      </w:r>
      <w:bookmarkEnd w:id="243"/>
      <w:bookmarkEnd w:id="244"/>
      <w:bookmarkEnd w:id="245"/>
    </w:p>
    <w:p w14:paraId="5803FE34" w14:textId="77777777" w:rsidR="003167A3" w:rsidRPr="00042036" w:rsidRDefault="003167A3" w:rsidP="003B60FA">
      <w:pPr>
        <w:pStyle w:val="TH"/>
        <w:rPr>
          <w:rFonts w:eastAsia="Malgun Gothic"/>
        </w:rPr>
      </w:pPr>
      <w:r w:rsidRPr="00042036">
        <w:rPr>
          <w:rFonts w:eastAsia="Malgun Gothic"/>
        </w:rPr>
        <w:object w:dxaOrig="8956" w:dyaOrig="5986" w14:anchorId="6C756B4C">
          <v:shape id="_x0000_i1027" type="#_x0000_t75" style="width:447pt;height:300pt" o:ole="">
            <v:imagedata r:id="rId17" o:title=""/>
          </v:shape>
          <o:OLEObject Type="Embed" ProgID="Visio.Drawing.15" ShapeID="_x0000_i1027" DrawAspect="Content" ObjectID="_1723979080" r:id="rId18"/>
        </w:object>
      </w:r>
    </w:p>
    <w:p w14:paraId="2C3BE530" w14:textId="1F6F37FC" w:rsidR="003167A3" w:rsidRPr="00042036" w:rsidRDefault="003167A3" w:rsidP="003B60FA">
      <w:pPr>
        <w:pStyle w:val="TF"/>
        <w:rPr>
          <w:rFonts w:eastAsia="Malgun Gothic"/>
        </w:rPr>
      </w:pPr>
      <w:r w:rsidRPr="00042036">
        <w:rPr>
          <w:rFonts w:eastAsia="Malgun Gothic"/>
        </w:rPr>
        <w:t>Figure 6.</w:t>
      </w:r>
      <w:r w:rsidR="001940AB" w:rsidRPr="00042036">
        <w:rPr>
          <w:rFonts w:eastAsia="Malgun Gothic"/>
        </w:rPr>
        <w:t>2</w:t>
      </w:r>
      <w:r w:rsidRPr="00042036">
        <w:rPr>
          <w:rFonts w:eastAsia="Malgun Gothic"/>
        </w:rPr>
        <w:t>.3.</w:t>
      </w:r>
      <w:r w:rsidR="001940AB" w:rsidRPr="00042036">
        <w:rPr>
          <w:rFonts w:eastAsia="Malgun Gothic"/>
        </w:rPr>
        <w:t>2</w:t>
      </w:r>
      <w:r w:rsidRPr="00042036">
        <w:rPr>
          <w:rFonts w:eastAsia="Malgun Gothic"/>
        </w:rPr>
        <w:t>-1: Slice re-mapping policy at registration</w:t>
      </w:r>
      <w:r w:rsidRPr="00042036">
        <w:rPr>
          <w:rFonts w:eastAsia="Malgun Gothic"/>
          <w:bCs/>
        </w:rPr>
        <w:t xml:space="preserve"> procedure</w:t>
      </w:r>
    </w:p>
    <w:p w14:paraId="10D4232E" w14:textId="7AE5BBFA" w:rsidR="003167A3" w:rsidRPr="00042036" w:rsidRDefault="002B2F67" w:rsidP="003B60FA">
      <w:pPr>
        <w:pStyle w:val="B1"/>
        <w:rPr>
          <w:rFonts w:eastAsia="Malgun Gothic"/>
        </w:rPr>
      </w:pPr>
      <w:r w:rsidRPr="00042036">
        <w:rPr>
          <w:rFonts w:eastAsia="Malgun Gothic"/>
        </w:rPr>
        <w:t>1.</w:t>
      </w:r>
      <w:r w:rsidRPr="00042036">
        <w:rPr>
          <w:rFonts w:eastAsia="Malgun Gothic"/>
        </w:rPr>
        <w:tab/>
      </w:r>
      <w:r w:rsidR="003167A3" w:rsidRPr="00042036">
        <w:rPr>
          <w:rFonts w:eastAsia="Malgun Gothic"/>
        </w:rPr>
        <w:t>A UE triggers registration with the network.</w:t>
      </w:r>
    </w:p>
    <w:p w14:paraId="35564CCA" w14:textId="3493449B" w:rsidR="003167A3" w:rsidRPr="00042036" w:rsidRDefault="002B2F67" w:rsidP="003B60FA">
      <w:pPr>
        <w:pStyle w:val="B1"/>
        <w:rPr>
          <w:rFonts w:eastAsia="Malgun Gothic"/>
        </w:rPr>
      </w:pPr>
      <w:r w:rsidRPr="00042036">
        <w:rPr>
          <w:rFonts w:eastAsia="Malgun Gothic"/>
        </w:rPr>
        <w:t>2.</w:t>
      </w:r>
      <w:r w:rsidRPr="00042036">
        <w:rPr>
          <w:rFonts w:eastAsia="Malgun Gothic"/>
        </w:rPr>
        <w:tab/>
      </w:r>
      <w:r w:rsidR="003167A3" w:rsidRPr="00042036">
        <w:rPr>
          <w:rFonts w:eastAsia="Malgun Gothic"/>
        </w:rPr>
        <w:t>The AMF may interact with AUSF and UDM according to clause</w:t>
      </w:r>
      <w:r w:rsidRPr="00042036">
        <w:rPr>
          <w:rFonts w:eastAsia="Malgun Gothic"/>
        </w:rPr>
        <w:t> </w:t>
      </w:r>
      <w:r w:rsidR="003167A3" w:rsidRPr="00042036">
        <w:rPr>
          <w:rFonts w:eastAsia="Malgun Gothic"/>
        </w:rPr>
        <w:t xml:space="preserve">4.2.2.2.2 in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5</w:t>
      </w:r>
      <w:r w:rsidR="003167A3" w:rsidRPr="00042036">
        <w:rPr>
          <w:rFonts w:eastAsia="Malgun Gothic"/>
        </w:rPr>
        <w:t>].</w:t>
      </w:r>
    </w:p>
    <w:p w14:paraId="4ACCBA3F" w14:textId="4F6266BD" w:rsidR="003167A3" w:rsidRPr="00042036" w:rsidRDefault="002B2F67" w:rsidP="003B60FA">
      <w:pPr>
        <w:pStyle w:val="B1"/>
        <w:rPr>
          <w:rFonts w:eastAsia="SimSun"/>
          <w:lang w:eastAsia="zh-CN"/>
        </w:rPr>
      </w:pPr>
      <w:r w:rsidRPr="00042036">
        <w:rPr>
          <w:rFonts w:eastAsia="Malgun Gothic"/>
          <w:lang w:eastAsia="zh-CN"/>
        </w:rPr>
        <w:lastRenderedPageBreak/>
        <w:t>3.</w:t>
      </w:r>
      <w:r w:rsidRPr="00042036">
        <w:rPr>
          <w:rFonts w:eastAsia="Malgun Gothic"/>
          <w:lang w:eastAsia="zh-CN"/>
        </w:rPr>
        <w:tab/>
      </w:r>
      <w:r w:rsidR="003167A3" w:rsidRPr="00042036">
        <w:rPr>
          <w:rFonts w:eastAsia="Malgun Gothic"/>
          <w:lang w:eastAsia="zh-CN"/>
        </w:rPr>
        <w:t>If the AMF decides to perform PCF discovery and selection and i</w:t>
      </w:r>
      <w:r w:rsidR="003167A3" w:rsidRPr="00042036">
        <w:rPr>
          <w:rFonts w:eastAsia="Malgun Gothic"/>
        </w:rPr>
        <w:t>f the AMF supports slice re-mapping, the AMF may select PCF that supports slice re-mapping by utilizing NRF or local configuration.</w:t>
      </w:r>
    </w:p>
    <w:p w14:paraId="69C0410C" w14:textId="1A908150" w:rsidR="003167A3" w:rsidRPr="00042036" w:rsidRDefault="002B2F67" w:rsidP="003B60FA">
      <w:pPr>
        <w:pStyle w:val="B1"/>
        <w:rPr>
          <w:rFonts w:eastAsia="Malgun Gothic"/>
        </w:rPr>
      </w:pPr>
      <w:r w:rsidRPr="00042036">
        <w:rPr>
          <w:rFonts w:eastAsia="Malgun Gothic"/>
        </w:rPr>
        <w:t>4.</w:t>
      </w:r>
      <w:r w:rsidRPr="00042036">
        <w:rPr>
          <w:rFonts w:eastAsia="Malgun Gothic"/>
        </w:rPr>
        <w:tab/>
      </w:r>
      <w:r w:rsidR="003167A3" w:rsidRPr="00042036">
        <w:rPr>
          <w:rFonts w:eastAsia="Malgun Gothic"/>
        </w:rPr>
        <w:t>The AMF may request PCF to obtain AM policy.</w:t>
      </w:r>
    </w:p>
    <w:p w14:paraId="0F8C5915" w14:textId="6E75CECF" w:rsidR="003167A3" w:rsidRPr="00042036" w:rsidRDefault="002B2F67" w:rsidP="003B60FA">
      <w:pPr>
        <w:pStyle w:val="B1"/>
        <w:rPr>
          <w:rFonts w:eastAsia="Malgun Gothic"/>
        </w:rPr>
      </w:pPr>
      <w:r w:rsidRPr="00042036">
        <w:rPr>
          <w:rFonts w:eastAsia="Malgun Gothic"/>
        </w:rPr>
        <w:t>5.</w:t>
      </w:r>
      <w:r w:rsidRPr="00042036">
        <w:rPr>
          <w:rFonts w:eastAsia="Malgun Gothic"/>
        </w:rPr>
        <w:tab/>
      </w:r>
      <w:r w:rsidR="003167A3" w:rsidRPr="00042036">
        <w:rPr>
          <w:rFonts w:eastAsia="Malgun Gothic"/>
        </w:rPr>
        <w:t xml:space="preserve">The PCF provides a policy including a PCR trigger </w:t>
      </w:r>
      <w:r w:rsidR="00D2639C" w:rsidRPr="00042036">
        <w:t xml:space="preserve">of slice re-mapping required </w:t>
      </w:r>
      <w:r w:rsidR="003167A3" w:rsidRPr="00042036">
        <w:rPr>
          <w:rFonts w:eastAsia="Malgun Gothic"/>
        </w:rPr>
        <w:t>that instructs the AMF to interact with PCF when a network slice that requires slice re-mapping occurs to AMF.</w:t>
      </w:r>
    </w:p>
    <w:p w14:paraId="5E9170E1" w14:textId="5319A864" w:rsidR="00D2639C" w:rsidRPr="00042036" w:rsidRDefault="00D2639C" w:rsidP="003B60FA">
      <w:pPr>
        <w:pStyle w:val="B1"/>
        <w:rPr>
          <w:rFonts w:eastAsia="Malgun Gothic"/>
        </w:rPr>
      </w:pPr>
      <w:r w:rsidRPr="00042036">
        <w:t>6.</w:t>
      </w:r>
      <w:r w:rsidR="00183667" w:rsidRPr="00042036">
        <w:tab/>
      </w:r>
      <w:r w:rsidRPr="00042036">
        <w:t>In the UE policy association procedure, the PCF provides a PCR trigger of change of re-mapped slice that instructs the AMF to interact with PCF when a new network slice for a slice that requires slice re-mapping is selected.</w:t>
      </w:r>
    </w:p>
    <w:p w14:paraId="16422770" w14:textId="7893C164" w:rsidR="003167A3" w:rsidRPr="00042036" w:rsidRDefault="00D2639C" w:rsidP="003B60FA">
      <w:pPr>
        <w:pStyle w:val="B1"/>
        <w:rPr>
          <w:rFonts w:eastAsia="SimSun"/>
          <w:lang w:eastAsia="zh-CN"/>
        </w:rPr>
      </w:pPr>
      <w:r w:rsidRPr="00042036">
        <w:rPr>
          <w:rFonts w:eastAsia="SimSun"/>
          <w:lang w:eastAsia="zh-CN"/>
        </w:rPr>
        <w:t>7</w:t>
      </w:r>
      <w:r w:rsidR="002B2F67" w:rsidRPr="00042036">
        <w:rPr>
          <w:rFonts w:eastAsia="SimSun"/>
          <w:lang w:eastAsia="zh-CN"/>
        </w:rPr>
        <w:t>.</w:t>
      </w:r>
      <w:r w:rsidR="002B2F67" w:rsidRPr="00042036">
        <w:rPr>
          <w:rFonts w:eastAsia="SimSun"/>
          <w:lang w:eastAsia="zh-CN"/>
        </w:rPr>
        <w:tab/>
      </w:r>
      <w:r w:rsidR="003167A3" w:rsidRPr="00042036">
        <w:rPr>
          <w:rFonts w:eastAsia="SimSun"/>
          <w:lang w:eastAsia="zh-CN"/>
        </w:rPr>
        <w:t xml:space="preserve">A rest of the UE registration procedure according to </w:t>
      </w:r>
      <w:r w:rsidR="003167A3" w:rsidRPr="00042036">
        <w:rPr>
          <w:rFonts w:eastAsia="Malgun Gothic"/>
        </w:rPr>
        <w:t>clause</w:t>
      </w:r>
      <w:r w:rsidR="002B2F67" w:rsidRPr="00042036">
        <w:rPr>
          <w:rFonts w:eastAsia="Malgun Gothic"/>
        </w:rPr>
        <w:t> </w:t>
      </w:r>
      <w:r w:rsidR="003167A3" w:rsidRPr="00042036">
        <w:rPr>
          <w:rFonts w:eastAsia="Malgun Gothic"/>
        </w:rPr>
        <w:t xml:space="preserve">4.2.2.2.2 in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002B2F67" w:rsidRPr="00042036">
        <w:rPr>
          <w:rFonts w:eastAsia="Malgun Gothic"/>
        </w:rPr>
        <w:t>5</w:t>
      </w:r>
      <w:r w:rsidR="003167A3" w:rsidRPr="00042036">
        <w:rPr>
          <w:rFonts w:eastAsia="Malgun Gothic"/>
        </w:rPr>
        <w:t>].</w:t>
      </w:r>
    </w:p>
    <w:p w14:paraId="02EFBEFF" w14:textId="34FAED63" w:rsidR="003167A3" w:rsidRPr="00042036" w:rsidRDefault="003167A3" w:rsidP="00C86DBB">
      <w:pPr>
        <w:pStyle w:val="Heading4"/>
      </w:pPr>
      <w:bookmarkStart w:id="246" w:name="_Toc104302390"/>
      <w:bookmarkStart w:id="247" w:name="_Toc104359355"/>
      <w:bookmarkStart w:id="248" w:name="_Toc112923806"/>
      <w:r w:rsidRPr="00042036">
        <w:rPr>
          <w:lang w:eastAsia="ja-JP"/>
        </w:rPr>
        <w:t>6.</w:t>
      </w:r>
      <w:r w:rsidR="001940AB" w:rsidRPr="00042036">
        <w:rPr>
          <w:lang w:eastAsia="ja-JP"/>
        </w:rPr>
        <w:t>2</w:t>
      </w:r>
      <w:r w:rsidRPr="00042036">
        <w:rPr>
          <w:lang w:eastAsia="ja-JP"/>
        </w:rPr>
        <w:t>.3.</w:t>
      </w:r>
      <w:r w:rsidR="001940AB" w:rsidRPr="00042036">
        <w:rPr>
          <w:lang w:eastAsia="ja-JP"/>
        </w:rPr>
        <w:t>3</w:t>
      </w:r>
      <w:r w:rsidRPr="00042036">
        <w:rPr>
          <w:lang w:eastAsia="ja-JP"/>
        </w:rPr>
        <w:tab/>
        <w:t>Change of S-NSSAI of a PDU Session</w:t>
      </w:r>
      <w:bookmarkEnd w:id="246"/>
      <w:bookmarkEnd w:id="247"/>
      <w:bookmarkEnd w:id="248"/>
    </w:p>
    <w:p w14:paraId="5A535DEB" w14:textId="65DB3FC2" w:rsidR="00A93CE0" w:rsidRPr="00042036" w:rsidRDefault="00A93CE0" w:rsidP="00A93CE0">
      <w:pPr>
        <w:rPr>
          <w:rFonts w:eastAsia="MS Mincho"/>
        </w:rPr>
      </w:pPr>
      <w:r w:rsidRPr="00042036">
        <w:t>PCF is configured with information that pairs of network slices can be used as an alternative for each other (both slices support the same services with the same DNNs</w:t>
      </w:r>
      <w:r w:rsidR="00344785" w:rsidRPr="00042036">
        <w:t xml:space="preserve"> and</w:t>
      </w:r>
      <w:r w:rsidRPr="00042036">
        <w:t xml:space="preserve"> same DNAIs pointing to the same DNs, hosting the same services, etc.).</w:t>
      </w:r>
    </w:p>
    <w:p w14:paraId="427EDECE" w14:textId="75477302" w:rsidR="003167A3" w:rsidRPr="00042036" w:rsidRDefault="005E51FC" w:rsidP="003B60FA">
      <w:pPr>
        <w:pStyle w:val="TH"/>
        <w:rPr>
          <w:rFonts w:eastAsia="Malgun Gothic"/>
        </w:rPr>
      </w:pPr>
      <w:r w:rsidRPr="00042036">
        <w:rPr>
          <w:rFonts w:eastAsia="Malgun Gothic"/>
        </w:rPr>
        <w:object w:dxaOrig="10380" w:dyaOrig="4681" w14:anchorId="6FA24415">
          <v:shape id="_x0000_i1028" type="#_x0000_t75" style="width:475.5pt;height:214.5pt" o:ole="">
            <v:imagedata r:id="rId19" o:title=""/>
          </v:shape>
          <o:OLEObject Type="Embed" ProgID="Visio.Drawing.15" ShapeID="_x0000_i1028" DrawAspect="Content" ObjectID="_1723979081" r:id="rId20"/>
        </w:object>
      </w:r>
    </w:p>
    <w:p w14:paraId="18365816" w14:textId="3D0BFA31" w:rsidR="003167A3" w:rsidRPr="00042036" w:rsidRDefault="003167A3" w:rsidP="003B60FA">
      <w:pPr>
        <w:pStyle w:val="TF"/>
        <w:rPr>
          <w:rFonts w:eastAsia="Malgun Gothic"/>
        </w:rPr>
      </w:pPr>
      <w:r w:rsidRPr="00042036">
        <w:rPr>
          <w:rFonts w:eastAsia="Malgun Gothic"/>
        </w:rPr>
        <w:t>Figure 6.</w:t>
      </w:r>
      <w:r w:rsidR="001940AB" w:rsidRPr="00042036">
        <w:rPr>
          <w:rFonts w:eastAsia="Malgun Gothic"/>
        </w:rPr>
        <w:t>2</w:t>
      </w:r>
      <w:r w:rsidRPr="00042036">
        <w:rPr>
          <w:rFonts w:eastAsia="Malgun Gothic"/>
        </w:rPr>
        <w:t>.3.</w:t>
      </w:r>
      <w:r w:rsidR="001940AB" w:rsidRPr="00042036">
        <w:rPr>
          <w:rFonts w:eastAsia="Malgun Gothic"/>
        </w:rPr>
        <w:t>3</w:t>
      </w:r>
      <w:r w:rsidRPr="00042036">
        <w:rPr>
          <w:rFonts w:eastAsia="Malgun Gothic"/>
        </w:rPr>
        <w:t>-1: Change of S-NSSAI of a PDU Session</w:t>
      </w:r>
    </w:p>
    <w:p w14:paraId="77DE06E6" w14:textId="7AD725F6" w:rsidR="003167A3" w:rsidRPr="00042036" w:rsidRDefault="002B2F67" w:rsidP="003B60FA">
      <w:pPr>
        <w:pStyle w:val="B1"/>
        <w:rPr>
          <w:rFonts w:eastAsia="Malgun Gothic"/>
        </w:rPr>
      </w:pPr>
      <w:r w:rsidRPr="00042036">
        <w:rPr>
          <w:rFonts w:eastAsia="Malgun Gothic"/>
        </w:rPr>
        <w:t>1.</w:t>
      </w:r>
      <w:r w:rsidRPr="00042036">
        <w:rPr>
          <w:rFonts w:eastAsia="Malgun Gothic"/>
        </w:rPr>
        <w:tab/>
      </w:r>
      <w:r w:rsidR="003167A3" w:rsidRPr="00042036">
        <w:rPr>
          <w:rFonts w:eastAsia="Malgun Gothic"/>
        </w:rPr>
        <w:t>The AMF determines that a network slice that requires slice re-mapping occurs.</w:t>
      </w:r>
    </w:p>
    <w:p w14:paraId="1BBBADA1" w14:textId="02431C51" w:rsidR="003167A3" w:rsidRPr="00042036" w:rsidRDefault="002B2F67" w:rsidP="003B60FA">
      <w:pPr>
        <w:pStyle w:val="B1"/>
        <w:rPr>
          <w:rFonts w:eastAsia="Malgun Gothic"/>
        </w:rPr>
      </w:pPr>
      <w:r w:rsidRPr="00042036">
        <w:rPr>
          <w:rFonts w:eastAsia="Malgun Gothic"/>
        </w:rPr>
        <w:t>2.</w:t>
      </w:r>
      <w:r w:rsidRPr="00042036">
        <w:rPr>
          <w:rFonts w:eastAsia="Malgun Gothic"/>
        </w:rPr>
        <w:tab/>
      </w:r>
      <w:r w:rsidR="003167A3" w:rsidRPr="00042036">
        <w:rPr>
          <w:rFonts w:eastAsia="Malgun Gothic"/>
        </w:rPr>
        <w:t>From AMF to PCF: AM Policy Association ID, S-NSSAI that requires slice re-mapping.</w:t>
      </w:r>
    </w:p>
    <w:p w14:paraId="0A00A793" w14:textId="6FC762FF" w:rsidR="003167A3" w:rsidRPr="00042036" w:rsidRDefault="002B2F67" w:rsidP="003B60FA">
      <w:pPr>
        <w:pStyle w:val="B1"/>
        <w:rPr>
          <w:rFonts w:eastAsia="Malgun Gothic"/>
        </w:rPr>
      </w:pPr>
      <w:r w:rsidRPr="00042036">
        <w:rPr>
          <w:rFonts w:eastAsia="Malgun Gothic"/>
        </w:rPr>
        <w:tab/>
      </w:r>
      <w:r w:rsidR="003167A3" w:rsidRPr="00042036">
        <w:rPr>
          <w:rFonts w:eastAsia="Malgun Gothic"/>
        </w:rPr>
        <w:t>If the AMF has received a PCR trigger that instructs the AMF to interact with PCF when a network slice that requires slice re-mapping occurs and the AMF determined in step</w:t>
      </w:r>
      <w:r w:rsidR="00C74B3D" w:rsidRPr="00042036">
        <w:rPr>
          <w:rFonts w:eastAsia="Malgun Gothic"/>
        </w:rPr>
        <w:t> </w:t>
      </w:r>
      <w:r w:rsidR="003167A3" w:rsidRPr="00042036">
        <w:rPr>
          <w:rFonts w:eastAsia="Malgun Gothic"/>
        </w:rPr>
        <w:t>1 that a network slice that requires slice re-mapping occurs, the AMF triggers AM Policy Association modification procedure to PCF.</w:t>
      </w:r>
    </w:p>
    <w:p w14:paraId="56295AB6" w14:textId="0F5E4398" w:rsidR="003167A3" w:rsidRPr="00042036" w:rsidRDefault="002B2F67" w:rsidP="003B60FA">
      <w:pPr>
        <w:pStyle w:val="B1"/>
        <w:rPr>
          <w:rFonts w:eastAsia="Malgun Gothic"/>
        </w:rPr>
      </w:pPr>
      <w:r w:rsidRPr="00042036">
        <w:rPr>
          <w:rFonts w:eastAsia="Malgun Gothic"/>
        </w:rPr>
        <w:t>3.</w:t>
      </w:r>
      <w:r w:rsidRPr="00042036">
        <w:rPr>
          <w:rFonts w:eastAsia="Malgun Gothic"/>
        </w:rPr>
        <w:tab/>
      </w:r>
      <w:r w:rsidR="003167A3" w:rsidRPr="00042036">
        <w:rPr>
          <w:rFonts w:eastAsia="Malgun Gothic"/>
        </w:rPr>
        <w:t>From PCF to AMF: AM Policy Association ID, selected S-NSSAI.</w:t>
      </w:r>
    </w:p>
    <w:p w14:paraId="0B89EDAF" w14:textId="51BE5338" w:rsidR="003167A3" w:rsidRPr="00042036" w:rsidRDefault="002B2F67" w:rsidP="003B60FA">
      <w:pPr>
        <w:pStyle w:val="B1"/>
      </w:pPr>
      <w:r w:rsidRPr="00042036">
        <w:rPr>
          <w:rFonts w:eastAsia="Malgun Gothic"/>
        </w:rPr>
        <w:tab/>
      </w:r>
      <w:r w:rsidR="003167A3" w:rsidRPr="00042036">
        <w:rPr>
          <w:rFonts w:eastAsia="Malgun Gothic"/>
        </w:rPr>
        <w:t>The PCF selects re-mapped S-NSSAI and provides it to the AMF based on the S-NSSAI that requires slice re-mapping received from AMF in step</w:t>
      </w:r>
      <w:r w:rsidR="009916C8" w:rsidRPr="00042036">
        <w:rPr>
          <w:rFonts w:eastAsia="Malgun Gothic"/>
        </w:rPr>
        <w:t> </w:t>
      </w:r>
      <w:r w:rsidR="003167A3" w:rsidRPr="00042036">
        <w:rPr>
          <w:rFonts w:eastAsia="Malgun Gothic"/>
        </w:rPr>
        <w:t>2.</w:t>
      </w:r>
      <w:r w:rsidR="00872268" w:rsidRPr="00042036">
        <w:rPr>
          <w:rFonts w:eastAsia="Malgun Gothic"/>
        </w:rPr>
        <w:t xml:space="preserve"> </w:t>
      </w:r>
      <w:r w:rsidR="00872268" w:rsidRPr="00042036">
        <w:t>The re-mapped S-NSSAI is selected within Allowed NSSAI.</w:t>
      </w:r>
      <w:r w:rsidR="00D2639C" w:rsidRPr="00042036">
        <w:t xml:space="preserve"> The AMF considers the selected S-NSSAI as a new slice for the S-NSSAI that requires slice re-mapping.</w:t>
      </w:r>
    </w:p>
    <w:p w14:paraId="6CA9BAC3" w14:textId="1F09BED2" w:rsidR="00D2639C" w:rsidRPr="00042036" w:rsidRDefault="00D2639C" w:rsidP="00D2639C">
      <w:pPr>
        <w:pStyle w:val="B1"/>
      </w:pPr>
      <w:r w:rsidRPr="00042036">
        <w:t>4.</w:t>
      </w:r>
      <w:r w:rsidR="00183667" w:rsidRPr="00042036">
        <w:tab/>
      </w:r>
      <w:r w:rsidRPr="00042036">
        <w:t>From AMF to PCF: UE Policy Association ID, S-NSSAI that requires slice re-mapping, selected S-NSSAI.</w:t>
      </w:r>
    </w:p>
    <w:p w14:paraId="381DDCBB" w14:textId="53EA3CC7" w:rsidR="00D2639C" w:rsidRPr="00042036" w:rsidRDefault="00183667" w:rsidP="00D2639C">
      <w:pPr>
        <w:pStyle w:val="B1"/>
        <w:rPr>
          <w:rFonts w:eastAsia="Malgun Gothic"/>
        </w:rPr>
      </w:pPr>
      <w:r w:rsidRPr="00042036">
        <w:rPr>
          <w:lang w:eastAsia="ko-KR"/>
        </w:rPr>
        <w:tab/>
      </w:r>
      <w:r w:rsidR="00D2639C" w:rsidRPr="00042036">
        <w:rPr>
          <w:lang w:eastAsia="ko-KR"/>
        </w:rPr>
        <w:t xml:space="preserve">If the AMF has received a PCR trigger of a </w:t>
      </w:r>
      <w:r w:rsidR="00D2639C" w:rsidRPr="00042036">
        <w:t>change of re-mapped slice</w:t>
      </w:r>
      <w:r w:rsidR="00D2639C" w:rsidRPr="00042036">
        <w:rPr>
          <w:lang w:eastAsia="ko-KR"/>
        </w:rPr>
        <w:t xml:space="preserve"> and the AMF determined a new selected S-NSSAI for the S-NSSAI that requires slice re-mapping, the AMF triggers UE Policy Association modification procedure to PCF. The AMF includes S-NSSAI that requires slice re-mapping and selected S-NSSAI for the S-NSSAI that requires slice re-mapping in the message towards PCF.</w:t>
      </w:r>
    </w:p>
    <w:p w14:paraId="457005D3" w14:textId="6A8655E6" w:rsidR="003167A3" w:rsidRPr="00042036" w:rsidRDefault="002B2F67" w:rsidP="003B60FA">
      <w:pPr>
        <w:pStyle w:val="B1"/>
        <w:rPr>
          <w:rFonts w:eastAsia="Malgun Gothic"/>
        </w:rPr>
      </w:pPr>
      <w:r w:rsidRPr="00042036">
        <w:rPr>
          <w:rFonts w:eastAsia="Malgun Gothic"/>
        </w:rPr>
        <w:tab/>
      </w:r>
      <w:r w:rsidR="003167A3" w:rsidRPr="00042036">
        <w:rPr>
          <w:rFonts w:eastAsia="Malgun Gothic"/>
        </w:rPr>
        <w:t>The PCF may update URSP rules and triggers UE Configuration Update procedure based on the S-NSSAI that requires slice re-mapping and the selected re-mapped S-NSSAI.</w:t>
      </w:r>
      <w:r w:rsidR="00D2639C" w:rsidRPr="00042036">
        <w:rPr>
          <w:lang w:eastAsia="ko-KR"/>
        </w:rPr>
        <w:t xml:space="preserve"> In roaming scenario, the AMF sends the </w:t>
      </w:r>
      <w:r w:rsidR="00D2639C" w:rsidRPr="00042036">
        <w:rPr>
          <w:lang w:eastAsia="ko-KR"/>
        </w:rPr>
        <w:lastRenderedPageBreak/>
        <w:t xml:space="preserve">message towards H-PCF via V-PCF and the message may include S-NSSAI mapped to HPLMN. On receiving the message from AMF, the H-PCF may </w:t>
      </w:r>
      <w:r w:rsidR="00D2639C" w:rsidRPr="00042036">
        <w:t>update URSP rules and triggers UE Configuration Update procedure.</w:t>
      </w:r>
    </w:p>
    <w:p w14:paraId="593FE51C" w14:textId="33A862B5" w:rsidR="00D2639C" w:rsidRPr="00042036" w:rsidRDefault="00D2639C" w:rsidP="003B60FA">
      <w:pPr>
        <w:pStyle w:val="B1"/>
        <w:rPr>
          <w:rFonts w:eastAsia="Malgun Gothic"/>
        </w:rPr>
      </w:pPr>
      <w:r w:rsidRPr="00042036">
        <w:rPr>
          <w:lang w:eastAsia="ko-KR"/>
        </w:rPr>
        <w:t>5.</w:t>
      </w:r>
      <w:r w:rsidR="00183667" w:rsidRPr="00042036">
        <w:rPr>
          <w:lang w:eastAsia="ko-KR"/>
        </w:rPr>
        <w:tab/>
      </w:r>
      <w:r w:rsidRPr="00042036">
        <w:rPr>
          <w:lang w:eastAsia="ko-KR"/>
        </w:rPr>
        <w:t>The PCF sends the response message to the AMF.</w:t>
      </w:r>
    </w:p>
    <w:p w14:paraId="0920A86A" w14:textId="61820A2E" w:rsidR="003167A3" w:rsidRPr="00042036" w:rsidRDefault="00D2639C" w:rsidP="003B60FA">
      <w:pPr>
        <w:pStyle w:val="B1"/>
        <w:rPr>
          <w:rFonts w:eastAsia="SimSun"/>
          <w:lang w:eastAsia="zh-CN"/>
        </w:rPr>
      </w:pPr>
      <w:r w:rsidRPr="00042036">
        <w:rPr>
          <w:rFonts w:eastAsia="Malgun Gothic"/>
        </w:rPr>
        <w:t>6</w:t>
      </w:r>
      <w:r w:rsidR="002B2F67" w:rsidRPr="00042036">
        <w:rPr>
          <w:rFonts w:eastAsia="Malgun Gothic"/>
        </w:rPr>
        <w:t>.</w:t>
      </w:r>
      <w:r w:rsidR="002B2F67" w:rsidRPr="00042036">
        <w:rPr>
          <w:rFonts w:eastAsia="Malgun Gothic"/>
        </w:rPr>
        <w:tab/>
      </w:r>
      <w:r w:rsidR="003167A3" w:rsidRPr="00042036">
        <w:rPr>
          <w:rFonts w:eastAsia="Malgun Gothic"/>
        </w:rPr>
        <w:t xml:space="preserve">For each old PDU session </w:t>
      </w:r>
      <w:r w:rsidR="00872268" w:rsidRPr="00042036">
        <w:t xml:space="preserve">and </w:t>
      </w:r>
      <w:r w:rsidR="003167A3" w:rsidRPr="00042036">
        <w:rPr>
          <w:rFonts w:eastAsia="Malgun Gothic"/>
        </w:rPr>
        <w:t>associated with the network slice that requires slice re-mapping, AMF may trigger a change of the slice of the old PDU session to the selected re-mapped S-NSSAI received in step</w:t>
      </w:r>
      <w:r w:rsidR="009916C8" w:rsidRPr="00042036">
        <w:rPr>
          <w:rFonts w:eastAsia="Malgun Gothic"/>
        </w:rPr>
        <w:t> </w:t>
      </w:r>
      <w:r w:rsidR="003167A3" w:rsidRPr="00042036">
        <w:rPr>
          <w:rFonts w:eastAsia="Malgun Gothic"/>
        </w:rPr>
        <w:t>3</w:t>
      </w:r>
      <w:r w:rsidR="00872268" w:rsidRPr="00042036">
        <w:t xml:space="preserve"> </w:t>
      </w:r>
      <w:r w:rsidR="00872268" w:rsidRPr="00042036">
        <w:rPr>
          <w:rFonts w:eastAsia="Malgun Gothic"/>
        </w:rPr>
        <w:t xml:space="preserve">according to the procedure shown in </w:t>
      </w:r>
      <w:r w:rsidR="00183735" w:rsidRPr="00042036">
        <w:rPr>
          <w:rFonts w:eastAsia="Malgun Gothic"/>
        </w:rPr>
        <w:t>c</w:t>
      </w:r>
      <w:r w:rsidR="00872268" w:rsidRPr="00042036">
        <w:rPr>
          <w:rFonts w:eastAsia="Malgun Gothic"/>
        </w:rPr>
        <w:t>lause</w:t>
      </w:r>
      <w:r w:rsidR="00183735" w:rsidRPr="00042036">
        <w:rPr>
          <w:rFonts w:eastAsia="Malgun Gothic"/>
        </w:rPr>
        <w:t> </w:t>
      </w:r>
      <w:r w:rsidR="00872268" w:rsidRPr="00042036">
        <w:rPr>
          <w:rFonts w:eastAsia="Malgun Gothic"/>
        </w:rPr>
        <w:t>6.2.3.4</w:t>
      </w:r>
      <w:r w:rsidR="003167A3" w:rsidRPr="00042036">
        <w:rPr>
          <w:rFonts w:eastAsia="Malgun Gothic"/>
        </w:rPr>
        <w:t>.</w:t>
      </w:r>
    </w:p>
    <w:p w14:paraId="35AB50FC" w14:textId="77777777" w:rsidR="00872268" w:rsidRPr="00042036" w:rsidRDefault="00872268" w:rsidP="00FB44BB">
      <w:pPr>
        <w:pStyle w:val="Heading4"/>
      </w:pPr>
      <w:bookmarkStart w:id="249" w:name="_Toc104359356"/>
      <w:bookmarkStart w:id="250" w:name="_Toc112923807"/>
      <w:r w:rsidRPr="00042036">
        <w:t>6.2.3.4</w:t>
      </w:r>
      <w:r w:rsidRPr="00042036">
        <w:tab/>
        <w:t>AMF-triggered PDU Session Modification to change of S-NSSAI of PDU Session</w:t>
      </w:r>
      <w:bookmarkEnd w:id="249"/>
      <w:bookmarkEnd w:id="250"/>
    </w:p>
    <w:p w14:paraId="4AB53F49" w14:textId="1C92A9D7" w:rsidR="00872268" w:rsidRPr="00042036" w:rsidRDefault="005E51FC" w:rsidP="00872268">
      <w:pPr>
        <w:pStyle w:val="TH"/>
      </w:pPr>
      <w:r w:rsidRPr="00042036">
        <w:object w:dxaOrig="11161" w:dyaOrig="4110" w14:anchorId="680F7FEB">
          <v:shape id="_x0000_i1029" type="#_x0000_t75" style="width:475.5pt;height:174pt" o:ole="">
            <v:imagedata r:id="rId21" o:title=""/>
          </v:shape>
          <o:OLEObject Type="Embed" ProgID="Visio.Drawing.15" ShapeID="_x0000_i1029" DrawAspect="Content" ObjectID="_1723979082" r:id="rId22"/>
        </w:object>
      </w:r>
    </w:p>
    <w:p w14:paraId="2649BE85" w14:textId="1B2B12B0" w:rsidR="00872268" w:rsidRPr="00042036" w:rsidRDefault="00872268" w:rsidP="00872268">
      <w:pPr>
        <w:pStyle w:val="TF"/>
      </w:pPr>
      <w:r w:rsidRPr="00042036">
        <w:t>Figure 6.2.3.4-1: AMF-triggered PDU session modification</w:t>
      </w:r>
    </w:p>
    <w:p w14:paraId="18C87BC0" w14:textId="77777777" w:rsidR="002534DB" w:rsidRPr="00042036" w:rsidRDefault="002534DB" w:rsidP="002534DB">
      <w:pPr>
        <w:pStyle w:val="B1"/>
      </w:pPr>
      <w:r w:rsidRPr="00042036">
        <w:t>1.</w:t>
      </w:r>
      <w:r w:rsidRPr="00042036">
        <w:tab/>
        <w:t>From AMF to SMF: SM Context ID, selected S-NSSAI</w:t>
      </w:r>
    </w:p>
    <w:p w14:paraId="628CDA1D" w14:textId="41E61028" w:rsidR="002534DB" w:rsidRPr="00042036" w:rsidRDefault="002534DB" w:rsidP="002534DB">
      <w:pPr>
        <w:pStyle w:val="B1"/>
      </w:pPr>
      <w:r w:rsidRPr="00042036">
        <w:t>The AMF triggers AMF-initiated PDU session modification procedure to change the S-NSSAI of the PDU session with the selected S-NSSAI.</w:t>
      </w:r>
      <w:r w:rsidR="00D2639C" w:rsidRPr="00042036">
        <w:t xml:space="preserve"> In home-routed scenario, corresponding HPLMN S-NSSAI for the selected S-NSSAI is provided to H-SMF.</w:t>
      </w:r>
    </w:p>
    <w:p w14:paraId="04BF20FA" w14:textId="77777777" w:rsidR="002534DB" w:rsidRPr="00042036" w:rsidRDefault="002534DB" w:rsidP="002534DB">
      <w:pPr>
        <w:pStyle w:val="B1"/>
      </w:pPr>
      <w:r w:rsidRPr="00042036">
        <w:t>2.</w:t>
      </w:r>
      <w:r w:rsidRPr="00042036">
        <w:tab/>
        <w:t>From SMF to AMF: Result Indication</w:t>
      </w:r>
    </w:p>
    <w:p w14:paraId="7C50069D" w14:textId="4BDBF3EB" w:rsidR="00D2639C" w:rsidRPr="00042036" w:rsidRDefault="00183667" w:rsidP="00183667">
      <w:pPr>
        <w:pStyle w:val="B1"/>
      </w:pPr>
      <w:r w:rsidRPr="00042036">
        <w:tab/>
      </w:r>
      <w:r w:rsidR="00D2639C" w:rsidRPr="00042036">
        <w:t>For the SSC mode 1 PDU Session, the result indication may indicate failure if the SMF and the UPF for the PDU Session does not support the selected S-NSSAI.</w:t>
      </w:r>
    </w:p>
    <w:p w14:paraId="65624FFC" w14:textId="178E43F3" w:rsidR="002534DB" w:rsidRPr="00042036" w:rsidRDefault="002534DB" w:rsidP="002534DB">
      <w:pPr>
        <w:pStyle w:val="B1"/>
      </w:pPr>
      <w:r w:rsidRPr="00042036">
        <w:t>3.</w:t>
      </w:r>
      <w:r w:rsidRPr="00042036">
        <w:tab/>
        <w:t xml:space="preserve">Steps 1 to 6 as in Figure 4.3.5.2-1 in clause 4.3.5.2 of </w:t>
      </w:r>
      <w:r w:rsidR="00C92467" w:rsidRPr="00042036">
        <w:t>TS</w:t>
      </w:r>
      <w:r w:rsidR="00C92467">
        <w:t> </w:t>
      </w:r>
      <w:r w:rsidR="00C92467" w:rsidRPr="00042036">
        <w:t>23.502</w:t>
      </w:r>
      <w:r w:rsidR="00C92467">
        <w:t> </w:t>
      </w:r>
      <w:r w:rsidR="00C92467" w:rsidRPr="00042036">
        <w:t>[</w:t>
      </w:r>
      <w:r w:rsidRPr="00042036">
        <w:t>5] are performed with the following differences:</w:t>
      </w:r>
    </w:p>
    <w:p w14:paraId="58D4D6F6" w14:textId="251AA594" w:rsidR="002534DB" w:rsidRPr="00042036" w:rsidRDefault="002534DB" w:rsidP="002534DB">
      <w:pPr>
        <w:pStyle w:val="B2"/>
      </w:pPr>
      <w:r w:rsidRPr="00042036">
        <w:t>-</w:t>
      </w:r>
      <w:r w:rsidRPr="00042036">
        <w:tab/>
        <w:t xml:space="preserve">In step 1, if the SMF </w:t>
      </w:r>
      <w:r w:rsidR="00D2639C" w:rsidRPr="00042036">
        <w:t xml:space="preserve">has </w:t>
      </w:r>
      <w:r w:rsidRPr="00042036">
        <w:t>received the Nsmf_PDUSession_SMContextUpdate request message (SM Context ID, selected S-NSSAI) from the AMF and the selected S-NSSAI is different from the S-NSSAI of the PDU session for the SM Context ID, the SMF decides to change the S-NSSAI of the PDU session to the selected S-NSSAI.</w:t>
      </w:r>
    </w:p>
    <w:p w14:paraId="1C57DAEE" w14:textId="5BD1912E" w:rsidR="002534DB" w:rsidRPr="00042036" w:rsidRDefault="002534DB" w:rsidP="002534DB">
      <w:pPr>
        <w:pStyle w:val="B2"/>
      </w:pPr>
      <w:r w:rsidRPr="00042036">
        <w:t>-</w:t>
      </w:r>
      <w:r w:rsidRPr="00042036">
        <w:tab/>
        <w:t>In step 2, if the SMF invokes the Namf_Communication_N1N2MessageTransfer due to the change of the S-NSSAI</w:t>
      </w:r>
      <w:r w:rsidR="00D2639C" w:rsidRPr="00042036">
        <w:t>. If the SMF determines to change the S-NSSAI without UPF relocation (e.g</w:t>
      </w:r>
      <w:r w:rsidR="000365FE" w:rsidRPr="00042036">
        <w:t>.</w:t>
      </w:r>
      <w:r w:rsidR="00D2639C" w:rsidRPr="00042036">
        <w:t xml:space="preserve"> for the PDU session of SSC mode 1), Cause indicates that a change of S-NSSAI of the PDU session is required without UPF relocation and the selected S-NSSAI received from the AMF is included in the PDU Session Modification Command. If the SMF determines to change the S-NSSAI with the UPF relocation</w:t>
      </w:r>
      <w:r w:rsidRPr="00042036">
        <w:t>, Cause indicates that a PDU Session re-establishment to the same DN is required and the selected S-NSSAI is included in the PDU Session Modification Command.</w:t>
      </w:r>
    </w:p>
    <w:p w14:paraId="71D54856" w14:textId="77777777" w:rsidR="00AF6FD9" w:rsidRPr="00042036" w:rsidRDefault="00D2639C" w:rsidP="00D2639C">
      <w:pPr>
        <w:pStyle w:val="B2"/>
      </w:pPr>
      <w:r w:rsidRPr="00042036">
        <w:t>-</w:t>
      </w:r>
      <w:r w:rsidR="00183667" w:rsidRPr="00042036">
        <w:tab/>
      </w:r>
      <w:r w:rsidRPr="00042036">
        <w:t>In step</w:t>
      </w:r>
      <w:r w:rsidR="00183667" w:rsidRPr="00042036">
        <w:t> </w:t>
      </w:r>
      <w:r w:rsidRPr="00042036">
        <w:t>3d, if the SMF1 has set Cause to the change of S-NSSAI of the PDU session is required in step 2 in the PDU session Modification Command and the SMF received the acknowledgement from the UE in step 3c, the SMF1 includes the selected S-NSSAI in the N4 Session Modification request towards the UPF. The UPF changes the S-NSSAI of the N4 session to the selected S-NSSAI in the N4 Session Modification request and sends response message to SMF1.</w:t>
      </w:r>
    </w:p>
    <w:p w14:paraId="455E0179" w14:textId="7440B7BA" w:rsidR="00D2639C" w:rsidRPr="00042036" w:rsidRDefault="00D2639C" w:rsidP="00D2639C">
      <w:pPr>
        <w:pStyle w:val="B2"/>
        <w:rPr>
          <w:rFonts w:eastAsia="MS Mincho"/>
          <w:lang w:eastAsia="ja-JP"/>
        </w:rPr>
      </w:pPr>
      <w:r w:rsidRPr="00042036">
        <w:rPr>
          <w:lang w:eastAsia="ko-KR"/>
        </w:rPr>
        <w:lastRenderedPageBreak/>
        <w:t>-</w:t>
      </w:r>
      <w:r w:rsidR="00183667" w:rsidRPr="00042036">
        <w:rPr>
          <w:lang w:eastAsia="ko-KR"/>
        </w:rPr>
        <w:tab/>
      </w:r>
      <w:r w:rsidRPr="00042036">
        <w:rPr>
          <w:lang w:eastAsia="ko-KR"/>
        </w:rPr>
        <w:t>In step</w:t>
      </w:r>
      <w:r w:rsidR="00183667" w:rsidRPr="00042036">
        <w:rPr>
          <w:lang w:eastAsia="ko-KR"/>
        </w:rPr>
        <w:t> </w:t>
      </w:r>
      <w:r w:rsidRPr="00042036">
        <w:rPr>
          <w:lang w:eastAsia="ko-KR"/>
        </w:rPr>
        <w:t xml:space="preserve">4, </w:t>
      </w:r>
      <w:r w:rsidRPr="00042036">
        <w:t>if the UE receives PDU Session Modification Command that includes the Cause indicating the change of S-NSSAI of the PDU session is required, the UE changes the S-NSSAI of the corresponding PDU session to the selected S-NSSAI in the PDU Session Modification Command.</w:t>
      </w:r>
    </w:p>
    <w:p w14:paraId="450812F8" w14:textId="333819A4" w:rsidR="002534DB" w:rsidRPr="00042036" w:rsidRDefault="002534DB" w:rsidP="002534DB">
      <w:pPr>
        <w:pStyle w:val="B2"/>
      </w:pPr>
      <w:r w:rsidRPr="00042036">
        <w:t>-</w:t>
      </w:r>
      <w:r w:rsidRPr="00042036">
        <w:tab/>
        <w:t xml:space="preserve">In step 4, if the UE receives PDU Session Modification Command that includes the Cause indicating the same DN and the S-NSSAI, the UE may decide to initiate the PDU Session Establishment procedure described in clause 4.3.2.2 of </w:t>
      </w:r>
      <w:r w:rsidR="00C92467" w:rsidRPr="00042036">
        <w:t>TS</w:t>
      </w:r>
      <w:r w:rsidR="00C92467">
        <w:t> </w:t>
      </w:r>
      <w:r w:rsidR="00C92467" w:rsidRPr="00042036">
        <w:t>23.502</w:t>
      </w:r>
      <w:r w:rsidR="00C92467">
        <w:t> </w:t>
      </w:r>
      <w:r w:rsidR="00C92467" w:rsidRPr="00042036">
        <w:t>[</w:t>
      </w:r>
      <w:r w:rsidRPr="00042036">
        <w:t>5], to the same DN with the new S-NSSAI the following differences:</w:t>
      </w:r>
    </w:p>
    <w:p w14:paraId="5E78B0BE" w14:textId="7E658F07" w:rsidR="002534DB" w:rsidRPr="00042036" w:rsidRDefault="002534DB" w:rsidP="002534DB">
      <w:pPr>
        <w:pStyle w:val="B3"/>
      </w:pPr>
      <w:r w:rsidRPr="00042036">
        <w:t>-</w:t>
      </w:r>
      <w:r w:rsidRPr="00042036">
        <w:tab/>
        <w:t>In step 1 of clause 4.3.2.2.1, the new PDU Session ID is included as PDU Session ID in the NAS request message</w:t>
      </w:r>
      <w:r w:rsidR="00344785" w:rsidRPr="00042036">
        <w:t xml:space="preserve"> and</w:t>
      </w:r>
      <w:r w:rsidRPr="00042036">
        <w:t xml:space="preserve"> the Old PDU Session ID which indicates the existing PDU Session to be released is also provided to AMF in the NAS request message.</w:t>
      </w:r>
    </w:p>
    <w:p w14:paraId="57B3261A" w14:textId="2271704E" w:rsidR="003167A3" w:rsidRPr="00042036" w:rsidRDefault="003167A3" w:rsidP="00C86DBB">
      <w:pPr>
        <w:pStyle w:val="Heading3"/>
        <w:rPr>
          <w:lang w:eastAsia="zh-CN"/>
        </w:rPr>
      </w:pPr>
      <w:bookmarkStart w:id="251" w:name="_Toc104302391"/>
      <w:bookmarkStart w:id="252" w:name="_Toc104359357"/>
      <w:bookmarkStart w:id="253" w:name="_Toc112923168"/>
      <w:bookmarkStart w:id="254" w:name="_Toc112923808"/>
      <w:r w:rsidRPr="00042036">
        <w:rPr>
          <w:lang w:eastAsia="zh-CN"/>
        </w:rPr>
        <w:t>6.</w:t>
      </w:r>
      <w:r w:rsidR="001940AB" w:rsidRPr="00042036">
        <w:rPr>
          <w:lang w:eastAsia="zh-CN"/>
        </w:rPr>
        <w:t>2</w:t>
      </w:r>
      <w:r w:rsidRPr="00042036">
        <w:rPr>
          <w:lang w:eastAsia="zh-CN"/>
        </w:rPr>
        <w:t>.4</w:t>
      </w:r>
      <w:r w:rsidRPr="00042036">
        <w:rPr>
          <w:lang w:eastAsia="zh-CN"/>
        </w:rPr>
        <w:tab/>
      </w:r>
      <w:r w:rsidRPr="00042036">
        <w:rPr>
          <w:lang w:eastAsia="ja-JP"/>
        </w:rPr>
        <w:t>Impacts on services, entities and interfaces</w:t>
      </w:r>
      <w:bookmarkEnd w:id="251"/>
      <w:bookmarkEnd w:id="252"/>
      <w:bookmarkEnd w:id="253"/>
      <w:bookmarkEnd w:id="254"/>
    </w:p>
    <w:p w14:paraId="25ABF2B9" w14:textId="77777777" w:rsidR="002534DB" w:rsidRPr="00042036" w:rsidRDefault="002534DB" w:rsidP="002534DB">
      <w:bookmarkStart w:id="255" w:name="_Toc97269610"/>
      <w:r w:rsidRPr="00042036">
        <w:t>AMF:</w:t>
      </w:r>
    </w:p>
    <w:p w14:paraId="10889B36" w14:textId="5650D20F" w:rsidR="002534DB" w:rsidRPr="00042036" w:rsidRDefault="002534DB" w:rsidP="002534DB">
      <w:pPr>
        <w:pStyle w:val="B1"/>
      </w:pPr>
      <w:r w:rsidRPr="00042036">
        <w:t>-</w:t>
      </w:r>
      <w:r w:rsidRPr="00042036">
        <w:tab/>
        <w:t>Support slice re-mapping.</w:t>
      </w:r>
    </w:p>
    <w:p w14:paraId="00FB2D35" w14:textId="7894A70D" w:rsidR="002534DB" w:rsidRPr="00042036" w:rsidRDefault="002534DB" w:rsidP="002534DB">
      <w:pPr>
        <w:pStyle w:val="B1"/>
      </w:pPr>
      <w:r w:rsidRPr="00042036">
        <w:t>-</w:t>
      </w:r>
      <w:r w:rsidRPr="00042036">
        <w:tab/>
        <w:t>send a message to SMF to trigger a change of S-NSSAI.</w:t>
      </w:r>
    </w:p>
    <w:p w14:paraId="4A2AC3B6" w14:textId="77777777" w:rsidR="002534DB" w:rsidRPr="00042036" w:rsidRDefault="002534DB" w:rsidP="002534DB">
      <w:r w:rsidRPr="00042036">
        <w:t>SMF:</w:t>
      </w:r>
    </w:p>
    <w:p w14:paraId="37228F9A" w14:textId="0A7C2382" w:rsidR="002534DB" w:rsidRPr="00042036" w:rsidRDefault="002534DB" w:rsidP="002534DB">
      <w:pPr>
        <w:pStyle w:val="B1"/>
      </w:pPr>
      <w:r w:rsidRPr="00042036">
        <w:t>-</w:t>
      </w:r>
      <w:r w:rsidRPr="00042036">
        <w:tab/>
        <w:t>trigger SSC mode operation with a S-NSSAI received from AMF as a new PDU session.</w:t>
      </w:r>
    </w:p>
    <w:p w14:paraId="47A8D865" w14:textId="77777777" w:rsidR="002534DB" w:rsidRPr="00042036" w:rsidRDefault="002534DB" w:rsidP="002534DB">
      <w:r w:rsidRPr="00042036">
        <w:t>NRF:</w:t>
      </w:r>
    </w:p>
    <w:p w14:paraId="2E8C7947" w14:textId="2D161B7E" w:rsidR="002534DB" w:rsidRPr="00042036" w:rsidRDefault="002534DB" w:rsidP="002534DB">
      <w:pPr>
        <w:pStyle w:val="B1"/>
      </w:pPr>
      <w:r w:rsidRPr="00042036">
        <w:t>-</w:t>
      </w:r>
      <w:r w:rsidRPr="00042036">
        <w:tab/>
        <w:t>Support discovery of PCF that support slice re-mapping.</w:t>
      </w:r>
    </w:p>
    <w:p w14:paraId="76CA6ECE" w14:textId="77777777" w:rsidR="002534DB" w:rsidRPr="00042036" w:rsidRDefault="002534DB" w:rsidP="002534DB">
      <w:r w:rsidRPr="00042036">
        <w:t>PCF:</w:t>
      </w:r>
    </w:p>
    <w:p w14:paraId="708BE6A4" w14:textId="0FC89A68" w:rsidR="002534DB" w:rsidRPr="00042036" w:rsidRDefault="002534DB" w:rsidP="002534DB">
      <w:pPr>
        <w:pStyle w:val="B1"/>
      </w:pPr>
      <w:r w:rsidRPr="00042036">
        <w:t>-</w:t>
      </w:r>
      <w:r w:rsidRPr="00042036">
        <w:tab/>
        <w:t>Support slice re-mapping.</w:t>
      </w:r>
    </w:p>
    <w:p w14:paraId="491E2BDF" w14:textId="77777777" w:rsidR="002534DB" w:rsidRPr="00042036" w:rsidRDefault="002534DB" w:rsidP="002534DB">
      <w:r w:rsidRPr="00042036">
        <w:t>UE:</w:t>
      </w:r>
    </w:p>
    <w:p w14:paraId="1F2C3538" w14:textId="291CC75A" w:rsidR="002534DB" w:rsidRPr="00042036" w:rsidRDefault="002534DB" w:rsidP="002534DB">
      <w:pPr>
        <w:pStyle w:val="B1"/>
      </w:pPr>
      <w:r w:rsidRPr="00042036">
        <w:t>-</w:t>
      </w:r>
      <w:r w:rsidRPr="00042036">
        <w:tab/>
        <w:t>Handle the PDU session modification command message that includes S-NSSAI.</w:t>
      </w:r>
    </w:p>
    <w:p w14:paraId="19368C19" w14:textId="506425C9" w:rsidR="00A06DA8" w:rsidRPr="00042036" w:rsidRDefault="00A06DA8" w:rsidP="00C86DBB">
      <w:pPr>
        <w:pStyle w:val="Heading2"/>
        <w:rPr>
          <w:lang w:eastAsia="ja-JP"/>
        </w:rPr>
      </w:pPr>
      <w:bookmarkStart w:id="256" w:name="_Toc104302392"/>
      <w:bookmarkStart w:id="257" w:name="_Toc104359358"/>
      <w:bookmarkStart w:id="258" w:name="_Toc112923169"/>
      <w:bookmarkStart w:id="259" w:name="_Toc112923809"/>
      <w:r w:rsidRPr="00042036">
        <w:rPr>
          <w:lang w:eastAsia="zh-CN"/>
        </w:rPr>
        <w:t>6.</w:t>
      </w:r>
      <w:r w:rsidR="00141F41" w:rsidRPr="00042036">
        <w:rPr>
          <w:lang w:eastAsia="zh-CN"/>
        </w:rPr>
        <w:t>3</w:t>
      </w:r>
      <w:r w:rsidRPr="00042036">
        <w:rPr>
          <w:lang w:eastAsia="ko-KR"/>
        </w:rPr>
        <w:tab/>
      </w:r>
      <w:r w:rsidRPr="00042036">
        <w:rPr>
          <w:lang w:eastAsia="ja-JP"/>
        </w:rPr>
        <w:t>Solution</w:t>
      </w:r>
      <w:r w:rsidRPr="00042036">
        <w:rPr>
          <w:lang w:eastAsia="zh-CN"/>
        </w:rPr>
        <w:t xml:space="preserve"> #</w:t>
      </w:r>
      <w:r w:rsidR="00141F41" w:rsidRPr="00042036">
        <w:rPr>
          <w:lang w:eastAsia="zh-CN"/>
        </w:rPr>
        <w:t>3</w:t>
      </w:r>
      <w:r w:rsidRPr="00042036">
        <w:rPr>
          <w:lang w:eastAsia="zh-CN"/>
        </w:rPr>
        <w:t xml:space="preserve">: </w:t>
      </w:r>
      <w:bookmarkStart w:id="260" w:name="_Toc97269611"/>
      <w:bookmarkEnd w:id="255"/>
      <w:r w:rsidRPr="00042036">
        <w:rPr>
          <w:lang w:eastAsia="ja-JP"/>
        </w:rPr>
        <w:t xml:space="preserve">Support of Network Slice Service continuity using </w:t>
      </w:r>
      <w:r w:rsidR="005701E1" w:rsidRPr="00042036">
        <w:rPr>
          <w:lang w:eastAsia="ja-JP"/>
        </w:rPr>
        <w:t xml:space="preserve">a </w:t>
      </w:r>
      <w:r w:rsidRPr="00042036">
        <w:rPr>
          <w:lang w:eastAsia="ja-JP"/>
        </w:rPr>
        <w:t>SSC mode 3</w:t>
      </w:r>
      <w:bookmarkEnd w:id="256"/>
      <w:bookmarkEnd w:id="257"/>
      <w:r w:rsidR="005701E1" w:rsidRPr="00042036">
        <w:rPr>
          <w:lang w:eastAsia="ja-JP"/>
        </w:rPr>
        <w:t xml:space="preserve"> </w:t>
      </w:r>
      <w:r w:rsidR="005701E1" w:rsidRPr="00042036">
        <w:t>type of Service continuity</w:t>
      </w:r>
      <w:bookmarkEnd w:id="258"/>
      <w:bookmarkEnd w:id="259"/>
    </w:p>
    <w:p w14:paraId="5CA94F88" w14:textId="69713135" w:rsidR="00A06DA8" w:rsidRPr="00042036" w:rsidRDefault="00A06DA8" w:rsidP="00C86DBB">
      <w:pPr>
        <w:pStyle w:val="Heading3"/>
        <w:rPr>
          <w:lang w:eastAsia="ja-JP"/>
        </w:rPr>
      </w:pPr>
      <w:bookmarkStart w:id="261" w:name="_Toc104302393"/>
      <w:bookmarkStart w:id="262" w:name="_Toc104359359"/>
      <w:bookmarkStart w:id="263" w:name="_Toc112923170"/>
      <w:bookmarkStart w:id="264" w:name="_Toc112923810"/>
      <w:r w:rsidRPr="00042036">
        <w:rPr>
          <w:lang w:eastAsia="ja-JP"/>
        </w:rPr>
        <w:t>6.</w:t>
      </w:r>
      <w:r w:rsidR="00141F41" w:rsidRPr="00042036">
        <w:rPr>
          <w:lang w:eastAsia="ja-JP"/>
        </w:rPr>
        <w:t>3</w:t>
      </w:r>
      <w:r w:rsidRPr="00042036">
        <w:rPr>
          <w:lang w:eastAsia="ja-JP"/>
        </w:rPr>
        <w:t>.1</w:t>
      </w:r>
      <w:r w:rsidRPr="00042036">
        <w:rPr>
          <w:lang w:eastAsia="ja-JP"/>
        </w:rPr>
        <w:tab/>
        <w:t>Introduction</w:t>
      </w:r>
      <w:bookmarkEnd w:id="261"/>
      <w:bookmarkEnd w:id="262"/>
      <w:bookmarkEnd w:id="263"/>
      <w:bookmarkEnd w:id="264"/>
    </w:p>
    <w:p w14:paraId="665CF3F0" w14:textId="1ED1379F" w:rsidR="00A06DA8" w:rsidRPr="00042036" w:rsidRDefault="00320611" w:rsidP="00320611">
      <w:pPr>
        <w:rPr>
          <w:lang w:eastAsia="ja-JP"/>
        </w:rPr>
      </w:pPr>
      <w:r w:rsidRPr="00042036">
        <w:rPr>
          <w:lang w:eastAsia="ja-JP"/>
        </w:rPr>
        <w:t>This solution addresses KI#1 scenarios of mobility.</w:t>
      </w:r>
    </w:p>
    <w:p w14:paraId="17072EBC" w14:textId="72C6B723" w:rsidR="00A06DA8" w:rsidRPr="00042036" w:rsidRDefault="00A06DA8" w:rsidP="00C86DBB">
      <w:pPr>
        <w:pStyle w:val="Heading3"/>
        <w:rPr>
          <w:lang w:eastAsia="ja-JP"/>
        </w:rPr>
      </w:pPr>
      <w:bookmarkStart w:id="265" w:name="_Toc104302394"/>
      <w:bookmarkStart w:id="266" w:name="_Toc104359360"/>
      <w:bookmarkStart w:id="267" w:name="_Toc112923171"/>
      <w:bookmarkStart w:id="268" w:name="_Toc112923811"/>
      <w:r w:rsidRPr="00042036">
        <w:rPr>
          <w:lang w:eastAsia="ja-JP"/>
        </w:rPr>
        <w:t>6.</w:t>
      </w:r>
      <w:r w:rsidR="00141F41" w:rsidRPr="00042036">
        <w:rPr>
          <w:lang w:eastAsia="ja-JP"/>
        </w:rPr>
        <w:t>3</w:t>
      </w:r>
      <w:r w:rsidRPr="00042036">
        <w:rPr>
          <w:lang w:eastAsia="ja-JP"/>
        </w:rPr>
        <w:t>.2</w:t>
      </w:r>
      <w:r w:rsidRPr="00042036">
        <w:rPr>
          <w:lang w:eastAsia="ja-JP"/>
        </w:rPr>
        <w:tab/>
        <w:t>Functional Description</w:t>
      </w:r>
      <w:bookmarkEnd w:id="260"/>
      <w:bookmarkEnd w:id="265"/>
      <w:bookmarkEnd w:id="266"/>
      <w:bookmarkEnd w:id="267"/>
      <w:bookmarkEnd w:id="268"/>
    </w:p>
    <w:p w14:paraId="7E69C52B" w14:textId="53E0BCF6" w:rsidR="00320611" w:rsidRPr="00042036" w:rsidRDefault="00320611" w:rsidP="00320611">
      <w:pPr>
        <w:rPr>
          <w:lang w:eastAsia="ja-JP"/>
        </w:rPr>
      </w:pPr>
      <w:r w:rsidRPr="00042036">
        <w:rPr>
          <w:lang w:eastAsia="ja-JP"/>
        </w:rPr>
        <w:t>This solution</w:t>
      </w:r>
      <w:r w:rsidR="005701E1" w:rsidRPr="00042036">
        <w:t>, for generality (as this solution can apply also without any mobility in a totally AMF initiated approach),</w:t>
      </w:r>
      <w:r w:rsidRPr="00042036">
        <w:rPr>
          <w:lang w:eastAsia="ja-JP"/>
        </w:rPr>
        <w:t xml:space="preserve"> considers a UE which is in CM-CONNECTED mode and arrives at an area where it needs to be handed over to a cell outside the current RA where a PDU session in a certain slice cannot continue as the slice is no longer available for any of the reasons documented in the KI#1. Specifically, the RAN is based on local information detecting the target RAN node cannot serve the current slice and it is configured with a valid replacement</w:t>
      </w:r>
      <w:r w:rsidR="00C26BAE" w:rsidRPr="00042036">
        <w:t xml:space="preserve"> so it can continue the sessions associated with the replaced slice temporality till they are replaced by session with the correct slice</w:t>
      </w:r>
      <w:r w:rsidRPr="00042036">
        <w:rPr>
          <w:lang w:eastAsia="ja-JP"/>
        </w:rPr>
        <w:t>. This may be dues to e.g. the AMFs in target RAN node region not supporting the S-NSSAI any more for e.g. maintenance or other causes so they provide an AMF configuration update to tell the RAN a S-NSSAI no longer is supported</w:t>
      </w:r>
      <w:r w:rsidR="00C26BAE" w:rsidRPr="00042036">
        <w:t xml:space="preserve"> and a replacement is defined for it</w:t>
      </w:r>
      <w:r w:rsidRPr="00042036">
        <w:rPr>
          <w:lang w:eastAsia="ja-JP"/>
        </w:rPr>
        <w:t>.</w:t>
      </w:r>
    </w:p>
    <w:p w14:paraId="4079A4E4" w14:textId="37521927" w:rsidR="00320611" w:rsidRPr="00042036" w:rsidRDefault="00320611" w:rsidP="00320611">
      <w:pPr>
        <w:rPr>
          <w:lang w:eastAsia="ja-JP"/>
        </w:rPr>
      </w:pPr>
      <w:r w:rsidRPr="00042036">
        <w:rPr>
          <w:lang w:eastAsia="ja-JP"/>
        </w:rPr>
        <w:t xml:space="preserve">This solution relies on using SSC mode 3 </w:t>
      </w:r>
      <w:r w:rsidR="00C26BAE" w:rsidRPr="00042036">
        <w:t xml:space="preserve">type of service continuity </w:t>
      </w:r>
      <w:r w:rsidRPr="00042036">
        <w:rPr>
          <w:lang w:eastAsia="ja-JP"/>
        </w:rPr>
        <w:t>in a network-controlled manner</w:t>
      </w:r>
      <w:r w:rsidR="00C26BAE" w:rsidRPr="00042036">
        <w:t xml:space="preserve"> across network slices (SSC3 only operates for same DNN and S-NSSAI today so strictly speaking this is not the existing SSC mode 3)</w:t>
      </w:r>
      <w:r w:rsidRPr="00042036">
        <w:rPr>
          <w:lang w:eastAsia="ja-JP"/>
        </w:rPr>
        <w:t>. The next clause</w:t>
      </w:r>
      <w:r w:rsidR="00183735" w:rsidRPr="00042036">
        <w:rPr>
          <w:lang w:eastAsia="ja-JP"/>
        </w:rPr>
        <w:t xml:space="preserve"> </w:t>
      </w:r>
      <w:r w:rsidRPr="00042036">
        <w:rPr>
          <w:lang w:eastAsia="ja-JP"/>
        </w:rPr>
        <w:t>provides the necessary details.</w:t>
      </w:r>
    </w:p>
    <w:p w14:paraId="5D2E192C" w14:textId="2AB02016" w:rsidR="00A06DA8" w:rsidRPr="00042036" w:rsidRDefault="00A06DA8" w:rsidP="00C86DBB">
      <w:pPr>
        <w:pStyle w:val="Heading3"/>
        <w:rPr>
          <w:lang w:eastAsia="ja-JP"/>
        </w:rPr>
      </w:pPr>
      <w:bookmarkStart w:id="269" w:name="_Toc97269612"/>
      <w:bookmarkStart w:id="270" w:name="_Toc104302395"/>
      <w:bookmarkStart w:id="271" w:name="_Toc104359361"/>
      <w:bookmarkStart w:id="272" w:name="_Toc112923172"/>
      <w:bookmarkStart w:id="273" w:name="_Toc112923812"/>
      <w:r w:rsidRPr="00042036">
        <w:rPr>
          <w:lang w:eastAsia="ja-JP"/>
        </w:rPr>
        <w:t>6.</w:t>
      </w:r>
      <w:r w:rsidR="00141F41" w:rsidRPr="00042036">
        <w:rPr>
          <w:lang w:eastAsia="ja-JP"/>
        </w:rPr>
        <w:t>3</w:t>
      </w:r>
      <w:r w:rsidRPr="00042036">
        <w:rPr>
          <w:lang w:eastAsia="ja-JP"/>
        </w:rPr>
        <w:t>.3</w:t>
      </w:r>
      <w:r w:rsidRPr="00042036">
        <w:rPr>
          <w:lang w:eastAsia="ja-JP"/>
        </w:rPr>
        <w:tab/>
        <w:t>Procedures</w:t>
      </w:r>
      <w:bookmarkEnd w:id="269"/>
      <w:bookmarkEnd w:id="270"/>
      <w:bookmarkEnd w:id="271"/>
      <w:bookmarkEnd w:id="272"/>
      <w:bookmarkEnd w:id="273"/>
    </w:p>
    <w:p w14:paraId="315D8823" w14:textId="1AB0E367" w:rsidR="00A06DA8" w:rsidRPr="00042036" w:rsidRDefault="00320611" w:rsidP="00320611">
      <w:pPr>
        <w:rPr>
          <w:lang w:eastAsia="zh-CN"/>
        </w:rPr>
      </w:pPr>
      <w:r w:rsidRPr="00042036">
        <w:rPr>
          <w:lang w:eastAsia="zh-CN"/>
        </w:rPr>
        <w:t xml:space="preserve">The call flow below in figure 6.3.3-1 proposes using SSC mode 3 </w:t>
      </w:r>
      <w:r w:rsidR="00C26BAE" w:rsidRPr="00042036">
        <w:rPr>
          <w:lang w:eastAsia="zh-CN"/>
        </w:rPr>
        <w:t xml:space="preserve">type of mobility across network slices </w:t>
      </w:r>
      <w:r w:rsidRPr="00042036">
        <w:rPr>
          <w:lang w:eastAsia="zh-CN"/>
        </w:rPr>
        <w:t xml:space="preserve">to provide the service continuity solution. A single NG-RAN node may also be involved, two NG-RAN nodes are shown for </w:t>
      </w:r>
      <w:r w:rsidRPr="00042036">
        <w:rPr>
          <w:lang w:eastAsia="zh-CN"/>
        </w:rPr>
        <w:lastRenderedPageBreak/>
        <w:t>generality and only the Xn Handover case is shown but this can apply also to NG Handover.</w:t>
      </w:r>
      <w:r w:rsidR="00C26BAE" w:rsidRPr="00042036">
        <w:rPr>
          <w:lang w:eastAsia="zh-CN"/>
        </w:rPr>
        <w:t xml:space="preserve"> Also, more than one AMF can be involved but for simplicity only one is considered (if more than one is involved there is an extra AMF reallocation step to be added where the context is transferred alongside the slice remapping information)</w:t>
      </w:r>
      <w:r w:rsidR="00AF6FD9" w:rsidRPr="00042036">
        <w:rPr>
          <w:lang w:eastAsia="zh-CN"/>
        </w:rPr>
        <w:t>.</w:t>
      </w:r>
    </w:p>
    <w:bookmarkStart w:id="274" w:name="_MON_1719307980"/>
    <w:bookmarkEnd w:id="274"/>
    <w:p w14:paraId="171D1511" w14:textId="4ECD4F05" w:rsidR="00320611" w:rsidRPr="00042036" w:rsidRDefault="00C26BAE" w:rsidP="00A93CE0">
      <w:pPr>
        <w:pStyle w:val="TH"/>
      </w:pPr>
      <w:r w:rsidRPr="00042036">
        <w:object w:dxaOrig="8931" w:dyaOrig="9495" w14:anchorId="4738BB94">
          <v:shape id="_x0000_i1030" type="#_x0000_t75" style="width:445.5pt;height:475.5pt" o:ole="">
            <v:imagedata r:id="rId23" o:title=""/>
          </v:shape>
          <o:OLEObject Type="Embed" ProgID="Word.Picture.8" ShapeID="_x0000_i1030" DrawAspect="Content" ObjectID="_1723979083" r:id="rId24"/>
        </w:object>
      </w:r>
    </w:p>
    <w:p w14:paraId="67FCFAAE" w14:textId="370405A6" w:rsidR="00A06DA8" w:rsidRPr="00042036" w:rsidRDefault="00141F41" w:rsidP="00AF6FD9">
      <w:pPr>
        <w:pStyle w:val="TF"/>
        <w:rPr>
          <w:rFonts w:eastAsia="SimSun"/>
        </w:rPr>
      </w:pPr>
      <w:r w:rsidRPr="00042036">
        <w:rPr>
          <w:rFonts w:eastAsia="SimSun"/>
        </w:rPr>
        <w:t xml:space="preserve">Figure </w:t>
      </w:r>
      <w:r w:rsidR="00A06DA8" w:rsidRPr="00042036">
        <w:rPr>
          <w:rFonts w:eastAsia="SimSun"/>
        </w:rPr>
        <w:t>6.</w:t>
      </w:r>
      <w:r w:rsidRPr="00042036">
        <w:rPr>
          <w:rFonts w:eastAsia="SimSun"/>
        </w:rPr>
        <w:t>3</w:t>
      </w:r>
      <w:r w:rsidR="00A06DA8" w:rsidRPr="00042036">
        <w:rPr>
          <w:rFonts w:eastAsia="SimSun"/>
        </w:rPr>
        <w:t>.</w:t>
      </w:r>
      <w:r w:rsidRPr="00042036">
        <w:rPr>
          <w:rFonts w:eastAsia="SimSun"/>
        </w:rPr>
        <w:t>3</w:t>
      </w:r>
      <w:r w:rsidR="00A06DA8" w:rsidRPr="00042036">
        <w:rPr>
          <w:rFonts w:eastAsia="SimSun"/>
        </w:rPr>
        <w:t>-1: service continuity upon slice change</w:t>
      </w:r>
    </w:p>
    <w:p w14:paraId="5AD26F8C" w14:textId="24F26897" w:rsidR="00320611" w:rsidRPr="00042036" w:rsidRDefault="00320611" w:rsidP="00320611">
      <w:pPr>
        <w:pStyle w:val="B1"/>
      </w:pPr>
      <w:r w:rsidRPr="00042036">
        <w:t>1.</w:t>
      </w:r>
      <w:r w:rsidRPr="00042036">
        <w:tab/>
        <w:t xml:space="preserve">AMF has sent the UE Allowed NSSAI to the serving NG-RAN node </w:t>
      </w:r>
      <w:r w:rsidR="00C26BAE" w:rsidRPr="00042036">
        <w:t xml:space="preserve">as part of the registration </w:t>
      </w:r>
      <w:r w:rsidRPr="00042036">
        <w:t>and the UE per existing procedures.</w:t>
      </w:r>
      <w:r w:rsidR="00C26BAE" w:rsidRPr="00042036">
        <w:t xml:space="preserve"> The UE had indicated to the AMF it supports this new feature in the registration request.</w:t>
      </w:r>
    </w:p>
    <w:p w14:paraId="71BBDBE7" w14:textId="57B1766F" w:rsidR="00320611" w:rsidRPr="00042036" w:rsidRDefault="00320611" w:rsidP="00320611">
      <w:pPr>
        <w:pStyle w:val="B1"/>
      </w:pPr>
      <w:r w:rsidRPr="00042036">
        <w:t>2.</w:t>
      </w:r>
      <w:r w:rsidRPr="00042036">
        <w:tab/>
        <w:t xml:space="preserve">UE has ongoing PDU session 1 of slice 10 </w:t>
      </w:r>
      <w:r w:rsidR="00C26BAE" w:rsidRPr="00042036">
        <w:t>where the SMF has indicated to the AMF is support this SSC mode 3 like type of behaviour across slices.</w:t>
      </w:r>
    </w:p>
    <w:p w14:paraId="770BC673" w14:textId="7763D599" w:rsidR="00320611" w:rsidRPr="00042036" w:rsidRDefault="00320611" w:rsidP="00320611">
      <w:pPr>
        <w:pStyle w:val="B1"/>
      </w:pPr>
      <w:r w:rsidRPr="00042036">
        <w:t>3.</w:t>
      </w:r>
      <w:r w:rsidRPr="00042036">
        <w:tab/>
        <w:t>Source NG-RAN triggers Handover to target NG-RAN. The target NG-RAN node 2 informs during the HO procedure the source NG-RAN node 1 that it accepts the PDU session 1 of slice 10 temporarily due to slice re-mapping action which it has been configured with for slice 10. It also indicates the new slice 11 for the PDU session.</w:t>
      </w:r>
      <w:r w:rsidR="00C26BAE" w:rsidRPr="00042036">
        <w:t xml:space="preserve"> It is assumed that the AMF provided this information to impacted NG-RAN nodes by indication of the alternative slice is replacing the overloaded slice by a NG-AP AMF Configuration Update procedure.</w:t>
      </w:r>
    </w:p>
    <w:p w14:paraId="236E676F" w14:textId="77777777" w:rsidR="00320611" w:rsidRPr="00042036" w:rsidRDefault="00320611" w:rsidP="00320611">
      <w:pPr>
        <w:pStyle w:val="B1"/>
      </w:pPr>
      <w:r w:rsidRPr="00042036">
        <w:t>4.</w:t>
      </w:r>
      <w:r w:rsidRPr="00042036">
        <w:tab/>
        <w:t>At handover completion, the target NG-RAN indicates to AMF in Path Switch Request that PDU session 1 of slice 10 needs to be terminated and a new PDU session is to be setup with slice 11.</w:t>
      </w:r>
    </w:p>
    <w:p w14:paraId="741103C4" w14:textId="6065EC72" w:rsidR="00320611" w:rsidRPr="00042036" w:rsidRDefault="00C26BAE" w:rsidP="00320611">
      <w:pPr>
        <w:pStyle w:val="B1"/>
      </w:pPr>
      <w:r w:rsidRPr="00042036">
        <w:lastRenderedPageBreak/>
        <w:t>5</w:t>
      </w:r>
      <w:r w:rsidR="00320611" w:rsidRPr="00042036">
        <w:t>.</w:t>
      </w:r>
      <w:r w:rsidR="00320611" w:rsidRPr="00042036">
        <w:tab/>
        <w:t xml:space="preserve">The </w:t>
      </w:r>
      <w:r w:rsidRPr="00042036">
        <w:t xml:space="preserve">AMF provides a new Allowed NSSAI including both S-NSSAI 10 and S-NSSAI11 in the UE Configuration Update command and may include S-NSSAI 11 in the Configured NSSAI as temporary S-NSSAI replacing S-NSSAI 10. </w:t>
      </w:r>
      <w:r w:rsidR="00320611" w:rsidRPr="00042036">
        <w:t xml:space="preserve">Because the AMF has received (end slice 10) at step 4, the AMF still includes the slice 10 in the Allowed NSSAI towards the UE at this </w:t>
      </w:r>
      <w:r w:rsidR="00183735" w:rsidRPr="00042036">
        <w:t xml:space="preserve">step </w:t>
      </w:r>
      <w:r w:rsidR="00320611" w:rsidRPr="00042036">
        <w:t>(the slice is indeed still temporarily available until it receives from SMF notification of the final release of PDU session 1 of slice 10 at step 9). This is just a temporary allowed NSSAI that will be soon replaced and may include two S-NSSAIs in the serving PLMN supporting same HPLMN S-NSSAI exceptionally.</w:t>
      </w:r>
      <w:r w:rsidR="006F02A9" w:rsidRPr="00042036">
        <w:t xml:space="preserve"> </w:t>
      </w:r>
      <w:r w:rsidRPr="00042036">
        <w:t xml:space="preserve">The Allowed NSSAI information element is indicating that a S-NSSAI is Allowed to replace another S-NSSAI in the Allowed S-NSSAI. In roaming case, this additional allowed S-NSSAI maps to the same HPLMN slice(s) (temporarily). This should be possible as what slice maps to HPLMN slice(s) is a VPLMN decision (whether permanently or temporarily). The Configured NSSAI update may not be required if SA2 will specify this is not updated for this case and the UE shall ignore inconsistencies. </w:t>
      </w:r>
      <w:r w:rsidR="006F02A9" w:rsidRPr="00042036">
        <w:t>The AMF may include back off timer for the original slice and/or includes the original slice in the Rejected NSSAI to prevent the UE requesting the slice due to URSP rule re-evaluation.</w:t>
      </w:r>
    </w:p>
    <w:p w14:paraId="3ED31316" w14:textId="6E4499A6" w:rsidR="00C26BAE" w:rsidRPr="00042036" w:rsidRDefault="00C26BAE" w:rsidP="00C26BAE">
      <w:pPr>
        <w:pStyle w:val="B1"/>
      </w:pPr>
      <w:r w:rsidRPr="00042036">
        <w:t>6.</w:t>
      </w:r>
      <w:r w:rsidRPr="00042036">
        <w:tab/>
        <w:t>AMF sends an Update message to SMF indicating end of PDU session 1 of slice 10 and remapping to slice 11. The SMF triggers step 7 as the UE has indicated SSC mode 3.</w:t>
      </w:r>
    </w:p>
    <w:p w14:paraId="5185E1FB" w14:textId="5E879D8A" w:rsidR="00320611" w:rsidRPr="00042036" w:rsidRDefault="00320611" w:rsidP="00320611">
      <w:pPr>
        <w:pStyle w:val="B1"/>
      </w:pPr>
      <w:r w:rsidRPr="00042036">
        <w:t>7.</w:t>
      </w:r>
      <w:r w:rsidRPr="00042036">
        <w:tab/>
        <w:t>In reaction to step 5, the SMF triggers towards the UE the NAS PDU Session Modification Command (Cause, PCO (PDU Session Address Lifetime value), end slice 10, new slice 11) to invoke SSC mode 3</w:t>
      </w:r>
      <w:r w:rsidR="00C26BAE" w:rsidRPr="00042036">
        <w:t xml:space="preserve"> type of behaviour</w:t>
      </w:r>
      <w:r w:rsidRPr="00042036">
        <w:t>. The (end slice 10, new 11) may be included towards the UE to prompt the UE to setup the new PDU session 2 with slice 11.</w:t>
      </w:r>
      <w:r w:rsidR="00C26BAE" w:rsidRPr="00042036">
        <w:t xml:space="preserve"> By this feature the possibility that SSC mode 3 type of behaviour applies across slices is introduced even if the UE had not indicated the existing SSC mode 3 when the PDU session was established.</w:t>
      </w:r>
    </w:p>
    <w:p w14:paraId="7C007364" w14:textId="54DD3CB3" w:rsidR="00320611" w:rsidRPr="00042036" w:rsidRDefault="00320611" w:rsidP="00320611">
      <w:pPr>
        <w:pStyle w:val="B1"/>
      </w:pPr>
      <w:r w:rsidRPr="00042036">
        <w:t>8.</w:t>
      </w:r>
      <w:r w:rsidRPr="00042036">
        <w:tab/>
        <w:t xml:space="preserve">The UE triggers the establishment of PDU session 2 with slice 11 according to SSC mode 3 procedure as per existing procedures described in clause 4.3.2.2.1 of </w:t>
      </w:r>
      <w:r w:rsidR="00C92467" w:rsidRPr="00042036">
        <w:t>TS</w:t>
      </w:r>
      <w:r w:rsidR="00C92467">
        <w:t> </w:t>
      </w:r>
      <w:r w:rsidR="00C92467" w:rsidRPr="00042036">
        <w:t>23.502</w:t>
      </w:r>
      <w:r w:rsidR="00C92467">
        <w:t> </w:t>
      </w:r>
      <w:r w:rsidR="00C92467" w:rsidRPr="00042036">
        <w:t>[</w:t>
      </w:r>
      <w:r w:rsidRPr="00042036">
        <w:t>5].</w:t>
      </w:r>
      <w:r w:rsidR="00C26BAE" w:rsidRPr="00042036">
        <w:t xml:space="preserve"> The S-NSSAI requested is S-NSSAI 11, the DNN is the same as used for the existing PDU session.</w:t>
      </w:r>
    </w:p>
    <w:p w14:paraId="391E2443" w14:textId="0D6369D4" w:rsidR="00320611" w:rsidRPr="00042036" w:rsidRDefault="00320611" w:rsidP="00320611">
      <w:pPr>
        <w:pStyle w:val="B1"/>
      </w:pPr>
      <w:r w:rsidRPr="00042036">
        <w:t>9.</w:t>
      </w:r>
      <w:r w:rsidRPr="00042036">
        <w:tab/>
        <w:t xml:space="preserve">At the expiry of SSC mode 3 timer, the SMF triggers the release of the PDU session 1 of slice 10 according to SSC mode 3 procedures (existing procedures described in clause 4.3.2.2.1 of </w:t>
      </w:r>
      <w:r w:rsidR="00C92467" w:rsidRPr="00042036">
        <w:t>TS</w:t>
      </w:r>
      <w:r w:rsidR="00C92467">
        <w:t> </w:t>
      </w:r>
      <w:r w:rsidR="00C92467" w:rsidRPr="00042036">
        <w:t>23.502</w:t>
      </w:r>
      <w:r w:rsidR="00C92467">
        <w:t> </w:t>
      </w:r>
      <w:r w:rsidR="00C92467" w:rsidRPr="00042036">
        <w:t>[</w:t>
      </w:r>
      <w:r w:rsidRPr="00042036">
        <w:t>5]).</w:t>
      </w:r>
    </w:p>
    <w:p w14:paraId="5A3C8B43" w14:textId="7C825148" w:rsidR="00320611" w:rsidRPr="00042036" w:rsidRDefault="00320611" w:rsidP="00320611">
      <w:pPr>
        <w:pStyle w:val="B1"/>
      </w:pPr>
      <w:r w:rsidRPr="00042036">
        <w:t>10.</w:t>
      </w:r>
      <w:r w:rsidRPr="00042036">
        <w:tab/>
        <w:t>Upon notification from the SMF that PDU session of no longer supported slice 10 has been released, the AMF sends a final the UCU (UE Configuration Update) message in order to update the Allowed NSSAI towards the NG-RAN and the UE. In this example, the new Allowed NSSAI is slice 11.</w:t>
      </w:r>
      <w:r w:rsidR="00C26BAE" w:rsidRPr="00042036">
        <w:t xml:space="preserve"> When the slice 10 can be resumed the inverse procedure can take place by swapping slice 11 with slice 10 using the same method.</w:t>
      </w:r>
    </w:p>
    <w:p w14:paraId="0A59213B" w14:textId="176F4462" w:rsidR="00A06DA8" w:rsidRPr="00042036" w:rsidRDefault="00A06DA8" w:rsidP="00C86DBB">
      <w:pPr>
        <w:pStyle w:val="Heading3"/>
        <w:rPr>
          <w:lang w:eastAsia="ja-JP"/>
        </w:rPr>
      </w:pPr>
      <w:bookmarkStart w:id="275" w:name="_Toc97269613"/>
      <w:bookmarkStart w:id="276" w:name="_Toc104302396"/>
      <w:bookmarkStart w:id="277" w:name="_Toc104359362"/>
      <w:bookmarkStart w:id="278" w:name="_Toc112923173"/>
      <w:bookmarkStart w:id="279" w:name="_Toc112923813"/>
      <w:r w:rsidRPr="00042036">
        <w:rPr>
          <w:lang w:eastAsia="zh-CN"/>
        </w:rPr>
        <w:t>6.</w:t>
      </w:r>
      <w:r w:rsidR="00684CF0" w:rsidRPr="00042036">
        <w:rPr>
          <w:lang w:eastAsia="zh-CN"/>
        </w:rPr>
        <w:t>3</w:t>
      </w:r>
      <w:r w:rsidRPr="00042036">
        <w:rPr>
          <w:lang w:eastAsia="zh-CN"/>
        </w:rPr>
        <w:t>.</w:t>
      </w:r>
      <w:r w:rsidR="00E927DF" w:rsidRPr="00042036">
        <w:rPr>
          <w:lang w:eastAsia="zh-CN"/>
        </w:rPr>
        <w:t>4</w:t>
      </w:r>
      <w:r w:rsidRPr="00042036">
        <w:rPr>
          <w:lang w:eastAsia="zh-CN"/>
        </w:rPr>
        <w:tab/>
      </w:r>
      <w:r w:rsidRPr="00042036">
        <w:rPr>
          <w:lang w:eastAsia="ja-JP"/>
        </w:rPr>
        <w:t xml:space="preserve">Impacts on </w:t>
      </w:r>
      <w:r w:rsidRPr="00042036">
        <w:rPr>
          <w:lang w:eastAsia="zh-CN"/>
        </w:rPr>
        <w:t>services,</w:t>
      </w:r>
      <w:r w:rsidRPr="00042036">
        <w:rPr>
          <w:lang w:eastAsia="ja-JP"/>
        </w:rPr>
        <w:t xml:space="preserve"> entities and interfaces</w:t>
      </w:r>
      <w:bookmarkEnd w:id="275"/>
      <w:bookmarkEnd w:id="276"/>
      <w:bookmarkEnd w:id="277"/>
      <w:bookmarkEnd w:id="278"/>
      <w:bookmarkEnd w:id="279"/>
    </w:p>
    <w:p w14:paraId="02F689FA" w14:textId="77777777" w:rsidR="00320611" w:rsidRPr="00042036" w:rsidRDefault="00320611" w:rsidP="00320611">
      <w:pPr>
        <w:rPr>
          <w:lang w:eastAsia="ja-JP"/>
        </w:rPr>
      </w:pPr>
      <w:r w:rsidRPr="00042036">
        <w:rPr>
          <w:lang w:eastAsia="ja-JP"/>
        </w:rPr>
        <w:t>The solution has the following impacts:</w:t>
      </w:r>
    </w:p>
    <w:p w14:paraId="7EBF4BB3" w14:textId="77777777" w:rsidR="00320611" w:rsidRPr="00042036" w:rsidRDefault="00320611" w:rsidP="00320611">
      <w:pPr>
        <w:rPr>
          <w:lang w:eastAsia="ja-JP"/>
        </w:rPr>
      </w:pPr>
      <w:r w:rsidRPr="00042036">
        <w:rPr>
          <w:lang w:eastAsia="ja-JP"/>
        </w:rPr>
        <w:t>NG-RAN node:</w:t>
      </w:r>
    </w:p>
    <w:p w14:paraId="148FFD45" w14:textId="6D717126" w:rsidR="00320611" w:rsidRPr="00042036" w:rsidRDefault="00320611" w:rsidP="00320611">
      <w:pPr>
        <w:pStyle w:val="B1"/>
      </w:pPr>
      <w:r w:rsidRPr="00042036">
        <w:t>-</w:t>
      </w:r>
      <w:r w:rsidRPr="00042036">
        <w:tab/>
        <w:t>configuration to perform slice remapping for certain slices and related behaviour as per above procedure</w:t>
      </w:r>
      <w:r w:rsidR="00B35DA9" w:rsidRPr="00042036">
        <w:t>.</w:t>
      </w:r>
    </w:p>
    <w:p w14:paraId="16FAA8D5" w14:textId="0CACE95C" w:rsidR="00320611" w:rsidRPr="00042036" w:rsidRDefault="00320611" w:rsidP="00320611">
      <w:r w:rsidRPr="00042036">
        <w:t>AMF:</w:t>
      </w:r>
    </w:p>
    <w:p w14:paraId="142DE0C2" w14:textId="72BDDE65" w:rsidR="00320611" w:rsidRPr="00042036" w:rsidRDefault="00320611" w:rsidP="00320611">
      <w:pPr>
        <w:pStyle w:val="B1"/>
      </w:pPr>
      <w:r w:rsidRPr="00042036">
        <w:t>-</w:t>
      </w:r>
      <w:r w:rsidRPr="00042036">
        <w:tab/>
        <w:t xml:space="preserve">temporarily allow slices while SSC3 </w:t>
      </w:r>
      <w:r w:rsidR="00C26BAE" w:rsidRPr="00042036">
        <w:t xml:space="preserve">type of behaviour </w:t>
      </w:r>
      <w:r w:rsidRPr="00042036">
        <w:t>completes for the PDU session and do UE configuration update to provide the final allowed NSSAI when the new PDU session is up and running and old PDU session leg released.</w:t>
      </w:r>
    </w:p>
    <w:p w14:paraId="75CCDB59" w14:textId="4F07CD42" w:rsidR="006F02A9" w:rsidRPr="00042036" w:rsidRDefault="006F02A9" w:rsidP="00320611">
      <w:pPr>
        <w:pStyle w:val="B1"/>
      </w:pPr>
      <w:r w:rsidRPr="00042036">
        <w:t>-</w:t>
      </w:r>
      <w:r w:rsidRPr="00042036">
        <w:tab/>
        <w:t>The AMF may include back off timer for the original slice and/or includes the original slice in the Rejected NSSAI to prevent the UE requesting the slice due to URSP rule re-evaluation.</w:t>
      </w:r>
    </w:p>
    <w:p w14:paraId="07258398" w14:textId="31810EA3" w:rsidR="00320611" w:rsidRPr="00042036" w:rsidRDefault="00320611" w:rsidP="00320611">
      <w:r w:rsidRPr="00042036">
        <w:t>UE:</w:t>
      </w:r>
    </w:p>
    <w:p w14:paraId="7DE5D70B" w14:textId="376EE819" w:rsidR="00320611" w:rsidRPr="00042036" w:rsidRDefault="00320611" w:rsidP="00320611">
      <w:pPr>
        <w:pStyle w:val="B1"/>
      </w:pPr>
      <w:r w:rsidRPr="00042036">
        <w:t>-</w:t>
      </w:r>
      <w:r w:rsidRPr="00042036">
        <w:tab/>
        <w:t xml:space="preserve">performs SSC mode 3 </w:t>
      </w:r>
      <w:r w:rsidR="00C26BAE" w:rsidRPr="00042036">
        <w:t xml:space="preserve">type of behaviour </w:t>
      </w:r>
      <w:r w:rsidRPr="00042036">
        <w:t>with the slice indicated to replace the ongoing slice</w:t>
      </w:r>
      <w:r w:rsidR="00C26BAE" w:rsidRPr="00042036">
        <w:t xml:space="preserve"> when requested by step</w:t>
      </w:r>
      <w:r w:rsidR="005E7A42" w:rsidRPr="00042036">
        <w:t> </w:t>
      </w:r>
      <w:r w:rsidR="00C26BAE" w:rsidRPr="00042036">
        <w:t>7</w:t>
      </w:r>
      <w:r w:rsidRPr="00042036">
        <w:t>.</w:t>
      </w:r>
    </w:p>
    <w:p w14:paraId="5B9C2798" w14:textId="215014BB" w:rsidR="005D475B" w:rsidRPr="00042036" w:rsidRDefault="005D475B" w:rsidP="00C86DBB">
      <w:pPr>
        <w:pStyle w:val="Heading2"/>
        <w:rPr>
          <w:lang w:eastAsia="ja-JP"/>
        </w:rPr>
      </w:pPr>
      <w:bookmarkStart w:id="280" w:name="_Toc104302397"/>
      <w:bookmarkStart w:id="281" w:name="_Toc104359363"/>
      <w:bookmarkStart w:id="282" w:name="_Toc112923174"/>
      <w:bookmarkStart w:id="283" w:name="_Toc112923814"/>
      <w:bookmarkStart w:id="284" w:name="_Toc510607499"/>
      <w:bookmarkStart w:id="285" w:name="_Toc518306733"/>
      <w:r w:rsidRPr="00042036">
        <w:rPr>
          <w:lang w:eastAsia="zh-CN"/>
        </w:rPr>
        <w:t>6.</w:t>
      </w:r>
      <w:r w:rsidR="001612A5" w:rsidRPr="00042036">
        <w:rPr>
          <w:lang w:eastAsia="zh-CN"/>
        </w:rPr>
        <w:t>4</w:t>
      </w:r>
      <w:r w:rsidRPr="00042036">
        <w:rPr>
          <w:lang w:eastAsia="ko-KR"/>
        </w:rPr>
        <w:tab/>
      </w:r>
      <w:r w:rsidRPr="00042036">
        <w:rPr>
          <w:lang w:eastAsia="ja-JP"/>
        </w:rPr>
        <w:t>Solution</w:t>
      </w:r>
      <w:r w:rsidRPr="00042036">
        <w:rPr>
          <w:lang w:eastAsia="zh-CN"/>
        </w:rPr>
        <w:t xml:space="preserve"> #</w:t>
      </w:r>
      <w:r w:rsidR="001612A5" w:rsidRPr="00042036">
        <w:rPr>
          <w:lang w:eastAsia="zh-CN"/>
        </w:rPr>
        <w:t>4</w:t>
      </w:r>
      <w:r w:rsidRPr="00042036">
        <w:rPr>
          <w:lang w:eastAsia="ja-JP"/>
        </w:rPr>
        <w:t>: PDU Session on compatible network slice</w:t>
      </w:r>
      <w:bookmarkEnd w:id="280"/>
      <w:bookmarkEnd w:id="281"/>
      <w:bookmarkEnd w:id="282"/>
      <w:bookmarkEnd w:id="283"/>
    </w:p>
    <w:p w14:paraId="10A7DC8C" w14:textId="18380CC6" w:rsidR="005D475B" w:rsidRPr="00042036" w:rsidRDefault="005D475B" w:rsidP="00C86DBB">
      <w:pPr>
        <w:pStyle w:val="Heading3"/>
        <w:rPr>
          <w:lang w:eastAsia="ja-JP"/>
        </w:rPr>
      </w:pPr>
      <w:bookmarkStart w:id="286" w:name="_Toc104302398"/>
      <w:bookmarkStart w:id="287" w:name="_Toc104359364"/>
      <w:bookmarkStart w:id="288" w:name="_Toc112923175"/>
      <w:bookmarkStart w:id="289" w:name="_Toc112923815"/>
      <w:r w:rsidRPr="00042036">
        <w:rPr>
          <w:lang w:eastAsia="ja-JP"/>
        </w:rPr>
        <w:t>6.</w:t>
      </w:r>
      <w:r w:rsidR="001612A5" w:rsidRPr="00042036">
        <w:rPr>
          <w:lang w:eastAsia="ja-JP"/>
        </w:rPr>
        <w:t>4</w:t>
      </w:r>
      <w:r w:rsidRPr="00042036">
        <w:rPr>
          <w:lang w:eastAsia="ja-JP"/>
        </w:rPr>
        <w:t>.1</w:t>
      </w:r>
      <w:r w:rsidRPr="00042036">
        <w:rPr>
          <w:lang w:eastAsia="ja-JP"/>
        </w:rPr>
        <w:tab/>
        <w:t>Introduction</w:t>
      </w:r>
      <w:bookmarkEnd w:id="286"/>
      <w:bookmarkEnd w:id="287"/>
      <w:bookmarkEnd w:id="288"/>
      <w:bookmarkEnd w:id="289"/>
    </w:p>
    <w:p w14:paraId="21B28ED9" w14:textId="77777777" w:rsidR="00320611" w:rsidRPr="00042036" w:rsidRDefault="00320611" w:rsidP="00320611">
      <w:r w:rsidRPr="00042036">
        <w:t>This solution addresses the bellow requirements from Key Issue #1: Support of Network Slice Service continuity.</w:t>
      </w:r>
    </w:p>
    <w:p w14:paraId="6FBD063E" w14:textId="77777777" w:rsidR="00320611" w:rsidRPr="00042036" w:rsidRDefault="00320611" w:rsidP="00320611">
      <w:pPr>
        <w:pStyle w:val="B1"/>
        <w:rPr>
          <w:b/>
          <w:bCs/>
        </w:rPr>
      </w:pPr>
      <w:r w:rsidRPr="00042036">
        <w:rPr>
          <w:b/>
          <w:bCs/>
        </w:rPr>
        <w:t>1)</w:t>
      </w:r>
      <w:r w:rsidRPr="00042036">
        <w:rPr>
          <w:b/>
          <w:bCs/>
        </w:rPr>
        <w:tab/>
        <w:t>No mobility scenario:</w:t>
      </w:r>
    </w:p>
    <w:p w14:paraId="0071F339" w14:textId="77777777" w:rsidR="00320611" w:rsidRPr="00042036" w:rsidRDefault="00320611" w:rsidP="00320611">
      <w:pPr>
        <w:pStyle w:val="B2"/>
      </w:pPr>
      <w:r w:rsidRPr="00042036">
        <w:lastRenderedPageBreak/>
        <w:tab/>
        <w:t>Scenario 1b): network slice or network slice instance is overloaded.</w:t>
      </w:r>
    </w:p>
    <w:p w14:paraId="5FA5278F" w14:textId="3ECBB720" w:rsidR="005D475B" w:rsidRPr="00042036" w:rsidRDefault="005D475B" w:rsidP="00C86DBB">
      <w:pPr>
        <w:pStyle w:val="Heading3"/>
        <w:rPr>
          <w:lang w:eastAsia="ja-JP"/>
        </w:rPr>
      </w:pPr>
      <w:bookmarkStart w:id="290" w:name="_Toc104302399"/>
      <w:bookmarkStart w:id="291" w:name="_Toc104359365"/>
      <w:bookmarkStart w:id="292" w:name="_Toc112923176"/>
      <w:bookmarkStart w:id="293" w:name="_Toc112923816"/>
      <w:r w:rsidRPr="00042036">
        <w:rPr>
          <w:lang w:eastAsia="ja-JP"/>
        </w:rPr>
        <w:t>6.</w:t>
      </w:r>
      <w:r w:rsidR="001612A5" w:rsidRPr="00042036">
        <w:rPr>
          <w:lang w:eastAsia="ja-JP"/>
        </w:rPr>
        <w:t>4</w:t>
      </w:r>
      <w:r w:rsidRPr="00042036">
        <w:rPr>
          <w:lang w:eastAsia="ja-JP"/>
        </w:rPr>
        <w:t>.2</w:t>
      </w:r>
      <w:r w:rsidRPr="00042036">
        <w:rPr>
          <w:lang w:eastAsia="ja-JP"/>
        </w:rPr>
        <w:tab/>
        <w:t>Functional description</w:t>
      </w:r>
      <w:bookmarkEnd w:id="290"/>
      <w:bookmarkEnd w:id="291"/>
      <w:bookmarkEnd w:id="292"/>
      <w:bookmarkEnd w:id="293"/>
    </w:p>
    <w:p w14:paraId="31178D96" w14:textId="5F4528F2" w:rsidR="005D475B" w:rsidRPr="00042036" w:rsidRDefault="00320611" w:rsidP="00320611">
      <w:pPr>
        <w:rPr>
          <w:lang w:eastAsia="zh-CN"/>
        </w:rPr>
      </w:pPr>
      <w:r w:rsidRPr="00042036">
        <w:rPr>
          <w:lang w:eastAsia="zh-CN"/>
        </w:rPr>
        <w:t>This solution allows for a PDU Session establishment on a compatible network slice if the network slice on which the PDU Session is initially required is not available or is overloaded. The assumption in this solution is that an Application in the UE may be allowed to get a service from more than one network slice as per the network slice selection criteria (NSSP) within the URSP rules in the UE. In such a case the UE may include a compatible S-NSSAI as an extra parameter in the PDU Session Establishment Request message along with the S-NSSAI on which the PDU Session is required and the PDU Session establishment procedure can continue on the compatible S-NSSAI in case the initially required S-NSSAI is not available or is overloaded.</w:t>
      </w:r>
    </w:p>
    <w:p w14:paraId="6F9F6FF5" w14:textId="613C0387" w:rsidR="005D475B" w:rsidRPr="00042036" w:rsidRDefault="005D475B" w:rsidP="00C86DBB">
      <w:pPr>
        <w:pStyle w:val="Heading3"/>
        <w:rPr>
          <w:lang w:eastAsia="ja-JP"/>
        </w:rPr>
      </w:pPr>
      <w:bookmarkStart w:id="294" w:name="_Toc104302400"/>
      <w:bookmarkStart w:id="295" w:name="_Toc104359366"/>
      <w:bookmarkStart w:id="296" w:name="_Toc112923177"/>
      <w:bookmarkStart w:id="297" w:name="_Toc112923817"/>
      <w:r w:rsidRPr="00042036">
        <w:rPr>
          <w:lang w:eastAsia="ja-JP"/>
        </w:rPr>
        <w:t>6.</w:t>
      </w:r>
      <w:r w:rsidR="001612A5" w:rsidRPr="00042036">
        <w:rPr>
          <w:lang w:eastAsia="ja-JP"/>
        </w:rPr>
        <w:t>4</w:t>
      </w:r>
      <w:r w:rsidRPr="00042036">
        <w:rPr>
          <w:lang w:eastAsia="ja-JP"/>
        </w:rPr>
        <w:t>.3</w:t>
      </w:r>
      <w:r w:rsidRPr="00042036">
        <w:rPr>
          <w:lang w:eastAsia="ja-JP"/>
        </w:rPr>
        <w:tab/>
        <w:t>Procedures</w:t>
      </w:r>
      <w:bookmarkEnd w:id="294"/>
      <w:bookmarkEnd w:id="295"/>
      <w:bookmarkEnd w:id="296"/>
      <w:bookmarkEnd w:id="297"/>
    </w:p>
    <w:p w14:paraId="16033E7B" w14:textId="4C5B2806" w:rsidR="00320611" w:rsidRPr="00042036" w:rsidRDefault="00320611" w:rsidP="00A93CE0">
      <w:pPr>
        <w:pStyle w:val="TH"/>
      </w:pPr>
      <w:r w:rsidRPr="00042036">
        <w:object w:dxaOrig="9634" w:dyaOrig="3972" w14:anchorId="1DF33349">
          <v:shape id="_x0000_i1031" type="#_x0000_t75" style="width:480.75pt;height:197.25pt" o:ole="">
            <v:imagedata r:id="rId25" o:title=""/>
          </v:shape>
          <o:OLEObject Type="Embed" ProgID="Word.Picture.8" ShapeID="_x0000_i1031" DrawAspect="Content" ObjectID="_1723979084" r:id="rId26"/>
        </w:object>
      </w:r>
    </w:p>
    <w:p w14:paraId="76D6EF39" w14:textId="1C9801FC" w:rsidR="005D475B" w:rsidRPr="00042036" w:rsidRDefault="005D475B" w:rsidP="00320611">
      <w:pPr>
        <w:pStyle w:val="TF"/>
        <w:rPr>
          <w:rFonts w:eastAsia="Malgun Gothic"/>
        </w:rPr>
      </w:pPr>
      <w:r w:rsidRPr="00042036">
        <w:rPr>
          <w:rFonts w:eastAsia="Malgun Gothic"/>
        </w:rPr>
        <w:t>Figure 6.</w:t>
      </w:r>
      <w:r w:rsidR="001612A5" w:rsidRPr="00042036">
        <w:rPr>
          <w:rFonts w:eastAsia="Malgun Gothic"/>
        </w:rPr>
        <w:t>4</w:t>
      </w:r>
      <w:r w:rsidRPr="00042036">
        <w:rPr>
          <w:rFonts w:eastAsia="Malgun Gothic"/>
        </w:rPr>
        <w:t>.3</w:t>
      </w:r>
      <w:r w:rsidR="001612A5" w:rsidRPr="00042036">
        <w:rPr>
          <w:rFonts w:eastAsia="Malgun Gothic"/>
        </w:rPr>
        <w:t>-1</w:t>
      </w:r>
      <w:r w:rsidRPr="00042036">
        <w:rPr>
          <w:rFonts w:eastAsia="Malgun Gothic"/>
        </w:rPr>
        <w:t>: PDU Session on compatible network slice</w:t>
      </w:r>
    </w:p>
    <w:p w14:paraId="2EA465C7" w14:textId="70577B2F" w:rsidR="005D475B" w:rsidRPr="00042036" w:rsidRDefault="001612A5" w:rsidP="003B60FA">
      <w:pPr>
        <w:pStyle w:val="B1"/>
        <w:rPr>
          <w:rFonts w:eastAsia="Malgun Gothic"/>
        </w:rPr>
      </w:pPr>
      <w:r w:rsidRPr="00042036">
        <w:rPr>
          <w:rFonts w:eastAsia="Malgun Gothic"/>
        </w:rPr>
        <w:t>1.</w:t>
      </w:r>
      <w:r w:rsidRPr="00042036">
        <w:rPr>
          <w:rFonts w:eastAsia="Malgun Gothic"/>
        </w:rPr>
        <w:tab/>
      </w:r>
      <w:r w:rsidR="005D475B" w:rsidRPr="00042036">
        <w:rPr>
          <w:rFonts w:eastAsia="Malgun Gothic"/>
        </w:rPr>
        <w:t xml:space="preserve">When an Application in the UE requires service, the UE triggers PDU Session Establishment Request to the AMF in which the UE includes the S-NSSAI and the DNN on which the service is available based on the S-NSSAI selection and DNN selection criteria within the URSP rules in the UE. Optionally, the UE may include in the PDU Session Establishment Request a compatible S-NSSAI, if available. The compatible S-NSSAI is </w:t>
      </w:r>
      <w:r w:rsidR="006119CE" w:rsidRPr="00042036">
        <w:t xml:space="preserve">an alternative </w:t>
      </w:r>
      <w:r w:rsidR="005D475B" w:rsidRPr="00042036">
        <w:rPr>
          <w:rFonts w:eastAsia="Malgun Gothic"/>
        </w:rPr>
        <w:t>S-NSSAI from the network slice selection criteria within the URSP if the network slice selection criteria within the URSP rules in the UE allows the Application requiring service to use more than one S-NSSAI. The UE includes a compatible S-NSSAI in the PDU Session Establishment Request if one is available in the network slice selection criteria within the URSP and it is in the Allowed NSSAI list for the UE.</w:t>
      </w:r>
    </w:p>
    <w:p w14:paraId="73E157BC" w14:textId="2446EC28" w:rsidR="005D475B" w:rsidRPr="00042036" w:rsidRDefault="001612A5" w:rsidP="003B60FA">
      <w:pPr>
        <w:pStyle w:val="B1"/>
        <w:rPr>
          <w:rFonts w:eastAsia="Malgun Gothic"/>
        </w:rPr>
      </w:pPr>
      <w:r w:rsidRPr="00042036">
        <w:rPr>
          <w:rFonts w:eastAsia="Malgun Gothic"/>
        </w:rPr>
        <w:t>2.</w:t>
      </w:r>
      <w:r w:rsidRPr="00042036">
        <w:rPr>
          <w:rFonts w:eastAsia="Malgun Gothic"/>
        </w:rPr>
        <w:tab/>
      </w:r>
      <w:r w:rsidR="005D475B" w:rsidRPr="00042036">
        <w:rPr>
          <w:rFonts w:eastAsia="Malgun Gothic"/>
        </w:rPr>
        <w:t xml:space="preserve">If the S-NSSAI on which a PDU Session is required by the UE is overloaded or not available and the UE has included </w:t>
      </w:r>
      <w:r w:rsidR="006119CE" w:rsidRPr="00042036">
        <w:rPr>
          <w:rFonts w:eastAsia="Malgun Gothic"/>
        </w:rPr>
        <w:t xml:space="preserve">a </w:t>
      </w:r>
      <w:r w:rsidR="005D475B" w:rsidRPr="00042036">
        <w:rPr>
          <w:rFonts w:eastAsia="Malgun Gothic"/>
        </w:rPr>
        <w:t>compatible S-NSSAI in the PDU Session Establishment Request message, the AMF selects an SMF based on the compatible S-NSSAI and the AMF continues the PDU Sessions Establishment procedure on the compatible S-NSSAI instead of the initially requested S-NSSAI.</w:t>
      </w:r>
    </w:p>
    <w:p w14:paraId="26EFBC56" w14:textId="5BBAF52A" w:rsidR="005D475B" w:rsidRPr="00042036" w:rsidRDefault="001612A5" w:rsidP="003B60FA">
      <w:pPr>
        <w:pStyle w:val="B1"/>
        <w:rPr>
          <w:rFonts w:eastAsia="Malgun Gothic"/>
        </w:rPr>
      </w:pPr>
      <w:r w:rsidRPr="00042036">
        <w:rPr>
          <w:rFonts w:eastAsia="Malgun Gothic"/>
        </w:rPr>
        <w:t>3.</w:t>
      </w:r>
      <w:r w:rsidRPr="00042036">
        <w:rPr>
          <w:rFonts w:eastAsia="Malgun Gothic"/>
        </w:rPr>
        <w:tab/>
      </w:r>
      <w:r w:rsidR="005D475B" w:rsidRPr="00042036">
        <w:rPr>
          <w:rFonts w:eastAsia="Malgun Gothic"/>
        </w:rPr>
        <w:t>The AMF sends Nsmf_PDUSession_CreateSMContext Request message to the SMF in which the AMF includes the compatible S-NSSAI received by the UE.</w:t>
      </w:r>
    </w:p>
    <w:p w14:paraId="5618FE97" w14:textId="4367CA83" w:rsidR="005D475B" w:rsidRPr="00042036" w:rsidRDefault="001612A5" w:rsidP="003B60FA">
      <w:pPr>
        <w:pStyle w:val="B1"/>
        <w:rPr>
          <w:rFonts w:eastAsia="Malgun Gothic"/>
        </w:rPr>
      </w:pPr>
      <w:r w:rsidRPr="00042036">
        <w:rPr>
          <w:rFonts w:eastAsia="Malgun Gothic"/>
        </w:rPr>
        <w:t>4.</w:t>
      </w:r>
      <w:r w:rsidRPr="00042036">
        <w:rPr>
          <w:rFonts w:eastAsia="Malgun Gothic"/>
        </w:rPr>
        <w:tab/>
      </w:r>
      <w:r w:rsidR="005D475B" w:rsidRPr="00042036">
        <w:rPr>
          <w:rFonts w:eastAsia="Malgun Gothic"/>
        </w:rPr>
        <w:t>Continue PDU Session Establishment on the compatible S-NSSAI a</w:t>
      </w:r>
      <w:r w:rsidR="00320611" w:rsidRPr="00042036">
        <w:rPr>
          <w:rFonts w:eastAsia="Malgun Gothic"/>
        </w:rPr>
        <w:t xml:space="preserve">ccording to </w:t>
      </w:r>
      <w:r w:rsidRPr="00042036">
        <w:rPr>
          <w:rFonts w:eastAsia="Malgun Gothic"/>
        </w:rPr>
        <w:t xml:space="preserve">clause 4.3.2.2.1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5]</w:t>
      </w:r>
      <w:r w:rsidR="005D475B" w:rsidRPr="00042036">
        <w:rPr>
          <w:rFonts w:eastAsia="Malgun Gothic"/>
        </w:rPr>
        <w:t>. The SMF may notify the UE that the PDU Session is established on the compatible S-NSSAI</w:t>
      </w:r>
      <w:r w:rsidR="007E4B06" w:rsidRPr="00042036">
        <w:t xml:space="preserve"> and the AMF may indicate to the UE the reason for the network slice switch to a compatible S-NSSAI. </w:t>
      </w:r>
      <w:r w:rsidR="006F02A9" w:rsidRPr="00042036">
        <w:t>In the PDU Session Establishment Accept, the SMF may provide back off timer for the original S-NSSAI so that the UE cannot request a PDU Session according to the existing URSP rule until the back off timer is expired</w:t>
      </w:r>
      <w:r w:rsidR="005D475B" w:rsidRPr="00042036">
        <w:rPr>
          <w:rFonts w:eastAsia="Malgun Gothic"/>
        </w:rPr>
        <w:t>.</w:t>
      </w:r>
    </w:p>
    <w:p w14:paraId="6A43A79E" w14:textId="621B0E4C" w:rsidR="006F02A9" w:rsidRPr="00042036" w:rsidRDefault="006F02A9" w:rsidP="003B60FA">
      <w:pPr>
        <w:pStyle w:val="B1"/>
        <w:rPr>
          <w:rFonts w:eastAsia="Malgun Gothic"/>
        </w:rPr>
      </w:pPr>
      <w:r w:rsidRPr="00042036">
        <w:rPr>
          <w:rFonts w:eastAsia="Malgun Gothic"/>
        </w:rPr>
        <w:tab/>
      </w:r>
      <w:r w:rsidRPr="00042036">
        <w:t>After PDU Session is established, the AMF may include back off timer for the original slice and/or includes the original slice in the Rejected NSSAI to prevent the UE requesting the slice due to URSP rule re-evaluation.</w:t>
      </w:r>
    </w:p>
    <w:p w14:paraId="3E55F4A0" w14:textId="4F224736" w:rsidR="005D475B" w:rsidRPr="00042036" w:rsidRDefault="005D475B" w:rsidP="00C86DBB">
      <w:pPr>
        <w:pStyle w:val="Heading3"/>
        <w:rPr>
          <w:lang w:eastAsia="zh-CN"/>
        </w:rPr>
      </w:pPr>
      <w:bookmarkStart w:id="298" w:name="_Toc104302401"/>
      <w:bookmarkStart w:id="299" w:name="_Toc104359367"/>
      <w:bookmarkStart w:id="300" w:name="_Toc112923178"/>
      <w:bookmarkStart w:id="301" w:name="_Toc112923818"/>
      <w:r w:rsidRPr="00042036">
        <w:rPr>
          <w:lang w:eastAsia="zh-CN"/>
        </w:rPr>
        <w:t>6.</w:t>
      </w:r>
      <w:r w:rsidR="00C07280" w:rsidRPr="00042036">
        <w:rPr>
          <w:lang w:eastAsia="zh-CN"/>
        </w:rPr>
        <w:t>4</w:t>
      </w:r>
      <w:r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298"/>
      <w:bookmarkEnd w:id="299"/>
      <w:bookmarkEnd w:id="300"/>
      <w:bookmarkEnd w:id="301"/>
    </w:p>
    <w:p w14:paraId="022B0E9E" w14:textId="20DB0ED2" w:rsidR="00320611" w:rsidRPr="00042036" w:rsidRDefault="00320611" w:rsidP="00320611">
      <w:r w:rsidRPr="00042036">
        <w:t>UE:</w:t>
      </w:r>
    </w:p>
    <w:p w14:paraId="4CF17F3D" w14:textId="77777777" w:rsidR="00320611" w:rsidRPr="00042036" w:rsidRDefault="00320611" w:rsidP="00320611">
      <w:pPr>
        <w:pStyle w:val="B1"/>
        <w:rPr>
          <w:rFonts w:eastAsia="Malgun Gothic"/>
        </w:rPr>
      </w:pPr>
      <w:r w:rsidRPr="00042036">
        <w:rPr>
          <w:rFonts w:eastAsia="Malgun Gothic"/>
        </w:rPr>
        <w:lastRenderedPageBreak/>
        <w:t>-</w:t>
      </w:r>
      <w:r w:rsidRPr="00042036">
        <w:rPr>
          <w:rFonts w:eastAsia="Malgun Gothic"/>
        </w:rPr>
        <w:tab/>
        <w:t>new compatible S-NSSAI parameter in the PDU Session Establishment Request.</w:t>
      </w:r>
    </w:p>
    <w:p w14:paraId="2B99691D" w14:textId="0CD60B93" w:rsidR="00320611" w:rsidRPr="00042036" w:rsidRDefault="00320611" w:rsidP="00320611">
      <w:r w:rsidRPr="00042036">
        <w:t>AMF:</w:t>
      </w:r>
    </w:p>
    <w:p w14:paraId="4F1E5952" w14:textId="77777777" w:rsidR="00320611" w:rsidRPr="00042036" w:rsidRDefault="00320611" w:rsidP="00320611">
      <w:pPr>
        <w:pStyle w:val="B1"/>
        <w:rPr>
          <w:rFonts w:eastAsia="Malgun Gothic"/>
        </w:rPr>
      </w:pPr>
      <w:r w:rsidRPr="00042036">
        <w:rPr>
          <w:rFonts w:eastAsia="Malgun Gothic"/>
        </w:rPr>
        <w:t>-</w:t>
      </w:r>
      <w:r w:rsidRPr="00042036">
        <w:rPr>
          <w:rFonts w:eastAsia="Malgun Gothic"/>
        </w:rPr>
        <w:tab/>
        <w:t>PDU Session switch to a compatible S-NSSAI.</w:t>
      </w:r>
    </w:p>
    <w:p w14:paraId="0666DE3F" w14:textId="34CAC952" w:rsidR="007E4B06" w:rsidRPr="00042036" w:rsidRDefault="007E4B06" w:rsidP="00320611">
      <w:pPr>
        <w:pStyle w:val="B1"/>
      </w:pPr>
      <w:r w:rsidRPr="00042036">
        <w:t>-</w:t>
      </w:r>
      <w:r w:rsidRPr="00042036">
        <w:tab/>
        <w:t>new cause to indicate the network slice switch to a compatible S-NSSAI.</w:t>
      </w:r>
    </w:p>
    <w:p w14:paraId="7CC40D35" w14:textId="0E81855A" w:rsidR="006F02A9" w:rsidRPr="00042036" w:rsidRDefault="006F02A9" w:rsidP="00320611">
      <w:pPr>
        <w:pStyle w:val="B1"/>
        <w:rPr>
          <w:rFonts w:eastAsia="Malgun Gothic"/>
        </w:rPr>
      </w:pPr>
      <w:r w:rsidRPr="00042036">
        <w:t>-</w:t>
      </w:r>
      <w:r w:rsidRPr="00042036">
        <w:tab/>
        <w:t>After PDU Session is established, the AMF may include back off timer for the original slice and/or includes the original slice in the Rejected NSSAI to prevent the UE requesting the slice due to URSP rule re-evaluation.</w:t>
      </w:r>
    </w:p>
    <w:p w14:paraId="5A8F73DD" w14:textId="4B5D811A" w:rsidR="008E1B18" w:rsidRPr="00042036" w:rsidRDefault="008E1B18" w:rsidP="00727CBF">
      <w:pPr>
        <w:pStyle w:val="Heading2"/>
      </w:pPr>
      <w:bookmarkStart w:id="302" w:name="_Toc104302402"/>
      <w:bookmarkStart w:id="303" w:name="_Toc104359368"/>
      <w:bookmarkStart w:id="304" w:name="_Toc112923179"/>
      <w:bookmarkStart w:id="305" w:name="_Toc112923819"/>
      <w:bookmarkEnd w:id="284"/>
      <w:bookmarkEnd w:id="285"/>
      <w:r w:rsidRPr="00042036">
        <w:t>6.</w:t>
      </w:r>
      <w:r w:rsidR="00661603" w:rsidRPr="00042036">
        <w:t>5</w:t>
      </w:r>
      <w:r w:rsidRPr="00042036">
        <w:tab/>
        <w:t>Solution #</w:t>
      </w:r>
      <w:r w:rsidR="00661603" w:rsidRPr="00042036">
        <w:t>5</w:t>
      </w:r>
      <w:r w:rsidRPr="00042036">
        <w:t>: PDU session handover to a target CN with an alternative S-NSSAI support</w:t>
      </w:r>
      <w:bookmarkEnd w:id="302"/>
      <w:bookmarkEnd w:id="303"/>
      <w:bookmarkEnd w:id="304"/>
      <w:bookmarkEnd w:id="305"/>
    </w:p>
    <w:p w14:paraId="4C5CD5C1" w14:textId="5384A215" w:rsidR="008E1B18" w:rsidRPr="00042036" w:rsidRDefault="008E1B18" w:rsidP="00C86DBB">
      <w:pPr>
        <w:pStyle w:val="Heading3"/>
        <w:rPr>
          <w:lang w:eastAsia="ja-JP"/>
        </w:rPr>
      </w:pPr>
      <w:bookmarkStart w:id="306" w:name="_Toc104302403"/>
      <w:bookmarkStart w:id="307" w:name="_Toc104359369"/>
      <w:bookmarkStart w:id="308" w:name="_Toc112923180"/>
      <w:bookmarkStart w:id="309" w:name="_Toc112923820"/>
      <w:r w:rsidRPr="00042036">
        <w:rPr>
          <w:lang w:eastAsia="ja-JP"/>
        </w:rPr>
        <w:t>6.</w:t>
      </w:r>
      <w:r w:rsidR="00661603" w:rsidRPr="00042036">
        <w:rPr>
          <w:lang w:eastAsia="ja-JP"/>
        </w:rPr>
        <w:t>5</w:t>
      </w:r>
      <w:r w:rsidRPr="00042036">
        <w:rPr>
          <w:lang w:eastAsia="ja-JP"/>
        </w:rPr>
        <w:t>.1</w:t>
      </w:r>
      <w:r w:rsidRPr="00042036">
        <w:rPr>
          <w:lang w:eastAsia="ja-JP"/>
        </w:rPr>
        <w:tab/>
        <w:t>Introduction</w:t>
      </w:r>
      <w:bookmarkEnd w:id="306"/>
      <w:bookmarkEnd w:id="307"/>
      <w:bookmarkEnd w:id="308"/>
      <w:bookmarkEnd w:id="309"/>
    </w:p>
    <w:p w14:paraId="13B227FB" w14:textId="77777777" w:rsidR="008E1B18" w:rsidRPr="00042036" w:rsidRDefault="008E1B18" w:rsidP="00320611">
      <w:r w:rsidRPr="00042036">
        <w:t>This solution addresses the bellow requirements from Key Issue #1: Support of Network Slice Service continuity.</w:t>
      </w:r>
    </w:p>
    <w:p w14:paraId="5B85BB28" w14:textId="77777777" w:rsidR="00320611" w:rsidRPr="00042036" w:rsidRDefault="00320611" w:rsidP="00320611">
      <w:pPr>
        <w:pStyle w:val="B1"/>
        <w:rPr>
          <w:rFonts w:eastAsia="DengXian"/>
          <w:b/>
          <w:bCs/>
        </w:rPr>
      </w:pPr>
      <w:r w:rsidRPr="00042036">
        <w:rPr>
          <w:rFonts w:eastAsia="DengXian"/>
          <w:b/>
          <w:bCs/>
        </w:rPr>
        <w:t>2)</w:t>
      </w:r>
      <w:r w:rsidRPr="00042036">
        <w:rPr>
          <w:rFonts w:eastAsia="DengXian"/>
          <w:b/>
          <w:bCs/>
        </w:rPr>
        <w:tab/>
        <w:t>Inter RA Mobility scenario:</w:t>
      </w:r>
    </w:p>
    <w:p w14:paraId="5871606D" w14:textId="77777777" w:rsidR="00320611" w:rsidRPr="00042036" w:rsidRDefault="00320611" w:rsidP="00320611">
      <w:pPr>
        <w:pStyle w:val="B2"/>
        <w:rPr>
          <w:rFonts w:eastAsia="DengXian"/>
        </w:rPr>
      </w:pPr>
      <w:r w:rsidRPr="00042036">
        <w:rPr>
          <w:rFonts w:eastAsia="DengXian"/>
        </w:rPr>
        <w:tab/>
        <w:t>Scenario 2d): network slice or network slice instance is overloaded in the target CN.</w:t>
      </w:r>
    </w:p>
    <w:p w14:paraId="7904B9CE" w14:textId="4B93038C" w:rsidR="008E1B18" w:rsidRPr="00042036" w:rsidRDefault="008E1B18" w:rsidP="00C86DBB">
      <w:pPr>
        <w:pStyle w:val="Heading3"/>
        <w:rPr>
          <w:lang w:eastAsia="ja-JP"/>
        </w:rPr>
      </w:pPr>
      <w:bookmarkStart w:id="310" w:name="_Toc104302404"/>
      <w:bookmarkStart w:id="311" w:name="_Toc104359370"/>
      <w:bookmarkStart w:id="312" w:name="_Toc112923181"/>
      <w:bookmarkStart w:id="313" w:name="_Toc112923821"/>
      <w:r w:rsidRPr="00042036">
        <w:rPr>
          <w:lang w:eastAsia="ja-JP"/>
        </w:rPr>
        <w:t>6.</w:t>
      </w:r>
      <w:r w:rsidR="00661603" w:rsidRPr="00042036">
        <w:rPr>
          <w:lang w:eastAsia="ja-JP"/>
        </w:rPr>
        <w:t>5</w:t>
      </w:r>
      <w:r w:rsidRPr="00042036">
        <w:rPr>
          <w:lang w:eastAsia="ja-JP"/>
        </w:rPr>
        <w:t>.2</w:t>
      </w:r>
      <w:r w:rsidRPr="00042036">
        <w:rPr>
          <w:lang w:eastAsia="ja-JP"/>
        </w:rPr>
        <w:tab/>
        <w:t>Functional description</w:t>
      </w:r>
      <w:bookmarkEnd w:id="310"/>
      <w:bookmarkEnd w:id="311"/>
      <w:bookmarkEnd w:id="312"/>
      <w:bookmarkEnd w:id="313"/>
    </w:p>
    <w:p w14:paraId="04939EB2" w14:textId="629A1824" w:rsidR="008E1B18" w:rsidRPr="00042036" w:rsidRDefault="00320611" w:rsidP="00320611">
      <w:pPr>
        <w:rPr>
          <w:lang w:eastAsia="ja-JP"/>
        </w:rPr>
      </w:pPr>
      <w:r w:rsidRPr="00042036">
        <w:rPr>
          <w:lang w:eastAsia="ja-JP"/>
        </w:rPr>
        <w:t xml:space="preserve">This solution allows for a PDU Session handover to an alternative network slice when the current network slice is not supported by the target CN or it is overloaded in the target CN. At PDU Session establishment the UE may include in the PDU Session Establishment Request an alternative S-NSSAI, if available. The alternative S-NSSAI is another S-NSSAI from the network slice selection criteria within the URSP rules in the UE in case the URSP rules allow the Application requiring the service to use more than one S-NSSAI. Then this alternative S-NSSAI is </w:t>
      </w:r>
      <w:r w:rsidR="001C4834" w:rsidRPr="00042036">
        <w:rPr>
          <w:lang w:eastAsia="ja-JP"/>
        </w:rPr>
        <w:t xml:space="preserve">included by the UE in the PDU Session Establishment Request and is </w:t>
      </w:r>
      <w:r w:rsidRPr="00042036">
        <w:rPr>
          <w:lang w:eastAsia="ja-JP"/>
        </w:rPr>
        <w:t>stored in the UE context within the AMF and used for PDU Session handover to this alternative S-NSSAI if the current S-NSSAI is not supported in the target CN</w:t>
      </w:r>
      <w:r w:rsidR="001C4834" w:rsidRPr="00042036">
        <w:rPr>
          <w:lang w:eastAsia="ja-JP"/>
        </w:rPr>
        <w:t xml:space="preserve"> or the current S-NSSAI is overloaded in the target CN</w:t>
      </w:r>
      <w:r w:rsidRPr="00042036">
        <w:rPr>
          <w:lang w:eastAsia="ja-JP"/>
        </w:rPr>
        <w:t>.</w:t>
      </w:r>
    </w:p>
    <w:p w14:paraId="2E3BC278" w14:textId="1A00D305" w:rsidR="008E1B18" w:rsidRPr="00042036" w:rsidRDefault="008E1B18" w:rsidP="00C86DBB">
      <w:pPr>
        <w:pStyle w:val="Heading3"/>
        <w:rPr>
          <w:lang w:eastAsia="ja-JP"/>
        </w:rPr>
      </w:pPr>
      <w:bookmarkStart w:id="314" w:name="_Toc104302405"/>
      <w:bookmarkStart w:id="315" w:name="_Toc104359371"/>
      <w:bookmarkStart w:id="316" w:name="_Toc112923182"/>
      <w:bookmarkStart w:id="317" w:name="_Toc112923822"/>
      <w:r w:rsidRPr="00042036">
        <w:rPr>
          <w:lang w:eastAsia="ja-JP"/>
        </w:rPr>
        <w:t>6.</w:t>
      </w:r>
      <w:r w:rsidR="00661603" w:rsidRPr="00042036">
        <w:rPr>
          <w:lang w:eastAsia="ja-JP"/>
        </w:rPr>
        <w:t>5</w:t>
      </w:r>
      <w:r w:rsidRPr="00042036">
        <w:rPr>
          <w:lang w:eastAsia="ja-JP"/>
        </w:rPr>
        <w:t>.3</w:t>
      </w:r>
      <w:r w:rsidRPr="00042036">
        <w:rPr>
          <w:lang w:eastAsia="ja-JP"/>
        </w:rPr>
        <w:tab/>
        <w:t>Procedures</w:t>
      </w:r>
      <w:bookmarkEnd w:id="314"/>
      <w:bookmarkEnd w:id="315"/>
      <w:bookmarkEnd w:id="316"/>
      <w:bookmarkEnd w:id="317"/>
    </w:p>
    <w:p w14:paraId="1064FD52" w14:textId="17EDDCCE" w:rsidR="00B35DA9" w:rsidRPr="00042036" w:rsidRDefault="00B35DA9" w:rsidP="00C76F30">
      <w:pPr>
        <w:pStyle w:val="TH"/>
      </w:pPr>
      <w:r w:rsidRPr="00042036">
        <w:object w:dxaOrig="9648" w:dyaOrig="5035" w14:anchorId="7CDB9EB8">
          <v:shape id="_x0000_i1032" type="#_x0000_t75" style="width:483pt;height:249.75pt" o:ole="">
            <v:imagedata r:id="rId27" o:title=""/>
          </v:shape>
          <o:OLEObject Type="Embed" ProgID="Word.Picture.8" ShapeID="_x0000_i1032" DrawAspect="Content" ObjectID="_1723979085" r:id="rId28"/>
        </w:object>
      </w:r>
    </w:p>
    <w:p w14:paraId="5D905502" w14:textId="77D55178" w:rsidR="008E1B18" w:rsidRPr="00042036" w:rsidRDefault="008E1B18" w:rsidP="00320611">
      <w:pPr>
        <w:pStyle w:val="TF"/>
        <w:rPr>
          <w:rFonts w:eastAsia="Malgun Gothic"/>
        </w:rPr>
      </w:pPr>
      <w:r w:rsidRPr="00042036">
        <w:rPr>
          <w:rFonts w:eastAsia="Malgun Gothic"/>
        </w:rPr>
        <w:t>Figure 6.</w:t>
      </w:r>
      <w:r w:rsidR="00661603" w:rsidRPr="00042036">
        <w:rPr>
          <w:rFonts w:eastAsia="Malgun Gothic"/>
        </w:rPr>
        <w:t>5</w:t>
      </w:r>
      <w:r w:rsidRPr="00042036">
        <w:rPr>
          <w:rFonts w:eastAsia="Malgun Gothic"/>
        </w:rPr>
        <w:t>.3</w:t>
      </w:r>
      <w:r w:rsidR="00661603" w:rsidRPr="00042036">
        <w:rPr>
          <w:rFonts w:eastAsia="Malgun Gothic"/>
        </w:rPr>
        <w:t>-1</w:t>
      </w:r>
      <w:r w:rsidRPr="00042036">
        <w:rPr>
          <w:rFonts w:eastAsia="Malgun Gothic"/>
        </w:rPr>
        <w:t>: PDU session handover to a target CN with an alternative S-NSSAI support</w:t>
      </w:r>
    </w:p>
    <w:p w14:paraId="4CF79052" w14:textId="22764EA4" w:rsidR="00320611" w:rsidRPr="00042036" w:rsidRDefault="00320611" w:rsidP="00320611">
      <w:pPr>
        <w:pStyle w:val="B1"/>
        <w:rPr>
          <w:rFonts w:eastAsia="Malgun Gothic"/>
        </w:rPr>
      </w:pPr>
      <w:r w:rsidRPr="00042036">
        <w:rPr>
          <w:rFonts w:eastAsia="Malgun Gothic"/>
        </w:rPr>
        <w:t>1.</w:t>
      </w:r>
      <w:r w:rsidRPr="00042036">
        <w:rPr>
          <w:rFonts w:eastAsia="Malgun Gothic"/>
        </w:rPr>
        <w:tab/>
        <w:t xml:space="preserve">An Application in the UE requires service on S-NSSAI. The UE initiates PDU Session Establishment procedure on that S-NSSAI to the S-AMF. Optionally, the UE may include in the </w:t>
      </w:r>
      <w:r w:rsidR="00D2639C" w:rsidRPr="00042036">
        <w:rPr>
          <w:rFonts w:eastAsia="Malgun Gothic"/>
        </w:rPr>
        <w:t>NAS message</w:t>
      </w:r>
      <w:r w:rsidRPr="00042036">
        <w:rPr>
          <w:rFonts w:eastAsia="Malgun Gothic"/>
        </w:rPr>
        <w:t xml:space="preserve"> an alternative S-NSSAI, if available. The alternative S-NSSAI is another S-NSSAI from the network slice selection criteria within the </w:t>
      </w:r>
      <w:r w:rsidRPr="00042036">
        <w:rPr>
          <w:rFonts w:eastAsia="Malgun Gothic"/>
        </w:rPr>
        <w:lastRenderedPageBreak/>
        <w:t xml:space="preserve">URSP if the URSP rules allow the Application requiring the service to use more than one S-NSSAI. The UE includes an alternative S-NSSAI in the </w:t>
      </w:r>
      <w:r w:rsidR="00D2639C" w:rsidRPr="00042036">
        <w:rPr>
          <w:rFonts w:eastAsia="Malgun Gothic"/>
        </w:rPr>
        <w:t>NAS messa</w:t>
      </w:r>
      <w:r w:rsidR="005E2446" w:rsidRPr="00042036">
        <w:rPr>
          <w:rFonts w:eastAsia="Malgun Gothic"/>
        </w:rPr>
        <w:t>g</w:t>
      </w:r>
      <w:r w:rsidR="00D2639C" w:rsidRPr="00042036">
        <w:rPr>
          <w:rFonts w:eastAsia="Malgun Gothic"/>
        </w:rPr>
        <w:t>e</w:t>
      </w:r>
      <w:r w:rsidRPr="00042036">
        <w:rPr>
          <w:rFonts w:eastAsia="Malgun Gothic"/>
        </w:rPr>
        <w:t xml:space="preserve"> if one is available in the network slice selection criteria within the URSP.</w:t>
      </w:r>
    </w:p>
    <w:p w14:paraId="4BB0FDB3" w14:textId="10425EC8" w:rsidR="00320611" w:rsidRPr="00042036" w:rsidRDefault="00320611" w:rsidP="00320611">
      <w:pPr>
        <w:pStyle w:val="B1"/>
        <w:rPr>
          <w:rFonts w:eastAsia="Malgun Gothic"/>
        </w:rPr>
      </w:pPr>
      <w:r w:rsidRPr="00042036">
        <w:rPr>
          <w:rFonts w:eastAsia="Malgun Gothic"/>
        </w:rPr>
        <w:t>2.</w:t>
      </w:r>
      <w:r w:rsidRPr="00042036">
        <w:rPr>
          <w:rFonts w:eastAsia="Malgun Gothic"/>
        </w:rPr>
        <w:tab/>
        <w:t>The S-AMF may perform some further checks for the eligibility of the alternative S-NSSAI(s) received from the UE before the S-AMF stores the alternative S-NSSAI in the UE context</w:t>
      </w:r>
      <w:r w:rsidR="00B35DA9" w:rsidRPr="00042036">
        <w:rPr>
          <w:rFonts w:eastAsia="Malgun Gothic"/>
        </w:rPr>
        <w:t>.</w:t>
      </w:r>
    </w:p>
    <w:p w14:paraId="28E0652A" w14:textId="344F7AB5" w:rsidR="00320611" w:rsidRPr="00042036" w:rsidRDefault="00320611" w:rsidP="00320611">
      <w:pPr>
        <w:pStyle w:val="B1"/>
        <w:rPr>
          <w:rFonts w:eastAsia="Malgun Gothic"/>
        </w:rPr>
      </w:pPr>
      <w:r w:rsidRPr="00042036">
        <w:rPr>
          <w:rFonts w:eastAsia="Malgun Gothic"/>
        </w:rPr>
        <w:t>3.</w:t>
      </w:r>
      <w:r w:rsidRPr="00042036">
        <w:rPr>
          <w:rFonts w:eastAsia="Malgun Gothic"/>
        </w:rPr>
        <w:tab/>
        <w:t xml:space="preserve">Continue and complete the PDU Session establishment procedure on S-NSSAI according to clause 4.3.2.2.1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5].</w:t>
      </w:r>
    </w:p>
    <w:p w14:paraId="6404689E" w14:textId="77777777" w:rsidR="00320611" w:rsidRPr="00042036" w:rsidRDefault="00320611" w:rsidP="00320611">
      <w:pPr>
        <w:pStyle w:val="B1"/>
        <w:rPr>
          <w:rFonts w:eastAsia="Malgun Gothic"/>
        </w:rPr>
      </w:pPr>
      <w:r w:rsidRPr="00042036">
        <w:rPr>
          <w:rFonts w:eastAsia="Malgun Gothic"/>
        </w:rPr>
        <w:t>4.</w:t>
      </w:r>
      <w:r w:rsidRPr="00042036">
        <w:rPr>
          <w:rFonts w:eastAsia="Malgun Gothic"/>
        </w:rPr>
        <w:tab/>
        <w:t>At some stage the S-RAN triggers handover request to the S-AMF.</w:t>
      </w:r>
    </w:p>
    <w:p w14:paraId="10C3E650" w14:textId="035F1178" w:rsidR="00320611" w:rsidRPr="00042036" w:rsidRDefault="00320611" w:rsidP="00320611">
      <w:pPr>
        <w:pStyle w:val="B1"/>
        <w:rPr>
          <w:rFonts w:eastAsia="Malgun Gothic"/>
        </w:rPr>
      </w:pPr>
      <w:r w:rsidRPr="00042036">
        <w:rPr>
          <w:rFonts w:eastAsia="Malgun Gothic"/>
        </w:rPr>
        <w:t>5.</w:t>
      </w:r>
      <w:r w:rsidRPr="00042036">
        <w:rPr>
          <w:rFonts w:eastAsia="Malgun Gothic"/>
        </w:rPr>
        <w:tab/>
        <w:t>The S-RAN selects a T-RAN supporting the current S-NSSAI and possibly supporting the alternative S-NSSAI</w:t>
      </w:r>
      <w:r w:rsidR="001C4834" w:rsidRPr="00042036">
        <w:t xml:space="preserve"> if provided by the UE</w:t>
      </w:r>
      <w:r w:rsidRPr="00042036">
        <w:rPr>
          <w:rFonts w:eastAsia="Malgun Gothic"/>
        </w:rPr>
        <w:t xml:space="preserve">. The S-AMF proceeds with the N2 handover procedure to T-RAN and T-AMF supporting the current </w:t>
      </w:r>
      <w:r w:rsidR="001C4834" w:rsidRPr="00042036">
        <w:t>S-NSSAI</w:t>
      </w:r>
      <w:r w:rsidR="001C4834" w:rsidRPr="00042036">
        <w:rPr>
          <w:rFonts w:eastAsia="Malgun Gothic"/>
        </w:rPr>
        <w:t xml:space="preserve"> </w:t>
      </w:r>
      <w:r w:rsidRPr="00042036">
        <w:rPr>
          <w:rFonts w:eastAsia="Malgun Gothic"/>
        </w:rPr>
        <w:t>and</w:t>
      </w:r>
      <w:r w:rsidR="001C4834" w:rsidRPr="00042036">
        <w:rPr>
          <w:rFonts w:eastAsia="Malgun Gothic"/>
        </w:rPr>
        <w:t>/or</w:t>
      </w:r>
      <w:r w:rsidRPr="00042036">
        <w:rPr>
          <w:rFonts w:eastAsia="Malgun Gothic"/>
        </w:rPr>
        <w:t xml:space="preserve"> the alternative S-NSSAI.</w:t>
      </w:r>
    </w:p>
    <w:p w14:paraId="023021CD" w14:textId="77777777" w:rsidR="00320611" w:rsidRPr="00042036" w:rsidRDefault="00320611" w:rsidP="00320611">
      <w:pPr>
        <w:pStyle w:val="B1"/>
        <w:rPr>
          <w:rFonts w:eastAsia="Malgun Gothic"/>
        </w:rPr>
      </w:pPr>
      <w:r w:rsidRPr="00042036">
        <w:rPr>
          <w:rFonts w:eastAsia="Malgun Gothic"/>
        </w:rPr>
        <w:t>6.</w:t>
      </w:r>
      <w:r w:rsidRPr="00042036">
        <w:rPr>
          <w:rFonts w:eastAsia="Malgun Gothic"/>
        </w:rPr>
        <w:tab/>
        <w:t>UE registration with the T-AMF. The current and the alternative S-NSSAI received from the S-AMF during theN2 handover is supported and allowed in the T-AMF after the UE registration.</w:t>
      </w:r>
    </w:p>
    <w:p w14:paraId="307E6926" w14:textId="780AB529" w:rsidR="00320611" w:rsidRPr="00042036" w:rsidRDefault="00320611" w:rsidP="00320611">
      <w:pPr>
        <w:pStyle w:val="B1"/>
        <w:rPr>
          <w:rFonts w:eastAsia="Malgun Gothic"/>
        </w:rPr>
      </w:pPr>
      <w:r w:rsidRPr="00042036">
        <w:rPr>
          <w:rFonts w:eastAsia="Malgun Gothic"/>
        </w:rPr>
        <w:t>7.</w:t>
      </w:r>
      <w:r w:rsidRPr="00042036">
        <w:rPr>
          <w:rFonts w:eastAsia="Malgun Gothic"/>
        </w:rPr>
        <w:tab/>
        <w:t>If at step 5 the UE did handover to a T-RAN supporting the current</w:t>
      </w:r>
      <w:r w:rsidR="001C4834" w:rsidRPr="00042036">
        <w:t xml:space="preserve"> S-NSSAI</w:t>
      </w:r>
      <w:r w:rsidRPr="00042036">
        <w:rPr>
          <w:rFonts w:eastAsia="Malgun Gothic"/>
        </w:rPr>
        <w:t xml:space="preserve"> and the alternative S-NSSAI however, the T-AMF is overloaded for the current S-NSSAI, then the PDU Session switches to the alternative S-NSSAI via PDU Session modification to the alternative S-NSSAI procedure as per clause 4.3.3.2.1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5]. The T-AMF may select another SMF if the PDU Session switches to an alternative S-NSSAI.</w:t>
      </w:r>
    </w:p>
    <w:p w14:paraId="59C8EA61" w14:textId="1B2C5646" w:rsidR="00320611" w:rsidRPr="00042036" w:rsidRDefault="00320611" w:rsidP="00320611">
      <w:pPr>
        <w:pStyle w:val="B1"/>
        <w:rPr>
          <w:rFonts w:eastAsia="Malgun Gothic"/>
        </w:rPr>
      </w:pPr>
      <w:r w:rsidRPr="00042036">
        <w:rPr>
          <w:rFonts w:eastAsia="Malgun Gothic"/>
        </w:rPr>
        <w:t>8.</w:t>
      </w:r>
      <w:r w:rsidRPr="00042036">
        <w:rPr>
          <w:rFonts w:eastAsia="Malgun Gothic"/>
        </w:rPr>
        <w:tab/>
      </w:r>
      <w:r w:rsidR="00D2639C" w:rsidRPr="00042036">
        <w:rPr>
          <w:rFonts w:eastAsia="Malgun Gothic"/>
          <w:lang w:eastAsia="ko-KR"/>
        </w:rPr>
        <w:t>The</w:t>
      </w:r>
      <w:r w:rsidR="00D2639C" w:rsidRPr="00042036">
        <w:rPr>
          <w:rFonts w:eastAsia="Malgun Gothic"/>
        </w:rPr>
        <w:t xml:space="preserve"> </w:t>
      </w:r>
      <w:r w:rsidRPr="00042036">
        <w:rPr>
          <w:rFonts w:eastAsia="Malgun Gothic"/>
        </w:rPr>
        <w:t xml:space="preserve">T-RAN </w:t>
      </w:r>
      <w:r w:rsidR="00D2639C" w:rsidRPr="00042036">
        <w:rPr>
          <w:rFonts w:eastAsia="Malgun Gothic"/>
        </w:rPr>
        <w:t>forwards</w:t>
      </w:r>
      <w:r w:rsidRPr="00042036">
        <w:rPr>
          <w:rFonts w:eastAsia="Malgun Gothic"/>
        </w:rPr>
        <w:t xml:space="preserve"> </w:t>
      </w:r>
      <w:r w:rsidR="00D2639C" w:rsidRPr="00042036">
        <w:rPr>
          <w:rFonts w:eastAsia="Malgun Gothic"/>
        </w:rPr>
        <w:t xml:space="preserve">the </w:t>
      </w:r>
      <w:r w:rsidRPr="00042036">
        <w:rPr>
          <w:rFonts w:eastAsia="Malgun Gothic"/>
        </w:rPr>
        <w:t xml:space="preserve">PDU Session Modification Command </w:t>
      </w:r>
      <w:r w:rsidR="00D2639C" w:rsidRPr="00042036">
        <w:rPr>
          <w:rFonts w:eastAsia="Malgun Gothic"/>
        </w:rPr>
        <w:t xml:space="preserve">received from the T-AMF </w:t>
      </w:r>
      <w:r w:rsidRPr="00042036">
        <w:rPr>
          <w:rFonts w:eastAsia="Malgun Gothic"/>
        </w:rPr>
        <w:t xml:space="preserve">to the UE with the alternative S-NSSAI </w:t>
      </w:r>
      <w:r w:rsidR="00D2639C" w:rsidRPr="00042036">
        <w:rPr>
          <w:rFonts w:eastAsia="Malgun Gothic"/>
        </w:rPr>
        <w:t xml:space="preserve">included </w:t>
      </w:r>
      <w:r w:rsidRPr="00042036">
        <w:rPr>
          <w:rFonts w:eastAsia="Malgun Gothic"/>
        </w:rPr>
        <w:t>in case of PDU Session switch to an alternative S-NSSAI.</w:t>
      </w:r>
    </w:p>
    <w:p w14:paraId="65CA6A59" w14:textId="4E91B259" w:rsidR="006F02A9" w:rsidRPr="00042036" w:rsidRDefault="006F02A9" w:rsidP="00320611">
      <w:pPr>
        <w:pStyle w:val="B1"/>
        <w:rPr>
          <w:rFonts w:eastAsia="Malgun Gothic"/>
        </w:rPr>
      </w:pPr>
      <w:r w:rsidRPr="00042036">
        <w:rPr>
          <w:rFonts w:eastAsia="Malgun Gothic"/>
        </w:rPr>
        <w:tab/>
      </w:r>
      <w:r w:rsidRPr="00042036">
        <w:t>After HO, the AMF may include back off timer for the original slice and/or includes the original slice in the Rejected NSSAI to prevent the UE requesting the slice due to URSP rule re-evaluation.</w:t>
      </w:r>
    </w:p>
    <w:p w14:paraId="42AFF5E9" w14:textId="1CC342B1" w:rsidR="008E1B18" w:rsidRPr="00042036" w:rsidRDefault="008E1B18" w:rsidP="00C86DBB">
      <w:pPr>
        <w:pStyle w:val="Heading3"/>
        <w:rPr>
          <w:lang w:eastAsia="zh-CN"/>
        </w:rPr>
      </w:pPr>
      <w:bookmarkStart w:id="318" w:name="_Toc104302406"/>
      <w:bookmarkStart w:id="319" w:name="_Toc104359372"/>
      <w:bookmarkStart w:id="320" w:name="_Toc112923183"/>
      <w:bookmarkStart w:id="321" w:name="_Toc112923823"/>
      <w:r w:rsidRPr="00042036">
        <w:rPr>
          <w:lang w:eastAsia="zh-CN"/>
        </w:rPr>
        <w:t>6.</w:t>
      </w:r>
      <w:r w:rsidR="00661603" w:rsidRPr="00042036">
        <w:rPr>
          <w:lang w:eastAsia="zh-CN"/>
        </w:rPr>
        <w:t>5</w:t>
      </w:r>
      <w:r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318"/>
      <w:bookmarkEnd w:id="319"/>
      <w:bookmarkEnd w:id="320"/>
      <w:bookmarkEnd w:id="321"/>
    </w:p>
    <w:p w14:paraId="19CA6F66" w14:textId="77777777" w:rsidR="00320611" w:rsidRPr="00042036" w:rsidRDefault="00320611" w:rsidP="00320611">
      <w:r w:rsidRPr="00042036">
        <w:t>UE:</w:t>
      </w:r>
    </w:p>
    <w:p w14:paraId="245DBAA0" w14:textId="77777777" w:rsidR="00320611" w:rsidRPr="00042036" w:rsidRDefault="00320611" w:rsidP="00320611">
      <w:pPr>
        <w:pStyle w:val="B1"/>
        <w:rPr>
          <w:rFonts w:eastAsia="Malgun Gothic"/>
        </w:rPr>
      </w:pPr>
      <w:r w:rsidRPr="00042036">
        <w:rPr>
          <w:rFonts w:eastAsia="Malgun Gothic"/>
        </w:rPr>
        <w:t>-</w:t>
      </w:r>
      <w:r w:rsidRPr="00042036">
        <w:rPr>
          <w:rFonts w:eastAsia="Malgun Gothic"/>
        </w:rPr>
        <w:tab/>
        <w:t>new alternative S-NSSAI parameter in the PDU Session Establishment Request message.</w:t>
      </w:r>
    </w:p>
    <w:p w14:paraId="74324D62" w14:textId="0EF681F1" w:rsidR="00320611" w:rsidRPr="00042036" w:rsidRDefault="00320611" w:rsidP="00320611">
      <w:r w:rsidRPr="00042036">
        <w:t>AMF:</w:t>
      </w:r>
    </w:p>
    <w:p w14:paraId="6055468C" w14:textId="77777777" w:rsidR="00320611" w:rsidRPr="00042036" w:rsidRDefault="00320611" w:rsidP="00320611">
      <w:pPr>
        <w:pStyle w:val="B1"/>
        <w:rPr>
          <w:rFonts w:eastAsia="Malgun Gothic"/>
        </w:rPr>
      </w:pPr>
      <w:r w:rsidRPr="00042036">
        <w:rPr>
          <w:rFonts w:eastAsia="Malgun Gothic"/>
        </w:rPr>
        <w:t>-</w:t>
      </w:r>
      <w:r w:rsidRPr="00042036">
        <w:rPr>
          <w:rFonts w:eastAsia="Malgun Gothic"/>
        </w:rPr>
        <w:tab/>
        <w:t>alternative S-NSSAI(s) handling.</w:t>
      </w:r>
    </w:p>
    <w:p w14:paraId="5AB6A7C6" w14:textId="7C9E9960" w:rsidR="006F02A9" w:rsidRPr="00042036" w:rsidRDefault="006F02A9" w:rsidP="00320611">
      <w:pPr>
        <w:pStyle w:val="B1"/>
        <w:rPr>
          <w:rFonts w:eastAsia="Malgun Gothic"/>
        </w:rPr>
      </w:pPr>
      <w:r w:rsidRPr="00042036">
        <w:rPr>
          <w:lang w:eastAsia="ko-KR"/>
        </w:rPr>
        <w:t>-</w:t>
      </w:r>
      <w:r w:rsidRPr="00042036">
        <w:rPr>
          <w:lang w:eastAsia="ko-KR"/>
        </w:rPr>
        <w:tab/>
      </w:r>
      <w:r w:rsidRPr="00042036">
        <w:t>AMF may include back off timer for the original slice and/or includes the original slice in the Rejected NSSAI to prevent the UE requesting the slice due to URSP rule re-evaluation.</w:t>
      </w:r>
    </w:p>
    <w:p w14:paraId="4797B07E" w14:textId="49112066" w:rsidR="008E1B18" w:rsidRPr="00042036" w:rsidRDefault="008E1B18" w:rsidP="00C86DBB">
      <w:pPr>
        <w:pStyle w:val="Heading2"/>
        <w:rPr>
          <w:lang w:eastAsia="ja-JP"/>
        </w:rPr>
      </w:pPr>
      <w:bookmarkStart w:id="322" w:name="_Toc104302407"/>
      <w:bookmarkStart w:id="323" w:name="_Toc104359373"/>
      <w:bookmarkStart w:id="324" w:name="_Toc112923184"/>
      <w:bookmarkStart w:id="325" w:name="_Toc112923824"/>
      <w:r w:rsidRPr="00042036">
        <w:rPr>
          <w:lang w:eastAsia="zh-CN"/>
        </w:rPr>
        <w:t>6.</w:t>
      </w:r>
      <w:r w:rsidR="00AD1006" w:rsidRPr="00042036">
        <w:rPr>
          <w:lang w:eastAsia="zh-CN"/>
        </w:rPr>
        <w:t>6</w:t>
      </w:r>
      <w:r w:rsidRPr="00042036">
        <w:rPr>
          <w:lang w:eastAsia="ko-KR"/>
        </w:rPr>
        <w:tab/>
      </w:r>
      <w:r w:rsidRPr="00042036">
        <w:rPr>
          <w:lang w:eastAsia="ja-JP"/>
        </w:rPr>
        <w:t>Solution</w:t>
      </w:r>
      <w:r w:rsidRPr="00042036">
        <w:rPr>
          <w:lang w:eastAsia="zh-CN"/>
        </w:rPr>
        <w:t xml:space="preserve"> #</w:t>
      </w:r>
      <w:r w:rsidR="00AD1006" w:rsidRPr="00042036">
        <w:rPr>
          <w:lang w:eastAsia="zh-CN"/>
        </w:rPr>
        <w:t>6</w:t>
      </w:r>
      <w:r w:rsidRPr="00042036">
        <w:rPr>
          <w:lang w:eastAsia="ja-JP"/>
        </w:rPr>
        <w:t>: Extended SoR VPLMN Slice Information transfer to UEs</w:t>
      </w:r>
      <w:bookmarkEnd w:id="322"/>
      <w:bookmarkEnd w:id="323"/>
      <w:bookmarkEnd w:id="324"/>
      <w:bookmarkEnd w:id="325"/>
    </w:p>
    <w:p w14:paraId="215ABAE6" w14:textId="3114B781" w:rsidR="008E1B18" w:rsidRPr="00042036" w:rsidRDefault="008E1B18" w:rsidP="00C86DBB">
      <w:pPr>
        <w:pStyle w:val="Heading3"/>
        <w:rPr>
          <w:lang w:eastAsia="ja-JP"/>
        </w:rPr>
      </w:pPr>
      <w:bookmarkStart w:id="326" w:name="_Toc104302408"/>
      <w:bookmarkStart w:id="327" w:name="_Toc104359374"/>
      <w:bookmarkStart w:id="328" w:name="_Toc112923185"/>
      <w:bookmarkStart w:id="329" w:name="_Toc112923825"/>
      <w:r w:rsidRPr="00042036">
        <w:rPr>
          <w:lang w:eastAsia="ja-JP"/>
        </w:rPr>
        <w:t>6.</w:t>
      </w:r>
      <w:r w:rsidR="00AD1006" w:rsidRPr="00042036">
        <w:rPr>
          <w:lang w:eastAsia="ja-JP"/>
        </w:rPr>
        <w:t>6</w:t>
      </w:r>
      <w:r w:rsidRPr="00042036">
        <w:rPr>
          <w:lang w:eastAsia="ja-JP"/>
        </w:rPr>
        <w:t>.1</w:t>
      </w:r>
      <w:r w:rsidRPr="00042036">
        <w:rPr>
          <w:lang w:eastAsia="ja-JP"/>
        </w:rPr>
        <w:tab/>
        <w:t>Introduction</w:t>
      </w:r>
      <w:bookmarkEnd w:id="326"/>
      <w:bookmarkEnd w:id="327"/>
      <w:bookmarkEnd w:id="328"/>
      <w:bookmarkEnd w:id="329"/>
    </w:p>
    <w:p w14:paraId="30C0DD53" w14:textId="31FD30FD" w:rsidR="008E1B18" w:rsidRPr="00042036" w:rsidRDefault="008E1B18" w:rsidP="00FE6BC0">
      <w:pPr>
        <w:rPr>
          <w:lang w:eastAsia="ko-KR"/>
        </w:rPr>
      </w:pPr>
      <w:r w:rsidRPr="00042036">
        <w:rPr>
          <w:lang w:eastAsia="ko-KR"/>
        </w:rPr>
        <w:t>This solution targets KI#2, namely the issues of:</w:t>
      </w:r>
    </w:p>
    <w:p w14:paraId="6331F07A" w14:textId="2A1CD8A7" w:rsidR="00FE6BC0" w:rsidRPr="00042036" w:rsidRDefault="00FE6BC0" w:rsidP="00FE6BC0">
      <w:pPr>
        <w:pStyle w:val="B1"/>
      </w:pPr>
      <w:r w:rsidRPr="00042036">
        <w:t>-</w:t>
      </w:r>
      <w:r w:rsidRPr="00042036">
        <w:tab/>
      </w:r>
      <w:r w:rsidR="00494EEF" w:rsidRPr="00042036">
        <w:t>"</w:t>
      </w:r>
      <w:r w:rsidRPr="00042036">
        <w:t>how and when the HPLMN provides the UE with information about slice availability per VPLMN</w:t>
      </w:r>
      <w:r w:rsidR="00494EEF" w:rsidRPr="00042036">
        <w:t>"</w:t>
      </w:r>
      <w:r w:rsidRPr="00042036">
        <w:t>; and</w:t>
      </w:r>
    </w:p>
    <w:p w14:paraId="66B0EB19" w14:textId="30B8B03E" w:rsidR="00FE6BC0" w:rsidRPr="00042036" w:rsidRDefault="00FE6BC0" w:rsidP="00FE6BC0">
      <w:pPr>
        <w:pStyle w:val="B1"/>
      </w:pPr>
      <w:r w:rsidRPr="00042036">
        <w:t>-</w:t>
      </w:r>
      <w:r w:rsidRPr="00042036">
        <w:tab/>
      </w:r>
      <w:r w:rsidR="00494EEF" w:rsidRPr="00042036">
        <w:t>"</w:t>
      </w:r>
      <w:r w:rsidRPr="00042036">
        <w:t>study how and when to use the information received by the UE from the HPLMN to influence automatic PLMN selection</w:t>
      </w:r>
      <w:r w:rsidR="00494EEF" w:rsidRPr="00042036">
        <w:t>"</w:t>
      </w:r>
      <w:r w:rsidRPr="00042036">
        <w:t>.</w:t>
      </w:r>
    </w:p>
    <w:p w14:paraId="18B23427" w14:textId="02D0B086" w:rsidR="008E1B18" w:rsidRPr="00042036" w:rsidRDefault="008E1B18" w:rsidP="00C86DBB">
      <w:pPr>
        <w:pStyle w:val="Heading3"/>
      </w:pPr>
      <w:bookmarkStart w:id="330" w:name="_Toc104302409"/>
      <w:bookmarkStart w:id="331" w:name="_Toc104359375"/>
      <w:bookmarkStart w:id="332" w:name="_Toc112923186"/>
      <w:bookmarkStart w:id="333" w:name="_Toc112923826"/>
      <w:r w:rsidRPr="00042036">
        <w:t>6.</w:t>
      </w:r>
      <w:r w:rsidR="00AD1006" w:rsidRPr="00042036">
        <w:t>6</w:t>
      </w:r>
      <w:r w:rsidRPr="00042036">
        <w:t>.2</w:t>
      </w:r>
      <w:r w:rsidRPr="00042036">
        <w:tab/>
        <w:t>Functional Description</w:t>
      </w:r>
      <w:bookmarkEnd w:id="330"/>
      <w:bookmarkEnd w:id="331"/>
      <w:bookmarkEnd w:id="332"/>
      <w:bookmarkEnd w:id="333"/>
    </w:p>
    <w:p w14:paraId="4C460BDB" w14:textId="77777777" w:rsidR="00FE6BC0" w:rsidRPr="00042036" w:rsidRDefault="00FE6BC0" w:rsidP="00FE6BC0">
      <w:r w:rsidRPr="00042036">
        <w:t>In this solution the SoR AF verifies if the Subscribed S-NSSAIs are available in the VPLMN where the UE is currently trying to register. If some of the Subscribed S-NSSAIs or all are not available, depending on operator policy, the SoR AF may provide additional information that can be sent to the UE regarding VPLMNs and/or other networks that do support the Subscribed S-NSSAIs or a subset of them (e.g. called slice-based SoR).</w:t>
      </w:r>
    </w:p>
    <w:p w14:paraId="19FE39E7" w14:textId="3116C2BE" w:rsidR="00FE6BC0" w:rsidRPr="00042036" w:rsidRDefault="00FE6BC0" w:rsidP="00FE6BC0">
      <w:r w:rsidRPr="00042036">
        <w:t xml:space="preserve">The decision by the UDM to request the SoR AF to verify if slice-based SoR information is required depends on the UE capabilities to handle this additional information, the UE current location (e.g. the current serving network ID) and on </w:t>
      </w:r>
      <w:r w:rsidRPr="00042036">
        <w:lastRenderedPageBreak/>
        <w:t>the Subscribed S-NSSAIs.</w:t>
      </w:r>
      <w:r w:rsidR="00346363" w:rsidRPr="00042036">
        <w:t xml:space="preserve"> The slice-based SoR information contains a list of one or more VPLMNs which with available S-NSSAIs from the Subscribed S-NSSAIs or a subset of them, as per operator</w:t>
      </w:r>
      <w:r w:rsidR="00494EEF" w:rsidRPr="00042036">
        <w:t>'</w:t>
      </w:r>
      <w:r w:rsidR="00346363" w:rsidRPr="00042036">
        <w:t>s policy.</w:t>
      </w:r>
    </w:p>
    <w:p w14:paraId="73CCEED0" w14:textId="77777777" w:rsidR="00FE6BC0" w:rsidRPr="00042036" w:rsidRDefault="00FE6BC0" w:rsidP="00FE6BC0">
      <w:r w:rsidRPr="00042036">
        <w:t>Two options are proposed for the UDM to obtain UE capabilities; a network based approach and a UE based approach.</w:t>
      </w:r>
    </w:p>
    <w:p w14:paraId="6932AF6E"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In the UE based approach, the UE includes at 5GC Registration a transparent container intended for the UDM. The AMF in the VPLMN transparently sends this container to the UDM. The UDM in turn can forward the received information from the SoR AF to the UE in the Registration Response.</w:t>
      </w:r>
    </w:p>
    <w:p w14:paraId="2DFDE1EA"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In the network based approach, the UDM fetches the UE capabilities using an extended UE Parameter Update procedure. The UE includes its capabilities in the UPU acknowledgment sent to UDM via the AMF in an UL NAS TRASNPORT.</w:t>
      </w:r>
    </w:p>
    <w:p w14:paraId="6B065951" w14:textId="77777777" w:rsidR="00FE6BC0" w:rsidRPr="00042036" w:rsidRDefault="00FE6BC0" w:rsidP="00FE6BC0">
      <w:r w:rsidRPr="00042036">
        <w:t>The AMF sends the received information from the SoR AF via the UDM in a DL NAS TRANPORT message to the UE.</w:t>
      </w:r>
    </w:p>
    <w:p w14:paraId="49441709" w14:textId="77777777" w:rsidR="00FE6BC0" w:rsidRPr="00042036" w:rsidRDefault="00FE6BC0" w:rsidP="00FE6BC0">
      <w:r w:rsidRPr="00042036">
        <w:t>The following UE behaviour applies:</w:t>
      </w:r>
    </w:p>
    <w:p w14:paraId="6FB70A38" w14:textId="171A9A61" w:rsidR="00FE6BC0" w:rsidRPr="00042036" w:rsidRDefault="00FE6BC0" w:rsidP="00FE6BC0">
      <w:pPr>
        <w:pStyle w:val="B1"/>
        <w:rPr>
          <w:rFonts w:eastAsia="Malgun Gothic"/>
        </w:rPr>
      </w:pPr>
      <w:r w:rsidRPr="00042036">
        <w:rPr>
          <w:rFonts w:eastAsia="Malgun Gothic"/>
        </w:rPr>
        <w:t>-</w:t>
      </w:r>
      <w:r w:rsidRPr="00042036">
        <w:rPr>
          <w:rFonts w:eastAsia="Malgun Gothic"/>
        </w:rPr>
        <w:tab/>
        <w:t xml:space="preserve">Initially when the UE roams to a different country, the UE selects PLMN (automatic or manual selection) according to the existing mechanism, e.g. by using </w:t>
      </w:r>
      <w:r w:rsidR="00494EEF" w:rsidRPr="00042036">
        <w:rPr>
          <w:rFonts w:eastAsia="Malgun Gothic"/>
        </w:rPr>
        <w:t>"</w:t>
      </w:r>
      <w:r w:rsidRPr="00042036">
        <w:rPr>
          <w:rFonts w:eastAsia="Malgun Gothic"/>
        </w:rPr>
        <w:t>Operator controlled PLMN selector with Access Technology</w:t>
      </w:r>
      <w:r w:rsidR="00494EEF" w:rsidRPr="00042036">
        <w:rPr>
          <w:rFonts w:eastAsia="Malgun Gothic"/>
        </w:rPr>
        <w:t>"</w:t>
      </w:r>
      <w:r w:rsidRPr="00042036">
        <w:rPr>
          <w:rFonts w:eastAsia="Malgun Gothic"/>
        </w:rPr>
        <w:t xml:space="preserve"> list.</w:t>
      </w:r>
    </w:p>
    <w:p w14:paraId="35895014"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If the UE wants to use an S-NSSAI which is not available in the current serving PLMN or in the current Registration Area (RA) and the UE is configured with slice-based SoR, the UE triggers network selection procedure by considering the slice-based network selection information.</w:t>
      </w:r>
    </w:p>
    <w:p w14:paraId="35E08D1D" w14:textId="6D475341" w:rsidR="008E1B18" w:rsidRPr="00042036" w:rsidRDefault="008E1B18" w:rsidP="00C86DBB">
      <w:pPr>
        <w:pStyle w:val="Heading3"/>
        <w:rPr>
          <w:lang w:eastAsia="ja-JP"/>
        </w:rPr>
      </w:pPr>
      <w:bookmarkStart w:id="334" w:name="_Toc104302410"/>
      <w:bookmarkStart w:id="335" w:name="_Toc104359376"/>
      <w:bookmarkStart w:id="336" w:name="_Toc112923187"/>
      <w:bookmarkStart w:id="337" w:name="_Toc112923827"/>
      <w:r w:rsidRPr="00042036">
        <w:rPr>
          <w:lang w:eastAsia="ja-JP"/>
        </w:rPr>
        <w:t>6.</w:t>
      </w:r>
      <w:r w:rsidR="00AD1006" w:rsidRPr="00042036">
        <w:rPr>
          <w:lang w:eastAsia="ja-JP"/>
        </w:rPr>
        <w:t>6</w:t>
      </w:r>
      <w:r w:rsidRPr="00042036">
        <w:rPr>
          <w:lang w:eastAsia="ja-JP"/>
        </w:rPr>
        <w:t>.3</w:t>
      </w:r>
      <w:r w:rsidRPr="00042036">
        <w:rPr>
          <w:lang w:eastAsia="ja-JP"/>
        </w:rPr>
        <w:tab/>
        <w:t>Procedures</w:t>
      </w:r>
      <w:bookmarkEnd w:id="334"/>
      <w:bookmarkEnd w:id="335"/>
      <w:bookmarkEnd w:id="336"/>
      <w:bookmarkEnd w:id="337"/>
    </w:p>
    <w:p w14:paraId="02925DE4" w14:textId="4604FF90" w:rsidR="008E1B18" w:rsidRPr="00042036" w:rsidRDefault="008E1B18" w:rsidP="003B60FA">
      <w:pPr>
        <w:pStyle w:val="Heading4"/>
        <w:rPr>
          <w:lang w:eastAsia="ja-JP"/>
        </w:rPr>
      </w:pPr>
      <w:bookmarkStart w:id="338" w:name="_Toc104302411"/>
      <w:bookmarkStart w:id="339" w:name="_Toc104359377"/>
      <w:bookmarkStart w:id="340" w:name="_Toc112923828"/>
      <w:r w:rsidRPr="00042036">
        <w:rPr>
          <w:lang w:eastAsia="ja-JP"/>
        </w:rPr>
        <w:t>6.</w:t>
      </w:r>
      <w:r w:rsidR="00E41518" w:rsidRPr="00042036">
        <w:rPr>
          <w:lang w:eastAsia="ja-JP"/>
        </w:rPr>
        <w:t>6</w:t>
      </w:r>
      <w:r w:rsidRPr="00042036">
        <w:rPr>
          <w:lang w:eastAsia="ja-JP"/>
        </w:rPr>
        <w:t>.3.1</w:t>
      </w:r>
      <w:r w:rsidR="00E41518" w:rsidRPr="00042036">
        <w:rPr>
          <w:lang w:eastAsia="ja-JP"/>
        </w:rPr>
        <w:tab/>
      </w:r>
      <w:r w:rsidRPr="00042036">
        <w:rPr>
          <w:lang w:eastAsia="ja-JP"/>
        </w:rPr>
        <w:t>Extended SoR VPLMN Slice Information transfer to UE</w:t>
      </w:r>
      <w:bookmarkEnd w:id="338"/>
      <w:bookmarkEnd w:id="339"/>
      <w:bookmarkEnd w:id="340"/>
    </w:p>
    <w:p w14:paraId="4428AAD3" w14:textId="7F2E0D54" w:rsidR="008E1B18" w:rsidRPr="00042036" w:rsidRDefault="00FE6BC0" w:rsidP="00FE6BC0">
      <w:pPr>
        <w:rPr>
          <w:lang w:eastAsia="ja-JP"/>
        </w:rPr>
      </w:pPr>
      <w:r w:rsidRPr="00042036">
        <w:rPr>
          <w:lang w:eastAsia="ja-JP"/>
        </w:rPr>
        <w:t>The procedure below is a high level solution to provide the slice-based SoR to the UE.</w:t>
      </w:r>
    </w:p>
    <w:p w14:paraId="3133DD90" w14:textId="770EB103" w:rsidR="00FE6BC0" w:rsidRPr="00042036" w:rsidRDefault="000B1590" w:rsidP="00A93CE0">
      <w:pPr>
        <w:pStyle w:val="TH"/>
      </w:pPr>
      <w:r w:rsidRPr="00042036">
        <w:rPr>
          <w:b w:val="0"/>
        </w:rPr>
        <w:object w:dxaOrig="12281" w:dyaOrig="8261" w14:anchorId="613F0EBF">
          <v:shape id="_x0000_i1033" type="#_x0000_t75" style="width:462pt;height:310.5pt" o:ole="">
            <v:imagedata r:id="rId29" o:title=""/>
          </v:shape>
          <o:OLEObject Type="Embed" ProgID="Visio.Drawing.15" ShapeID="_x0000_i1033" DrawAspect="Content" ObjectID="_1723979086" r:id="rId30"/>
        </w:object>
      </w:r>
    </w:p>
    <w:p w14:paraId="756406FA" w14:textId="3FFB06AF" w:rsidR="008E1B18" w:rsidRPr="00042036" w:rsidRDefault="008E1B18" w:rsidP="00FE6BC0">
      <w:pPr>
        <w:pStyle w:val="TF"/>
        <w:rPr>
          <w:rFonts w:eastAsia="Malgun Gothic"/>
        </w:rPr>
      </w:pPr>
      <w:r w:rsidRPr="00042036">
        <w:rPr>
          <w:rFonts w:eastAsia="Malgun Gothic"/>
        </w:rPr>
        <w:t>Fig</w:t>
      </w:r>
      <w:r w:rsidR="00FE6BC0" w:rsidRPr="00042036">
        <w:rPr>
          <w:rFonts w:eastAsia="Malgun Gothic"/>
        </w:rPr>
        <w:t>ure</w:t>
      </w:r>
      <w:r w:rsidRPr="00042036">
        <w:rPr>
          <w:rFonts w:eastAsia="Malgun Gothic"/>
        </w:rPr>
        <w:t xml:space="preserve"> 6.</w:t>
      </w:r>
      <w:r w:rsidR="00E41518" w:rsidRPr="00042036">
        <w:rPr>
          <w:rFonts w:eastAsia="Malgun Gothic"/>
        </w:rPr>
        <w:t>6</w:t>
      </w:r>
      <w:r w:rsidRPr="00042036">
        <w:rPr>
          <w:rFonts w:eastAsia="Malgun Gothic"/>
        </w:rPr>
        <w:t>.3.1-1</w:t>
      </w:r>
      <w:r w:rsidR="00FE6BC0" w:rsidRPr="00042036">
        <w:rPr>
          <w:rFonts w:eastAsia="Malgun Gothic"/>
        </w:rPr>
        <w:t>:</w:t>
      </w:r>
      <w:r w:rsidRPr="00042036">
        <w:rPr>
          <w:rFonts w:eastAsia="Malgun Gothic"/>
        </w:rPr>
        <w:t xml:space="preserve"> UE Initiated for Extended SoR Information</w:t>
      </w:r>
    </w:p>
    <w:p w14:paraId="196CA1F4" w14:textId="2C5EFB92" w:rsidR="008E1B18" w:rsidRPr="00042036" w:rsidRDefault="00FE6BC0" w:rsidP="00FE6BC0">
      <w:pPr>
        <w:rPr>
          <w:lang w:eastAsia="ja-JP"/>
        </w:rPr>
      </w:pPr>
      <w:r w:rsidRPr="00042036">
        <w:rPr>
          <w:lang w:eastAsia="ja-JP"/>
        </w:rPr>
        <w:t>The steps in the call flow are described briefly below:</w:t>
      </w:r>
    </w:p>
    <w:p w14:paraId="515196FB" w14:textId="2EE5A972" w:rsidR="00FE6BC0" w:rsidRPr="00042036" w:rsidRDefault="00FE6BC0" w:rsidP="00FE6BC0">
      <w:pPr>
        <w:pStyle w:val="B1"/>
        <w:rPr>
          <w:rFonts w:eastAsia="Malgun Gothic"/>
        </w:rPr>
      </w:pPr>
      <w:r w:rsidRPr="00042036">
        <w:rPr>
          <w:rFonts w:eastAsia="Malgun Gothic"/>
        </w:rPr>
        <w:lastRenderedPageBreak/>
        <w:t>1.</w:t>
      </w:r>
      <w:r w:rsidRPr="00042036">
        <w:rPr>
          <w:rFonts w:eastAsia="Malgun Gothic"/>
        </w:rPr>
        <w:tab/>
        <w:t>A trigger is detected in the UDM for a roaming UE to provide slice-based SoR information, e.g. the UDM is preconfigured (e.g. via the OAM or OSS based on Service Level Agreements with the roaming partners) that one or more of the UE</w:t>
      </w:r>
      <w:r w:rsidR="00494EEF" w:rsidRPr="00042036">
        <w:rPr>
          <w:rFonts w:eastAsia="Malgun Gothic"/>
        </w:rPr>
        <w:t>'</w:t>
      </w:r>
      <w:r w:rsidRPr="00042036">
        <w:rPr>
          <w:rFonts w:eastAsia="Malgun Gothic"/>
        </w:rPr>
        <w:t>s Subscribed S-NSSAIs are not available in specific visited country or networks (VPLMNs). The UDM may retrieve the UE capabilities to handle the slice-based SoR information. The slice-based SoR information may be either generated in the UDM or the UDM may request the SoR AF to create it.</w:t>
      </w:r>
    </w:p>
    <w:p w14:paraId="7C35322E" w14:textId="77777777" w:rsidR="00FE6BC0" w:rsidRPr="00042036" w:rsidRDefault="00FE6BC0" w:rsidP="00FE6BC0">
      <w:pPr>
        <w:pStyle w:val="B1"/>
        <w:rPr>
          <w:rFonts w:eastAsia="Malgun Gothic"/>
        </w:rPr>
      </w:pPr>
      <w:r w:rsidRPr="00042036">
        <w:rPr>
          <w:rFonts w:eastAsia="Malgun Gothic"/>
        </w:rPr>
        <w:tab/>
        <w:t>If the UDM can create the slice-based SoR information itself, the UDM proceeds further with step 5.</w:t>
      </w:r>
    </w:p>
    <w:p w14:paraId="7E2F6157" w14:textId="5A8A75AF" w:rsidR="00FE6BC0" w:rsidRPr="00042036" w:rsidRDefault="00FE6BC0" w:rsidP="00FE6BC0">
      <w:pPr>
        <w:pStyle w:val="B1"/>
        <w:rPr>
          <w:rFonts w:eastAsia="Malgun Gothic"/>
        </w:rPr>
      </w:pPr>
      <w:r w:rsidRPr="00042036">
        <w:rPr>
          <w:rFonts w:eastAsia="Malgun Gothic"/>
        </w:rPr>
        <w:tab/>
        <w:t>After the UE</w:t>
      </w:r>
      <w:r w:rsidR="00494EEF" w:rsidRPr="00042036">
        <w:rPr>
          <w:rFonts w:eastAsia="Malgun Gothic"/>
        </w:rPr>
        <w:t>'</w:t>
      </w:r>
      <w:r w:rsidRPr="00042036">
        <w:rPr>
          <w:rFonts w:eastAsia="Malgun Gothic"/>
        </w:rPr>
        <w:t>s UPU/SoR capabilities are retrieved, they may be stored in the UDM on per IMEI basis.</w:t>
      </w:r>
    </w:p>
    <w:p w14:paraId="68E69CCE" w14:textId="35EE70E8" w:rsidR="000B1590" w:rsidRPr="00042036" w:rsidRDefault="00346363" w:rsidP="00797053">
      <w:pPr>
        <w:pStyle w:val="NO"/>
      </w:pPr>
      <w:r w:rsidRPr="00042036">
        <w:t>NOTE</w:t>
      </w:r>
      <w:r w:rsidR="000B1590" w:rsidRPr="00042036">
        <w:t>:</w:t>
      </w:r>
      <w:r w:rsidR="00A45B30" w:rsidRPr="00042036">
        <w:tab/>
      </w:r>
      <w:r w:rsidR="000B1590" w:rsidRPr="00042036">
        <w:t>The conclusion</w:t>
      </w:r>
      <w:r w:rsidR="002534DB" w:rsidRPr="00042036">
        <w:t xml:space="preserve"> clause </w:t>
      </w:r>
      <w:r w:rsidR="000B1590" w:rsidRPr="00042036">
        <w:t>for this KI to explicitly mentions that the procedure includes the functions performed by UDM, SoR AF independently.</w:t>
      </w:r>
    </w:p>
    <w:p w14:paraId="498CCC8F" w14:textId="1B34DDD7" w:rsidR="00FE6BC0" w:rsidRPr="00042036" w:rsidRDefault="00FE6BC0" w:rsidP="00FE6BC0">
      <w:pPr>
        <w:pStyle w:val="B1"/>
        <w:rPr>
          <w:rFonts w:eastAsia="Malgun Gothic"/>
        </w:rPr>
      </w:pPr>
      <w:r w:rsidRPr="00042036">
        <w:rPr>
          <w:rFonts w:eastAsia="Malgun Gothic"/>
        </w:rPr>
        <w:t>2.</w:t>
      </w:r>
      <w:r w:rsidRPr="00042036">
        <w:rPr>
          <w:rFonts w:eastAsia="Malgun Gothic"/>
        </w:rPr>
        <w:tab/>
        <w:t xml:space="preserve">The UDM initiates towards the SoR AF an Nsoraf_SoR_Get Request (VPLMN ID), SUPI of the UE, access type (see </w:t>
      </w:r>
      <w:r w:rsidR="00C92467" w:rsidRPr="00042036">
        <w:rPr>
          <w:rFonts w:eastAsia="Malgun Gothic"/>
        </w:rPr>
        <w:t>TS</w:t>
      </w:r>
      <w:r w:rsidR="00C92467">
        <w:rPr>
          <w:rFonts w:eastAsia="Malgun Gothic"/>
        </w:rPr>
        <w:t> </w:t>
      </w:r>
      <w:r w:rsidR="00C92467" w:rsidRPr="00042036">
        <w:rPr>
          <w:rFonts w:eastAsia="Malgun Gothic"/>
        </w:rPr>
        <w:t>29.571</w:t>
      </w:r>
      <w:r w:rsidR="00C92467">
        <w:rPr>
          <w:rFonts w:eastAsia="Malgun Gothic"/>
        </w:rPr>
        <w:t> </w:t>
      </w:r>
      <w:r w:rsidR="00C92467" w:rsidRPr="00042036">
        <w:rPr>
          <w:rFonts w:eastAsia="Malgun Gothic"/>
        </w:rPr>
        <w:t>[</w:t>
      </w:r>
      <w:r w:rsidR="00E878F1" w:rsidRPr="00042036">
        <w:rPr>
          <w:rFonts w:eastAsia="Malgun Gothic"/>
        </w:rPr>
        <w:t>6</w:t>
      </w:r>
      <w:r w:rsidRPr="00042036">
        <w:rPr>
          <w:rFonts w:eastAsia="Malgun Gothic"/>
        </w:rPr>
        <w:t>], subscribed S-NSSAIs, UE location, UE capability to receive enhanced information). The UDM passes transparently information included in the container and relevant for the SoR AF to consider.</w:t>
      </w:r>
    </w:p>
    <w:p w14:paraId="42D3CE51" w14:textId="3A695EBA" w:rsidR="00FE6BC0" w:rsidRPr="00042036" w:rsidRDefault="00FE6BC0" w:rsidP="00FE6BC0">
      <w:pPr>
        <w:pStyle w:val="B1"/>
        <w:rPr>
          <w:rFonts w:eastAsia="Malgun Gothic"/>
        </w:rPr>
      </w:pPr>
      <w:r w:rsidRPr="00042036">
        <w:rPr>
          <w:rFonts w:eastAsia="Malgun Gothic"/>
        </w:rPr>
        <w:t>3.</w:t>
      </w:r>
      <w:r w:rsidRPr="00042036">
        <w:rPr>
          <w:rFonts w:eastAsia="Malgun Gothic"/>
        </w:rPr>
        <w:tab/>
        <w:t>SoR AF creates slice-based SoR information taking into account the information provided by the UDM and availability of the Subscribed S-NSSAIs in the possible VPLMNs. To enable the SoR AF to create the slice-based SoR</w:t>
      </w:r>
      <w:r w:rsidR="00946672" w:rsidRPr="00042036">
        <w:rPr>
          <w:rFonts w:eastAsia="Malgun Gothic"/>
        </w:rPr>
        <w:t xml:space="preserve"> </w:t>
      </w:r>
      <w:r w:rsidRPr="00042036">
        <w:rPr>
          <w:rFonts w:eastAsia="Malgun Gothic"/>
        </w:rPr>
        <w:t>information, the SoR AF scans the possible list of VPLMNs</w:t>
      </w:r>
      <w:r w:rsidR="00344785" w:rsidRPr="00042036">
        <w:rPr>
          <w:rFonts w:eastAsia="Malgun Gothic"/>
        </w:rPr>
        <w:t xml:space="preserve"> and</w:t>
      </w:r>
      <w:r w:rsidRPr="00042036">
        <w:rPr>
          <w:rFonts w:eastAsia="Malgun Gothic"/>
        </w:rPr>
        <w:t xml:space="preserve"> for each one determines the extent to which the Subscribed NSAAIs are supported. The SoR AF may then order the information as an example as shown below:</w:t>
      </w:r>
    </w:p>
    <w:p w14:paraId="730A7280" w14:textId="77777777" w:rsidR="00FE6BC0" w:rsidRPr="00042036" w:rsidRDefault="00FE6BC0" w:rsidP="00FE6BC0">
      <w:pPr>
        <w:pStyle w:val="B2"/>
        <w:rPr>
          <w:rFonts w:eastAsia="Malgun Gothic"/>
        </w:rPr>
      </w:pPr>
      <w:r w:rsidRPr="00042036">
        <w:rPr>
          <w:rFonts w:eastAsia="Malgun Gothic"/>
        </w:rPr>
        <w:t>-</w:t>
      </w:r>
      <w:r w:rsidRPr="00042036">
        <w:rPr>
          <w:rFonts w:eastAsia="Malgun Gothic"/>
        </w:rPr>
        <w:tab/>
        <w:t>VPLMNs supporting all the Subscribed NSSAIs in any order preferred by HPLMN.</w:t>
      </w:r>
    </w:p>
    <w:p w14:paraId="54859DA6" w14:textId="77777777" w:rsidR="00FE6BC0" w:rsidRPr="00042036" w:rsidRDefault="00FE6BC0" w:rsidP="00FE6BC0">
      <w:pPr>
        <w:pStyle w:val="B2"/>
        <w:rPr>
          <w:rFonts w:eastAsia="Malgun Gothic"/>
        </w:rPr>
      </w:pPr>
      <w:r w:rsidRPr="00042036">
        <w:rPr>
          <w:rFonts w:eastAsia="Malgun Gothic"/>
        </w:rPr>
        <w:t>-</w:t>
      </w:r>
      <w:r w:rsidRPr="00042036">
        <w:rPr>
          <w:rFonts w:eastAsia="Malgun Gothic"/>
        </w:rPr>
        <w:tab/>
        <w:t>VPLMN supporting a subset of the Subscribed NSSAIs in any order preferred by HPLMN.</w:t>
      </w:r>
    </w:p>
    <w:p w14:paraId="032B9CD1" w14:textId="77777777" w:rsidR="00FE6BC0" w:rsidRPr="00042036" w:rsidRDefault="00FE6BC0" w:rsidP="00FE6BC0">
      <w:pPr>
        <w:pStyle w:val="B2"/>
        <w:rPr>
          <w:rFonts w:eastAsia="Malgun Gothic"/>
        </w:rPr>
      </w:pPr>
      <w:r w:rsidRPr="00042036">
        <w:rPr>
          <w:rFonts w:eastAsia="Malgun Gothic"/>
        </w:rPr>
        <w:t>-</w:t>
      </w:r>
      <w:r w:rsidRPr="00042036">
        <w:rPr>
          <w:rFonts w:eastAsia="Malgun Gothic"/>
        </w:rPr>
        <w:tab/>
        <w:t>List of additional networks supporting the Subscribed NSSAIs or Requested NSSAIs not preferred by HPLMN.</w:t>
      </w:r>
    </w:p>
    <w:p w14:paraId="3498052B" w14:textId="627352EF" w:rsidR="008E1B18" w:rsidRPr="00042036" w:rsidRDefault="008E1B18" w:rsidP="00FE6BC0">
      <w:pPr>
        <w:pStyle w:val="EditorsNote"/>
        <w:rPr>
          <w:rFonts w:eastAsia="Malgun Gothic"/>
        </w:rPr>
      </w:pPr>
      <w:r w:rsidRPr="00042036">
        <w:rPr>
          <w:rFonts w:eastAsia="Malgun Gothic"/>
        </w:rPr>
        <w:t>Editor</w:t>
      </w:r>
      <w:r w:rsidR="00494EEF" w:rsidRPr="00042036">
        <w:rPr>
          <w:rFonts w:eastAsia="Malgun Gothic"/>
        </w:rPr>
        <w:t>'</w:t>
      </w:r>
      <w:r w:rsidRPr="00042036">
        <w:rPr>
          <w:rFonts w:eastAsia="Malgun Gothic"/>
        </w:rPr>
        <w:t>s note:</w:t>
      </w:r>
      <w:r w:rsidR="00FE6BC0" w:rsidRPr="00042036">
        <w:rPr>
          <w:rFonts w:eastAsia="Malgun Gothic"/>
        </w:rPr>
        <w:tab/>
      </w:r>
      <w:r w:rsidRPr="00042036">
        <w:rPr>
          <w:rFonts w:eastAsia="Malgun Gothic"/>
        </w:rPr>
        <w:t>Additional information to be included is FFS</w:t>
      </w:r>
      <w:r w:rsidR="00892211" w:rsidRPr="00042036">
        <w:rPr>
          <w:rFonts w:eastAsia="Malgun Gothic"/>
        </w:rPr>
        <w:t>.</w:t>
      </w:r>
    </w:p>
    <w:p w14:paraId="3EC63508" w14:textId="77777777" w:rsidR="00FE6BC0" w:rsidRPr="00042036" w:rsidRDefault="00FE6BC0" w:rsidP="00FE6BC0">
      <w:pPr>
        <w:pStyle w:val="B1"/>
        <w:rPr>
          <w:rFonts w:eastAsia="Malgun Gothic"/>
        </w:rPr>
      </w:pPr>
      <w:r w:rsidRPr="00042036">
        <w:rPr>
          <w:rFonts w:eastAsia="Malgun Gothic"/>
        </w:rPr>
        <w:t>4.</w:t>
      </w:r>
      <w:r w:rsidRPr="00042036">
        <w:rPr>
          <w:rFonts w:eastAsia="Malgun Gothic"/>
        </w:rPr>
        <w:tab/>
        <w:t>SoR AF sends the slice-based SoR information to the UDM in a Nsoraf_SoR_Get Response.</w:t>
      </w:r>
    </w:p>
    <w:p w14:paraId="2EE928C4" w14:textId="1DF1959E" w:rsidR="00FE6BC0" w:rsidRPr="00042036" w:rsidRDefault="00FE6BC0" w:rsidP="00FE6BC0">
      <w:pPr>
        <w:pStyle w:val="B1"/>
        <w:rPr>
          <w:rFonts w:eastAsia="Malgun Gothic"/>
        </w:rPr>
      </w:pPr>
      <w:r w:rsidRPr="00042036">
        <w:rPr>
          <w:rFonts w:eastAsia="Malgun Gothic"/>
        </w:rPr>
        <w:t>5.</w:t>
      </w:r>
      <w:r w:rsidRPr="00042036">
        <w:rPr>
          <w:rFonts w:eastAsia="Malgun Gothic"/>
        </w:rPr>
        <w:tab/>
        <w:t xml:space="preserve">UDM sends the slice-based </w:t>
      </w:r>
      <w:r w:rsidR="00494EEF" w:rsidRPr="00042036">
        <w:rPr>
          <w:rFonts w:eastAsia="Malgun Gothic"/>
        </w:rPr>
        <w:t>"</w:t>
      </w:r>
      <w:r w:rsidRPr="00042036">
        <w:rPr>
          <w:rFonts w:eastAsia="Malgun Gothic"/>
        </w:rPr>
        <w:t>steering of roaming information</w:t>
      </w:r>
      <w:r w:rsidR="00494EEF" w:rsidRPr="00042036">
        <w:rPr>
          <w:rFonts w:eastAsia="Malgun Gothic"/>
        </w:rPr>
        <w:t>"</w:t>
      </w:r>
      <w:r w:rsidRPr="00042036">
        <w:rPr>
          <w:rFonts w:eastAsia="Malgun Gothic"/>
        </w:rPr>
        <w:t xml:space="preserve"> to the UE via the AMF.</w:t>
      </w:r>
    </w:p>
    <w:p w14:paraId="32010A53" w14:textId="53702C11" w:rsidR="00FE6BC0" w:rsidRPr="00042036" w:rsidRDefault="00FE6BC0" w:rsidP="00FE6BC0">
      <w:pPr>
        <w:pStyle w:val="B1"/>
        <w:rPr>
          <w:rFonts w:eastAsia="Malgun Gothic"/>
        </w:rPr>
      </w:pPr>
      <w:r w:rsidRPr="00042036">
        <w:rPr>
          <w:rFonts w:eastAsia="Malgun Gothic"/>
        </w:rPr>
        <w:t>6.</w:t>
      </w:r>
      <w:r w:rsidRPr="00042036">
        <w:rPr>
          <w:rFonts w:eastAsia="Malgun Gothic"/>
        </w:rPr>
        <w:tab/>
        <w:t>UE uses the slice-based SoR info and if the Allowed NSSAI doesn</w:t>
      </w:r>
      <w:r w:rsidR="00494EEF" w:rsidRPr="00042036">
        <w:rPr>
          <w:rFonts w:eastAsia="Malgun Gothic"/>
        </w:rPr>
        <w:t>'</w:t>
      </w:r>
      <w:r w:rsidRPr="00042036">
        <w:rPr>
          <w:rFonts w:eastAsia="Malgun Gothic"/>
        </w:rPr>
        <w:t>t include all slices desired by the UE then the UE scans for VPLMN supporting the S-NSSAIs not in Allowed NSSAI and selects and registers accordingly.</w:t>
      </w:r>
    </w:p>
    <w:p w14:paraId="5CA77AF0" w14:textId="0C0F7C26" w:rsidR="008E1B18" w:rsidRPr="00042036" w:rsidRDefault="00FE6BC0" w:rsidP="00FE6BC0">
      <w:pPr>
        <w:rPr>
          <w:lang w:eastAsia="ja-JP"/>
        </w:rPr>
      </w:pPr>
      <w:r w:rsidRPr="00042036">
        <w:rPr>
          <w:lang w:eastAsia="ja-JP"/>
        </w:rPr>
        <w:t xml:space="preserve">The two options for UDM detection of UE capabilities are described below. Both options incorporate the common aspects between them for completeness and clarity. </w:t>
      </w:r>
      <w:r w:rsidR="00183735" w:rsidRPr="00042036">
        <w:rPr>
          <w:lang w:eastAsia="ja-JP"/>
        </w:rPr>
        <w:t>Steps </w:t>
      </w:r>
      <w:r w:rsidRPr="00042036">
        <w:rPr>
          <w:lang w:eastAsia="ja-JP"/>
        </w:rPr>
        <w:t>2 to 4</w:t>
      </w:r>
      <w:r w:rsidR="00344785" w:rsidRPr="00042036">
        <w:rPr>
          <w:lang w:eastAsia="ja-JP"/>
        </w:rPr>
        <w:t xml:space="preserve"> and</w:t>
      </w:r>
      <w:r w:rsidRPr="00042036">
        <w:rPr>
          <w:lang w:eastAsia="ja-JP"/>
        </w:rPr>
        <w:t xml:space="preserve"> step 6 are common for both options.</w:t>
      </w:r>
    </w:p>
    <w:p w14:paraId="202424C1" w14:textId="54ACA5DD" w:rsidR="008E1B18" w:rsidRPr="00042036" w:rsidRDefault="008E1B18" w:rsidP="003B60FA">
      <w:pPr>
        <w:pStyle w:val="Heading5"/>
      </w:pPr>
      <w:bookmarkStart w:id="341" w:name="_Toc104302412"/>
      <w:bookmarkStart w:id="342" w:name="_Toc104359378"/>
      <w:bookmarkStart w:id="343" w:name="_Toc112923829"/>
      <w:r w:rsidRPr="00042036">
        <w:t>6.</w:t>
      </w:r>
      <w:r w:rsidR="00E41518" w:rsidRPr="00042036">
        <w:t>6</w:t>
      </w:r>
      <w:r w:rsidRPr="00042036">
        <w:t>.3.1.1</w:t>
      </w:r>
      <w:r w:rsidR="00E41518" w:rsidRPr="00042036">
        <w:tab/>
      </w:r>
      <w:r w:rsidRPr="00042036">
        <w:t>UE Initiated capability indication</w:t>
      </w:r>
      <w:bookmarkEnd w:id="341"/>
      <w:bookmarkEnd w:id="342"/>
      <w:bookmarkEnd w:id="343"/>
    </w:p>
    <w:p w14:paraId="25A2B23E" w14:textId="6AFCD0DB" w:rsidR="008E1B18" w:rsidRPr="00042036" w:rsidRDefault="00FE6BC0" w:rsidP="00FE6BC0">
      <w:pPr>
        <w:rPr>
          <w:lang w:eastAsia="ja-JP"/>
        </w:rPr>
      </w:pPr>
      <w:r w:rsidRPr="00042036">
        <w:rPr>
          <w:lang w:eastAsia="ja-JP"/>
        </w:rPr>
        <w:t>The procedure below implements the UE initiated option to indicate the UPU/SoR capabilities.</w:t>
      </w:r>
    </w:p>
    <w:p w14:paraId="367F1256" w14:textId="51BED19A" w:rsidR="00FE6BC0" w:rsidRPr="00042036" w:rsidRDefault="005E51FC" w:rsidP="00A93CE0">
      <w:pPr>
        <w:pStyle w:val="TH"/>
      </w:pPr>
      <w:r w:rsidRPr="00042036">
        <w:rPr>
          <w:noProof/>
          <w:lang w:eastAsia="ko-KR"/>
        </w:rPr>
        <w:object w:dxaOrig="13801" w:dyaOrig="9591" w14:anchorId="6DAEBE6A">
          <v:shape id="_x0000_i1034" type="#_x0000_t75" style="width:462.75pt;height:321.75pt" o:ole="">
            <v:imagedata r:id="rId31" o:title=""/>
          </v:shape>
          <o:OLEObject Type="Embed" ProgID="Visio.Drawing.15" ShapeID="_x0000_i1034" DrawAspect="Content" ObjectID="_1723979087" r:id="rId32"/>
        </w:object>
      </w:r>
    </w:p>
    <w:p w14:paraId="30DF9767" w14:textId="4CD35AEA" w:rsidR="008E1B18" w:rsidRPr="00042036" w:rsidRDefault="008E1B18" w:rsidP="00FE6BC0">
      <w:pPr>
        <w:pStyle w:val="TF"/>
        <w:rPr>
          <w:rFonts w:eastAsia="Malgun Gothic"/>
        </w:rPr>
      </w:pPr>
      <w:r w:rsidRPr="00042036">
        <w:rPr>
          <w:rFonts w:eastAsia="Malgun Gothic"/>
        </w:rPr>
        <w:t>Fig</w:t>
      </w:r>
      <w:r w:rsidR="00FE6BC0" w:rsidRPr="00042036">
        <w:rPr>
          <w:rFonts w:eastAsia="Malgun Gothic"/>
        </w:rPr>
        <w:t>ure</w:t>
      </w:r>
      <w:r w:rsidRPr="00042036">
        <w:rPr>
          <w:rFonts w:eastAsia="Malgun Gothic"/>
        </w:rPr>
        <w:t xml:space="preserve"> 6.</w:t>
      </w:r>
      <w:r w:rsidR="0043546C" w:rsidRPr="00042036">
        <w:rPr>
          <w:rFonts w:eastAsia="Malgun Gothic"/>
        </w:rPr>
        <w:t>6</w:t>
      </w:r>
      <w:r w:rsidRPr="00042036">
        <w:rPr>
          <w:rFonts w:eastAsia="Malgun Gothic"/>
        </w:rPr>
        <w:t>.3.1.1-1</w:t>
      </w:r>
      <w:r w:rsidR="00FE6BC0" w:rsidRPr="00042036">
        <w:rPr>
          <w:rFonts w:eastAsia="Malgun Gothic"/>
        </w:rPr>
        <w:t>:</w:t>
      </w:r>
      <w:r w:rsidRPr="00042036">
        <w:rPr>
          <w:rFonts w:eastAsia="Malgun Gothic"/>
        </w:rPr>
        <w:t xml:space="preserve"> UE Initiated for Extended SoR Information</w:t>
      </w:r>
    </w:p>
    <w:p w14:paraId="0CC011FA" w14:textId="4C3DC2C0" w:rsidR="008E1B18" w:rsidRPr="00042036" w:rsidRDefault="00FE6BC0" w:rsidP="00FE6BC0">
      <w:pPr>
        <w:rPr>
          <w:lang w:eastAsia="ja-JP"/>
        </w:rPr>
      </w:pPr>
      <w:r w:rsidRPr="00042036">
        <w:rPr>
          <w:lang w:eastAsia="ja-JP"/>
        </w:rPr>
        <w:t>The steps in the call flow are described briefly below:</w:t>
      </w:r>
    </w:p>
    <w:p w14:paraId="76115DE2" w14:textId="77777777" w:rsidR="00FE6BC0" w:rsidRPr="00042036" w:rsidRDefault="00FE6BC0" w:rsidP="00FE6BC0">
      <w:pPr>
        <w:pStyle w:val="B1"/>
        <w:rPr>
          <w:rFonts w:eastAsia="Malgun Gothic"/>
        </w:rPr>
      </w:pPr>
      <w:r w:rsidRPr="00042036">
        <w:rPr>
          <w:rFonts w:eastAsia="Malgun Gothic"/>
        </w:rPr>
        <w:t>1.</w:t>
      </w:r>
      <w:r w:rsidRPr="00042036">
        <w:rPr>
          <w:rFonts w:eastAsia="Malgun Gothic"/>
        </w:rPr>
        <w:tab/>
        <w:t>While roaming, the UE includes a new transparent container in a 5GC Registration Request, when UE performs Initial Registration or when the UE wants HPLMN to be aware of UE changes e.g. UE capability changes or UE requests new network slices. This new container is an indication that the UE wants the UDM to provide the UE with information relevant to Subscribed/Requested NSSAIs in the current VPLMN as well as other VPLMNs where the UE is currently located. The container includes the requested information and includes UE information that is pertinent to the request. The UE may send a protected container (transparent for AMF i.e. container is protected with home network security information) that includes info relevant for UDM e.g. UE capabilities, UE location, Requested NSSAI, etc.</w:t>
      </w:r>
    </w:p>
    <w:p w14:paraId="57BD3453" w14:textId="7C5EDC73" w:rsidR="00FE6BC0" w:rsidRPr="00042036" w:rsidRDefault="00FE6BC0" w:rsidP="00FE6BC0">
      <w:pPr>
        <w:pStyle w:val="NO"/>
        <w:rPr>
          <w:rFonts w:eastAsia="Malgun Gothic"/>
        </w:rPr>
      </w:pPr>
      <w:r w:rsidRPr="00042036">
        <w:rPr>
          <w:rFonts w:eastAsia="Malgun Gothic"/>
        </w:rPr>
        <w:t>NOTE:</w:t>
      </w:r>
      <w:r w:rsidRPr="00042036">
        <w:rPr>
          <w:rFonts w:eastAsia="Malgun Gothic"/>
        </w:rPr>
        <w:tab/>
        <w:t>Security aspects on how to protect the UE capabilities provided by the UE are to be discussed in SA WG3.</w:t>
      </w:r>
    </w:p>
    <w:p w14:paraId="69BC40A7" w14:textId="77777777" w:rsidR="00FE6BC0" w:rsidRPr="00042036" w:rsidRDefault="00FE6BC0" w:rsidP="00FE6BC0">
      <w:pPr>
        <w:pStyle w:val="B1"/>
        <w:rPr>
          <w:rFonts w:eastAsia="Malgun Gothic"/>
        </w:rPr>
      </w:pPr>
      <w:r w:rsidRPr="00042036">
        <w:rPr>
          <w:rFonts w:eastAsia="Malgun Gothic"/>
        </w:rPr>
        <w:t>2.</w:t>
      </w:r>
      <w:r w:rsidRPr="00042036">
        <w:rPr>
          <w:rFonts w:eastAsia="Malgun Gothic"/>
        </w:rPr>
        <w:tab/>
        <w:t>new info: AMF forwards the received container transparently from the UE in the Nudm_UECM_Reg Request towards the UDM.</w:t>
      </w:r>
    </w:p>
    <w:p w14:paraId="1C978619" w14:textId="0465355C" w:rsidR="00FE6BC0" w:rsidRPr="00042036" w:rsidRDefault="00FE6BC0" w:rsidP="00FE6BC0">
      <w:pPr>
        <w:pStyle w:val="B1"/>
        <w:rPr>
          <w:rFonts w:eastAsia="Malgun Gothic"/>
        </w:rPr>
      </w:pPr>
      <w:r w:rsidRPr="00042036">
        <w:rPr>
          <w:rFonts w:eastAsia="Malgun Gothic"/>
        </w:rPr>
        <w:t>3.</w:t>
      </w:r>
      <w:r w:rsidRPr="00042036">
        <w:rPr>
          <w:rFonts w:eastAsia="Malgun Gothic"/>
        </w:rPr>
        <w:tab/>
        <w:t>UDM uses UE capabilities to check that UE supports ability to handle the additional information</w:t>
      </w:r>
      <w:r w:rsidR="00344785" w:rsidRPr="00042036">
        <w:rPr>
          <w:rFonts w:eastAsia="Malgun Gothic"/>
        </w:rPr>
        <w:t xml:space="preserve"> and</w:t>
      </w:r>
      <w:r w:rsidRPr="00042036">
        <w:rPr>
          <w:rFonts w:eastAsia="Malgun Gothic"/>
        </w:rPr>
        <w:t xml:space="preserve"> if the UE does support the additional information, then UDM initiates a request to the SoR AF and indicates in such a request the UE capabilities.</w:t>
      </w:r>
    </w:p>
    <w:p w14:paraId="2FDED23B" w14:textId="77777777" w:rsidR="00FE6BC0" w:rsidRPr="00042036" w:rsidRDefault="00FE6BC0" w:rsidP="00FE6BC0">
      <w:pPr>
        <w:pStyle w:val="B1"/>
        <w:rPr>
          <w:rFonts w:eastAsia="Malgun Gothic"/>
        </w:rPr>
      </w:pPr>
      <w:r w:rsidRPr="00042036">
        <w:rPr>
          <w:rFonts w:eastAsia="Malgun Gothic"/>
        </w:rPr>
        <w:t>4.</w:t>
      </w:r>
      <w:r w:rsidRPr="00042036">
        <w:rPr>
          <w:rFonts w:eastAsia="Malgun Gothic"/>
        </w:rPr>
        <w:tab/>
        <w:t>This is identical to step 2 in clause 6.6.3.1.</w:t>
      </w:r>
    </w:p>
    <w:p w14:paraId="6B1F6D6F" w14:textId="77777777" w:rsidR="00FE6BC0" w:rsidRPr="00042036" w:rsidRDefault="00FE6BC0" w:rsidP="00FE6BC0">
      <w:pPr>
        <w:pStyle w:val="B1"/>
        <w:rPr>
          <w:rFonts w:eastAsia="Malgun Gothic"/>
        </w:rPr>
      </w:pPr>
      <w:r w:rsidRPr="00042036">
        <w:rPr>
          <w:rFonts w:eastAsia="Malgun Gothic"/>
        </w:rPr>
        <w:t>5.</w:t>
      </w:r>
      <w:r w:rsidRPr="00042036">
        <w:rPr>
          <w:rFonts w:eastAsia="Malgun Gothic"/>
        </w:rPr>
        <w:tab/>
        <w:t>This is identical to step 3 in clause 6.6.3.1.</w:t>
      </w:r>
    </w:p>
    <w:p w14:paraId="08AC93AB" w14:textId="77777777" w:rsidR="00FE6BC0" w:rsidRPr="00042036" w:rsidRDefault="00FE6BC0" w:rsidP="00FE6BC0">
      <w:pPr>
        <w:pStyle w:val="B1"/>
        <w:rPr>
          <w:rFonts w:eastAsia="Malgun Gothic"/>
        </w:rPr>
      </w:pPr>
      <w:r w:rsidRPr="00042036">
        <w:rPr>
          <w:rFonts w:eastAsia="Malgun Gothic"/>
        </w:rPr>
        <w:t>6.</w:t>
      </w:r>
      <w:r w:rsidRPr="00042036">
        <w:rPr>
          <w:rFonts w:eastAsia="Malgun Gothic"/>
        </w:rPr>
        <w:tab/>
        <w:t>This is identical to step 4 in clause 6.6.3.1.</w:t>
      </w:r>
    </w:p>
    <w:p w14:paraId="0E14C97F" w14:textId="77777777" w:rsidR="00FE6BC0" w:rsidRPr="00042036" w:rsidRDefault="00FE6BC0" w:rsidP="00FE6BC0">
      <w:pPr>
        <w:pStyle w:val="B1"/>
        <w:rPr>
          <w:rFonts w:eastAsia="Malgun Gothic"/>
        </w:rPr>
      </w:pPr>
      <w:r w:rsidRPr="00042036">
        <w:rPr>
          <w:rFonts w:eastAsia="Malgun Gothic"/>
        </w:rPr>
        <w:t>7.</w:t>
      </w:r>
      <w:r w:rsidRPr="00042036">
        <w:rPr>
          <w:rFonts w:eastAsia="Malgun Gothic"/>
        </w:rPr>
        <w:tab/>
        <w:t>HPLMN (or CH) sends SoR information within the Access and Mobility Subscription data i.e. AMF is transparent to the content of such data.</w:t>
      </w:r>
    </w:p>
    <w:p w14:paraId="094BAEC0" w14:textId="2BABB000" w:rsidR="00FE6BC0" w:rsidRPr="00042036" w:rsidRDefault="00FE6BC0" w:rsidP="00FE6BC0">
      <w:pPr>
        <w:pStyle w:val="B1"/>
        <w:rPr>
          <w:rFonts w:eastAsia="Malgun Gothic"/>
        </w:rPr>
      </w:pPr>
      <w:r w:rsidRPr="00042036">
        <w:rPr>
          <w:rFonts w:eastAsia="Malgun Gothic"/>
        </w:rPr>
        <w:t>8.</w:t>
      </w:r>
      <w:r w:rsidRPr="00042036">
        <w:rPr>
          <w:rFonts w:eastAsia="Malgun Gothic"/>
        </w:rPr>
        <w:tab/>
        <w:t xml:space="preserve">AMF forwards the </w:t>
      </w:r>
      <w:r w:rsidR="00494EEF" w:rsidRPr="00042036">
        <w:rPr>
          <w:rFonts w:eastAsia="Malgun Gothic"/>
        </w:rPr>
        <w:t>"</w:t>
      </w:r>
      <w:r w:rsidRPr="00042036">
        <w:rPr>
          <w:rFonts w:eastAsia="Malgun Gothic"/>
        </w:rPr>
        <w:t>steering of roaming information</w:t>
      </w:r>
      <w:r w:rsidR="00494EEF" w:rsidRPr="00042036">
        <w:rPr>
          <w:rFonts w:eastAsia="Malgun Gothic"/>
        </w:rPr>
        <w:t>"</w:t>
      </w:r>
      <w:r w:rsidRPr="00042036">
        <w:rPr>
          <w:rFonts w:eastAsia="Malgun Gothic"/>
        </w:rPr>
        <w:t xml:space="preserve"> within the Registration Accept as per current specification.</w:t>
      </w:r>
    </w:p>
    <w:p w14:paraId="215C9A75" w14:textId="77777777" w:rsidR="00FE6BC0" w:rsidRPr="00042036" w:rsidRDefault="00FE6BC0" w:rsidP="00FE6BC0">
      <w:pPr>
        <w:pStyle w:val="B1"/>
        <w:rPr>
          <w:rFonts w:eastAsia="Malgun Gothic"/>
        </w:rPr>
      </w:pPr>
      <w:r w:rsidRPr="00042036">
        <w:rPr>
          <w:rFonts w:eastAsia="Malgun Gothic"/>
        </w:rPr>
        <w:t>9.</w:t>
      </w:r>
      <w:r w:rsidRPr="00042036">
        <w:rPr>
          <w:rFonts w:eastAsia="Malgun Gothic"/>
        </w:rPr>
        <w:tab/>
        <w:t>This is identical to step 6 in clause 6.6.3.1.</w:t>
      </w:r>
    </w:p>
    <w:p w14:paraId="3202D3F2" w14:textId="786FDB7A" w:rsidR="008E1B18" w:rsidRPr="00042036" w:rsidRDefault="008E1B18" w:rsidP="00C86DBB">
      <w:pPr>
        <w:pStyle w:val="Heading5"/>
        <w:rPr>
          <w:lang w:eastAsia="ja-JP"/>
        </w:rPr>
      </w:pPr>
      <w:bookmarkStart w:id="344" w:name="_Toc104302413"/>
      <w:bookmarkStart w:id="345" w:name="_Toc104359379"/>
      <w:bookmarkStart w:id="346" w:name="_Toc112923830"/>
      <w:r w:rsidRPr="00042036">
        <w:rPr>
          <w:lang w:eastAsia="ja-JP"/>
        </w:rPr>
        <w:lastRenderedPageBreak/>
        <w:t>6.</w:t>
      </w:r>
      <w:r w:rsidR="00E41518" w:rsidRPr="00042036">
        <w:rPr>
          <w:lang w:eastAsia="ja-JP"/>
        </w:rPr>
        <w:t>6</w:t>
      </w:r>
      <w:r w:rsidRPr="00042036">
        <w:rPr>
          <w:lang w:eastAsia="ja-JP"/>
        </w:rPr>
        <w:t>.3.1.2</w:t>
      </w:r>
      <w:r w:rsidR="00E41518" w:rsidRPr="00042036">
        <w:rPr>
          <w:lang w:eastAsia="ja-JP"/>
        </w:rPr>
        <w:tab/>
      </w:r>
      <w:r w:rsidRPr="00042036">
        <w:rPr>
          <w:lang w:eastAsia="ja-JP"/>
        </w:rPr>
        <w:t>Network Triggered capability indication</w:t>
      </w:r>
      <w:bookmarkEnd w:id="344"/>
      <w:bookmarkEnd w:id="345"/>
      <w:bookmarkEnd w:id="346"/>
    </w:p>
    <w:p w14:paraId="3189B325" w14:textId="5E657EF8" w:rsidR="008E1B18" w:rsidRPr="00042036" w:rsidRDefault="00FE6BC0" w:rsidP="00FE6BC0">
      <w:pPr>
        <w:rPr>
          <w:lang w:eastAsia="ja-JP"/>
        </w:rPr>
      </w:pPr>
      <w:r w:rsidRPr="00042036">
        <w:rPr>
          <w:lang w:eastAsia="ja-JP"/>
        </w:rPr>
        <w:t>The procedure below implements the Network triggered option to retrieve the UPU/SoR capabilities.</w:t>
      </w:r>
    </w:p>
    <w:p w14:paraId="359FCE9C" w14:textId="207BE594" w:rsidR="00FE6BC0" w:rsidRPr="00042036" w:rsidRDefault="005E51FC" w:rsidP="00282113">
      <w:pPr>
        <w:pStyle w:val="TH"/>
      </w:pPr>
      <w:r w:rsidRPr="00042036">
        <w:object w:dxaOrig="13801" w:dyaOrig="9591" w14:anchorId="460C9CFE">
          <v:shape id="_x0000_i1035" type="#_x0000_t75" style="width:471pt;height:327.75pt" o:ole="">
            <v:imagedata r:id="rId33" o:title=""/>
          </v:shape>
          <o:OLEObject Type="Embed" ProgID="Visio.Drawing.15" ShapeID="_x0000_i1035" DrawAspect="Content" ObjectID="_1723979088" r:id="rId34"/>
        </w:object>
      </w:r>
    </w:p>
    <w:p w14:paraId="479E511A" w14:textId="76339792" w:rsidR="008E1B18" w:rsidRPr="00042036" w:rsidRDefault="008E1B18" w:rsidP="005E51FC">
      <w:pPr>
        <w:pStyle w:val="TF"/>
        <w:rPr>
          <w:rFonts w:eastAsia="Malgun Gothic"/>
        </w:rPr>
      </w:pPr>
      <w:r w:rsidRPr="00042036">
        <w:rPr>
          <w:rFonts w:eastAsia="Malgun Gothic"/>
        </w:rPr>
        <w:t>Fig</w:t>
      </w:r>
      <w:r w:rsidR="00FE6BC0" w:rsidRPr="00042036">
        <w:rPr>
          <w:rFonts w:eastAsia="Malgun Gothic"/>
        </w:rPr>
        <w:t>ure</w:t>
      </w:r>
      <w:r w:rsidRPr="00042036">
        <w:rPr>
          <w:rFonts w:eastAsia="Malgun Gothic"/>
        </w:rPr>
        <w:t xml:space="preserve"> 6.</w:t>
      </w:r>
      <w:r w:rsidR="0097096D" w:rsidRPr="00042036">
        <w:rPr>
          <w:rFonts w:eastAsia="Malgun Gothic"/>
        </w:rPr>
        <w:t>6</w:t>
      </w:r>
      <w:r w:rsidRPr="00042036">
        <w:rPr>
          <w:rFonts w:eastAsia="Malgun Gothic"/>
        </w:rPr>
        <w:t>.</w:t>
      </w:r>
      <w:r w:rsidR="0097096D" w:rsidRPr="00042036">
        <w:rPr>
          <w:rFonts w:eastAsia="Malgun Gothic"/>
        </w:rPr>
        <w:t>3</w:t>
      </w:r>
      <w:r w:rsidRPr="00042036">
        <w:rPr>
          <w:rFonts w:eastAsia="Malgun Gothic"/>
        </w:rPr>
        <w:t>.1.2-1</w:t>
      </w:r>
      <w:r w:rsidR="00FE6BC0" w:rsidRPr="00042036">
        <w:rPr>
          <w:rFonts w:eastAsia="Malgun Gothic"/>
        </w:rPr>
        <w:t>:</w:t>
      </w:r>
      <w:r w:rsidRPr="00042036">
        <w:rPr>
          <w:rFonts w:eastAsia="Malgun Gothic"/>
        </w:rPr>
        <w:t xml:space="preserve"> Network Initiated for Extended SoR Information</w:t>
      </w:r>
    </w:p>
    <w:p w14:paraId="1F9A3BB9" w14:textId="785A937D" w:rsidR="008E1B18" w:rsidRPr="00042036" w:rsidRDefault="00FE6BC0" w:rsidP="00FE6BC0">
      <w:pPr>
        <w:rPr>
          <w:lang w:eastAsia="ja-JP"/>
        </w:rPr>
      </w:pPr>
      <w:r w:rsidRPr="00042036">
        <w:rPr>
          <w:lang w:eastAsia="ja-JP"/>
        </w:rPr>
        <w:t>The steps in the call flow are briefly described below:</w:t>
      </w:r>
    </w:p>
    <w:p w14:paraId="7EA38CC9" w14:textId="3B46CC59" w:rsidR="00FE6BC0" w:rsidRPr="00042036" w:rsidRDefault="00FE6BC0" w:rsidP="00FE6BC0">
      <w:pPr>
        <w:pStyle w:val="B1"/>
        <w:rPr>
          <w:rFonts w:eastAsia="Malgun Gothic"/>
        </w:rPr>
      </w:pPr>
      <w:r w:rsidRPr="00042036">
        <w:rPr>
          <w:rFonts w:eastAsia="Malgun Gothic"/>
        </w:rPr>
        <w:t>1.</w:t>
      </w:r>
      <w:r w:rsidRPr="00042036">
        <w:rPr>
          <w:rFonts w:eastAsia="Malgun Gothic"/>
        </w:rPr>
        <w:tab/>
        <w:t>The UE performs a regular Registration. During that procedure, the UDM may interact with the SoR AF to provide SoR info to the UE during initial registration (e.g. based on local configuration)</w:t>
      </w:r>
    </w:p>
    <w:p w14:paraId="09B3A339" w14:textId="4C231011" w:rsidR="00FE6BC0" w:rsidRPr="00042036" w:rsidRDefault="00FE6BC0" w:rsidP="00FE6BC0">
      <w:pPr>
        <w:pStyle w:val="B1"/>
        <w:rPr>
          <w:rFonts w:eastAsia="Malgun Gothic"/>
        </w:rPr>
      </w:pPr>
      <w:r w:rsidRPr="00042036">
        <w:rPr>
          <w:rFonts w:eastAsia="Malgun Gothic"/>
        </w:rPr>
        <w:t>2.</w:t>
      </w:r>
      <w:r w:rsidRPr="00042036">
        <w:rPr>
          <w:rFonts w:eastAsia="Malgun Gothic"/>
        </w:rPr>
        <w:tab/>
        <w:t xml:space="preserve">UDM decides to fetch the UE capabilities to see if the UE supports slice-based SoR information. The UDM may determine to trigger this </w:t>
      </w:r>
      <w:r w:rsidR="00183735" w:rsidRPr="00042036">
        <w:rPr>
          <w:rFonts w:eastAsia="Malgun Gothic"/>
        </w:rPr>
        <w:t xml:space="preserve">step </w:t>
      </w:r>
      <w:r w:rsidRPr="00042036">
        <w:rPr>
          <w:rFonts w:eastAsia="Malgun Gothic"/>
        </w:rPr>
        <w:t>based on e.g. local configuration, UE location in specific PLMN or a new indication provided by the SoR AF to the UDM in step 1.</w:t>
      </w:r>
    </w:p>
    <w:p w14:paraId="7C4BE9A1" w14:textId="77777777" w:rsidR="00FE6BC0" w:rsidRPr="00042036" w:rsidRDefault="00FE6BC0" w:rsidP="00FE6BC0">
      <w:pPr>
        <w:pStyle w:val="B1"/>
        <w:rPr>
          <w:rFonts w:eastAsia="Malgun Gothic"/>
        </w:rPr>
      </w:pPr>
      <w:r w:rsidRPr="00042036">
        <w:rPr>
          <w:rFonts w:eastAsia="Malgun Gothic"/>
        </w:rPr>
        <w:t>3.</w:t>
      </w:r>
      <w:r w:rsidRPr="00042036">
        <w:rPr>
          <w:rFonts w:eastAsia="Malgun Gothic"/>
        </w:rPr>
        <w:tab/>
        <w:t>The UDM triggers an extended UPU procedure requesting the UE to send its UPU capabilities in the response. Hence, UDM sends to the AMF, an Nudm SDM Notification including a UPU transparent container to trigger the UE to return its UPU capabilities.</w:t>
      </w:r>
    </w:p>
    <w:p w14:paraId="7B4E5658" w14:textId="2ACCE4B1" w:rsidR="00FE6BC0" w:rsidRPr="00042036" w:rsidRDefault="00FE6BC0" w:rsidP="00FE6BC0">
      <w:pPr>
        <w:pStyle w:val="NO"/>
        <w:rPr>
          <w:rFonts w:eastAsia="Malgun Gothic"/>
        </w:rPr>
      </w:pPr>
      <w:r w:rsidRPr="00042036">
        <w:rPr>
          <w:rFonts w:eastAsia="Malgun Gothic"/>
        </w:rPr>
        <w:t>NOTE:</w:t>
      </w:r>
      <w:r w:rsidRPr="00042036">
        <w:rPr>
          <w:rFonts w:eastAsia="Malgun Gothic"/>
        </w:rPr>
        <w:tab/>
        <w:t>Security aspects of the protection of the UPU transparent container are to be discussed in SA WG3.</w:t>
      </w:r>
    </w:p>
    <w:p w14:paraId="1680AF29" w14:textId="564761DE" w:rsidR="00FE6BC0" w:rsidRPr="00042036" w:rsidRDefault="00FE6BC0" w:rsidP="00FE6BC0">
      <w:pPr>
        <w:pStyle w:val="B1"/>
        <w:rPr>
          <w:rFonts w:eastAsia="Malgun Gothic"/>
        </w:rPr>
      </w:pPr>
      <w:r w:rsidRPr="00042036">
        <w:rPr>
          <w:rFonts w:eastAsia="Malgun Gothic"/>
        </w:rPr>
        <w:t>4.</w:t>
      </w:r>
      <w:r w:rsidRPr="00042036">
        <w:rPr>
          <w:rFonts w:eastAsia="Malgun Gothic"/>
        </w:rPr>
        <w:tab/>
        <w:t>The AMF sends a DL NAS TRANSPORT message to the UE, where this DL NAS TRANSPORT message including the UPU transparent container where the UDM requests the UE capabilities of the UE to handle enhanced SoR information (e.g</w:t>
      </w:r>
      <w:r w:rsidR="000365FE" w:rsidRPr="00042036">
        <w:rPr>
          <w:rFonts w:eastAsia="Malgun Gothic"/>
        </w:rPr>
        <w:t>.</w:t>
      </w:r>
      <w:r w:rsidRPr="00042036">
        <w:rPr>
          <w:rFonts w:eastAsia="Malgun Gothic"/>
        </w:rPr>
        <w:t xml:space="preserve"> a list of VPLMNs and optional supported network slices and/or applicability/validity info, as described herein).</w:t>
      </w:r>
    </w:p>
    <w:p w14:paraId="6F25D5D1" w14:textId="77777777" w:rsidR="00FE6BC0" w:rsidRPr="00042036" w:rsidRDefault="00FE6BC0" w:rsidP="00FE6BC0">
      <w:pPr>
        <w:pStyle w:val="B1"/>
        <w:rPr>
          <w:rFonts w:eastAsia="Malgun Gothic"/>
        </w:rPr>
      </w:pPr>
      <w:r w:rsidRPr="00042036">
        <w:rPr>
          <w:rFonts w:eastAsia="Malgun Gothic"/>
        </w:rPr>
        <w:t>5.</w:t>
      </w:r>
      <w:r w:rsidRPr="00042036">
        <w:rPr>
          <w:rFonts w:eastAsia="Malgun Gothic"/>
        </w:rPr>
        <w:tab/>
        <w:t>The UE returns its capabilities within an UPU ACK transparent container in an NAS UL TRANSPORT message to the AMF.</w:t>
      </w:r>
    </w:p>
    <w:p w14:paraId="2BA0527F" w14:textId="77777777" w:rsidR="00FE6BC0" w:rsidRPr="00042036" w:rsidRDefault="00FE6BC0" w:rsidP="00FE6BC0">
      <w:pPr>
        <w:pStyle w:val="B1"/>
        <w:rPr>
          <w:rFonts w:eastAsia="Malgun Gothic"/>
        </w:rPr>
      </w:pPr>
      <w:r w:rsidRPr="00042036">
        <w:rPr>
          <w:rFonts w:eastAsia="Malgun Gothic"/>
        </w:rPr>
        <w:t>6.</w:t>
      </w:r>
      <w:r w:rsidRPr="00042036">
        <w:rPr>
          <w:rFonts w:eastAsia="Malgun Gothic"/>
        </w:rPr>
        <w:tab/>
        <w:t>The AMF sends, to the UDM, an Nudm_SDM_Info including the UPU ACK transparent container indicating that the UE has the capabilities to receive enhanced SoR information.</w:t>
      </w:r>
    </w:p>
    <w:p w14:paraId="7A6120F7" w14:textId="77777777" w:rsidR="00FE6BC0" w:rsidRPr="00042036" w:rsidRDefault="00FE6BC0" w:rsidP="00FE6BC0">
      <w:pPr>
        <w:pStyle w:val="B1"/>
        <w:rPr>
          <w:rFonts w:eastAsia="Malgun Gothic"/>
        </w:rPr>
      </w:pPr>
      <w:r w:rsidRPr="00042036">
        <w:rPr>
          <w:rFonts w:eastAsia="Malgun Gothic"/>
        </w:rPr>
        <w:t>7.</w:t>
      </w:r>
      <w:r w:rsidRPr="00042036">
        <w:rPr>
          <w:rFonts w:eastAsia="Malgun Gothic"/>
        </w:rPr>
        <w:tab/>
        <w:t>This is identical to step 2 in clause 6.6.3.1.</w:t>
      </w:r>
    </w:p>
    <w:p w14:paraId="07659030" w14:textId="77777777" w:rsidR="00FE6BC0" w:rsidRPr="00042036" w:rsidRDefault="00FE6BC0" w:rsidP="00FE6BC0">
      <w:pPr>
        <w:pStyle w:val="B1"/>
        <w:rPr>
          <w:rFonts w:eastAsia="Malgun Gothic"/>
        </w:rPr>
      </w:pPr>
      <w:r w:rsidRPr="00042036">
        <w:rPr>
          <w:rFonts w:eastAsia="Malgun Gothic"/>
        </w:rPr>
        <w:t>8.</w:t>
      </w:r>
      <w:r w:rsidRPr="00042036">
        <w:rPr>
          <w:rFonts w:eastAsia="Malgun Gothic"/>
        </w:rPr>
        <w:tab/>
        <w:t>This is identical to step 3 in clause 6.6.3.1.</w:t>
      </w:r>
    </w:p>
    <w:p w14:paraId="1D307F20" w14:textId="77777777" w:rsidR="00FE6BC0" w:rsidRPr="00042036" w:rsidRDefault="00FE6BC0" w:rsidP="00FE6BC0">
      <w:pPr>
        <w:pStyle w:val="B1"/>
        <w:rPr>
          <w:rFonts w:eastAsia="Malgun Gothic"/>
        </w:rPr>
      </w:pPr>
      <w:r w:rsidRPr="00042036">
        <w:rPr>
          <w:rFonts w:eastAsia="Malgun Gothic"/>
        </w:rPr>
        <w:lastRenderedPageBreak/>
        <w:t>9.</w:t>
      </w:r>
      <w:r w:rsidRPr="00042036">
        <w:rPr>
          <w:rFonts w:eastAsia="Malgun Gothic"/>
        </w:rPr>
        <w:tab/>
        <w:t>This is identical to step 4 in clause 6.6.3.1.</w:t>
      </w:r>
    </w:p>
    <w:p w14:paraId="04C8DDDA" w14:textId="77777777" w:rsidR="00FE6BC0" w:rsidRPr="00042036" w:rsidRDefault="00FE6BC0" w:rsidP="00FE6BC0">
      <w:pPr>
        <w:pStyle w:val="B1"/>
        <w:rPr>
          <w:rFonts w:eastAsia="Malgun Gothic"/>
        </w:rPr>
      </w:pPr>
      <w:r w:rsidRPr="00042036">
        <w:rPr>
          <w:rFonts w:eastAsia="Malgun Gothic"/>
        </w:rPr>
        <w:t>10.</w:t>
      </w:r>
      <w:r w:rsidRPr="00042036">
        <w:rPr>
          <w:rFonts w:eastAsia="Malgun Gothic"/>
        </w:rPr>
        <w:tab/>
        <w:t>The UDM sends, to the AMF, a Nudm_Notify and includes the enhanced SoR information.</w:t>
      </w:r>
    </w:p>
    <w:p w14:paraId="74C775E7" w14:textId="77777777" w:rsidR="00FE6BC0" w:rsidRPr="00042036" w:rsidRDefault="00FE6BC0" w:rsidP="00FE6BC0">
      <w:pPr>
        <w:pStyle w:val="B1"/>
        <w:rPr>
          <w:rFonts w:eastAsia="Malgun Gothic"/>
        </w:rPr>
      </w:pPr>
      <w:r w:rsidRPr="00042036">
        <w:rPr>
          <w:rFonts w:eastAsia="Malgun Gothic"/>
        </w:rPr>
        <w:t>11.</w:t>
      </w:r>
      <w:r w:rsidRPr="00042036">
        <w:rPr>
          <w:rFonts w:eastAsia="Malgun Gothic"/>
        </w:rPr>
        <w:tab/>
        <w:t>The AMF sends a DL NAS TRANSPORT message including the enhanced SoR information to the UE. Optionally, an ID of the enhanced SoR information may be included in the message. The UE stores the enhanced SoR information.</w:t>
      </w:r>
    </w:p>
    <w:p w14:paraId="478ED3E0" w14:textId="77777777" w:rsidR="00FE6BC0" w:rsidRPr="00042036" w:rsidRDefault="00FE6BC0" w:rsidP="00FE6BC0">
      <w:pPr>
        <w:pStyle w:val="B1"/>
        <w:rPr>
          <w:rFonts w:eastAsia="Malgun Gothic"/>
        </w:rPr>
      </w:pPr>
      <w:r w:rsidRPr="00042036">
        <w:rPr>
          <w:rFonts w:eastAsia="Malgun Gothic"/>
        </w:rPr>
        <w:t>12.</w:t>
      </w:r>
      <w:r w:rsidRPr="00042036">
        <w:rPr>
          <w:rFonts w:eastAsia="Malgun Gothic"/>
        </w:rPr>
        <w:tab/>
        <w:t>The UE returns UPU ACK in an NAS UL TRANSPORT message to the AMF.</w:t>
      </w:r>
    </w:p>
    <w:p w14:paraId="286A3E69" w14:textId="77777777" w:rsidR="00FE6BC0" w:rsidRPr="00042036" w:rsidRDefault="00FE6BC0" w:rsidP="00FE6BC0">
      <w:pPr>
        <w:pStyle w:val="B1"/>
        <w:rPr>
          <w:rFonts w:eastAsia="Malgun Gothic"/>
        </w:rPr>
      </w:pPr>
      <w:r w:rsidRPr="00042036">
        <w:rPr>
          <w:rFonts w:eastAsia="Malgun Gothic"/>
        </w:rPr>
        <w:t>13.</w:t>
      </w:r>
      <w:r w:rsidRPr="00042036">
        <w:rPr>
          <w:rFonts w:eastAsia="Malgun Gothic"/>
        </w:rPr>
        <w:tab/>
        <w:t>The AMF sends to the UDM an Nudm_SDM_Info UPU to acknowledge UE reception of the enhanced SoR info including the VPLMN List.</w:t>
      </w:r>
    </w:p>
    <w:p w14:paraId="1FB5664A" w14:textId="77777777" w:rsidR="00FE6BC0" w:rsidRPr="00042036" w:rsidRDefault="00FE6BC0" w:rsidP="00FE6BC0">
      <w:pPr>
        <w:pStyle w:val="B1"/>
        <w:rPr>
          <w:rFonts w:eastAsia="Malgun Gothic"/>
        </w:rPr>
      </w:pPr>
      <w:r w:rsidRPr="00042036">
        <w:rPr>
          <w:rFonts w:eastAsia="Malgun Gothic"/>
        </w:rPr>
        <w:t>14.</w:t>
      </w:r>
      <w:r w:rsidRPr="00042036">
        <w:rPr>
          <w:rFonts w:eastAsia="Malgun Gothic"/>
        </w:rPr>
        <w:tab/>
        <w:t>This is identical to step 6 in clause 6.6.3.1.</w:t>
      </w:r>
    </w:p>
    <w:p w14:paraId="1985D406" w14:textId="346C8E1C" w:rsidR="008E1B18" w:rsidRPr="00042036" w:rsidRDefault="008E1B18" w:rsidP="00C86DBB">
      <w:pPr>
        <w:pStyle w:val="Heading3"/>
        <w:rPr>
          <w:lang w:eastAsia="zh-CN"/>
        </w:rPr>
      </w:pPr>
      <w:bookmarkStart w:id="347" w:name="_Toc104302414"/>
      <w:bookmarkStart w:id="348" w:name="_Toc104359380"/>
      <w:bookmarkStart w:id="349" w:name="_Toc112923188"/>
      <w:bookmarkStart w:id="350" w:name="_Toc112923831"/>
      <w:r w:rsidRPr="00042036">
        <w:rPr>
          <w:lang w:eastAsia="zh-CN"/>
        </w:rPr>
        <w:t>6.</w:t>
      </w:r>
      <w:r w:rsidR="007B6FA1" w:rsidRPr="00042036">
        <w:rPr>
          <w:lang w:eastAsia="zh-CN"/>
        </w:rPr>
        <w:t>6</w:t>
      </w:r>
      <w:r w:rsidRPr="00042036">
        <w:rPr>
          <w:lang w:eastAsia="zh-CN"/>
        </w:rPr>
        <w:t>.4</w:t>
      </w:r>
      <w:r w:rsidRPr="00042036">
        <w:rPr>
          <w:lang w:eastAsia="zh-CN"/>
        </w:rPr>
        <w:tab/>
      </w:r>
      <w:r w:rsidRPr="00042036">
        <w:rPr>
          <w:lang w:eastAsia="ja-JP"/>
        </w:rPr>
        <w:t xml:space="preserve">Impacts on </w:t>
      </w:r>
      <w:r w:rsidRPr="00042036">
        <w:rPr>
          <w:lang w:eastAsia="zh-CN"/>
        </w:rPr>
        <w:t>E</w:t>
      </w:r>
      <w:r w:rsidRPr="00042036">
        <w:rPr>
          <w:lang w:eastAsia="ja-JP"/>
        </w:rPr>
        <w:t xml:space="preserve">xisting </w:t>
      </w:r>
      <w:r w:rsidRPr="00042036">
        <w:rPr>
          <w:lang w:eastAsia="zh-CN"/>
        </w:rPr>
        <w:t>N</w:t>
      </w:r>
      <w:r w:rsidRPr="00042036">
        <w:rPr>
          <w:lang w:eastAsia="ja-JP"/>
        </w:rPr>
        <w:t xml:space="preserve">odes and </w:t>
      </w:r>
      <w:r w:rsidRPr="00042036">
        <w:rPr>
          <w:lang w:eastAsia="zh-CN"/>
        </w:rPr>
        <w:t>F</w:t>
      </w:r>
      <w:r w:rsidRPr="00042036">
        <w:rPr>
          <w:lang w:eastAsia="ja-JP"/>
        </w:rPr>
        <w:t>unctionality</w:t>
      </w:r>
      <w:bookmarkEnd w:id="347"/>
      <w:bookmarkEnd w:id="348"/>
      <w:bookmarkEnd w:id="349"/>
      <w:bookmarkEnd w:id="350"/>
    </w:p>
    <w:p w14:paraId="58F51E22" w14:textId="77777777" w:rsidR="00183735" w:rsidRPr="00042036" w:rsidRDefault="00946672" w:rsidP="00946672">
      <w:r w:rsidRPr="00042036">
        <w:t>UE</w:t>
      </w:r>
    </w:p>
    <w:p w14:paraId="3F7372C6" w14:textId="0BC7CC1F" w:rsidR="00946672" w:rsidRPr="00042036" w:rsidRDefault="00183735" w:rsidP="00FB44BB">
      <w:pPr>
        <w:pStyle w:val="B1"/>
      </w:pPr>
      <w:r w:rsidRPr="00042036">
        <w:t>-</w:t>
      </w:r>
      <w:r w:rsidRPr="00042036">
        <w:tab/>
      </w:r>
      <w:r w:rsidR="00946672" w:rsidRPr="00042036">
        <w:t>supports the slice-based SoR information.</w:t>
      </w:r>
    </w:p>
    <w:p w14:paraId="6DB6039D" w14:textId="77777777" w:rsidR="00183735" w:rsidRPr="00042036" w:rsidRDefault="00946672" w:rsidP="00946672">
      <w:r w:rsidRPr="00042036">
        <w:t>UDM</w:t>
      </w:r>
    </w:p>
    <w:p w14:paraId="4B06FEE7" w14:textId="25DA4259" w:rsidR="00946672" w:rsidRPr="00042036" w:rsidRDefault="00183735" w:rsidP="00FB44BB">
      <w:pPr>
        <w:pStyle w:val="B1"/>
      </w:pPr>
      <w:r w:rsidRPr="00042036">
        <w:t>-</w:t>
      </w:r>
      <w:r w:rsidRPr="00042036">
        <w:tab/>
      </w:r>
      <w:r w:rsidR="00946672" w:rsidRPr="00042036">
        <w:t>handles the new UE capabilities. Creates the slice-based SoR information based on incoming data from the UE only if co-located with SoR-AF, or transparently pass the UE needed information to the SoR AF. Transport the slice- based SoR information to the UE.</w:t>
      </w:r>
    </w:p>
    <w:p w14:paraId="1FB0ED87" w14:textId="77AB37B8" w:rsidR="00183735" w:rsidRPr="00042036" w:rsidRDefault="00946672" w:rsidP="00946672">
      <w:r w:rsidRPr="00042036">
        <w:t>AMF</w:t>
      </w:r>
    </w:p>
    <w:p w14:paraId="666DD01D" w14:textId="300E8B4E" w:rsidR="00946672" w:rsidRPr="00042036" w:rsidRDefault="00183735" w:rsidP="00FB44BB">
      <w:pPr>
        <w:pStyle w:val="B1"/>
      </w:pPr>
      <w:r w:rsidRPr="00042036">
        <w:t>-</w:t>
      </w:r>
      <w:r w:rsidRPr="00042036">
        <w:tab/>
      </w:r>
      <w:r w:rsidR="00946672" w:rsidRPr="00042036">
        <w:t>To convey the transparent container to UDM.</w:t>
      </w:r>
    </w:p>
    <w:p w14:paraId="640ADA9F" w14:textId="77777777" w:rsidR="00183735" w:rsidRPr="00042036" w:rsidRDefault="00946672" w:rsidP="00946672">
      <w:r w:rsidRPr="00042036">
        <w:t>SoR AF</w:t>
      </w:r>
    </w:p>
    <w:p w14:paraId="1DD5CD77" w14:textId="7E858547" w:rsidR="00946672" w:rsidRPr="00042036" w:rsidRDefault="00183735" w:rsidP="00FB44BB">
      <w:pPr>
        <w:pStyle w:val="B1"/>
      </w:pPr>
      <w:r w:rsidRPr="00042036">
        <w:t>-</w:t>
      </w:r>
      <w:r w:rsidRPr="00042036">
        <w:tab/>
      </w:r>
      <w:r w:rsidR="00946672" w:rsidRPr="00042036">
        <w:t>Creates the slice-based SoR information based on incoming data from the UE.</w:t>
      </w:r>
    </w:p>
    <w:p w14:paraId="2A4153C1" w14:textId="34E7C37E" w:rsidR="00894042" w:rsidRPr="00042036" w:rsidRDefault="00894042" w:rsidP="00C86DBB">
      <w:pPr>
        <w:pStyle w:val="Heading2"/>
      </w:pPr>
      <w:bookmarkStart w:id="351" w:name="_Toc104302415"/>
      <w:bookmarkStart w:id="352" w:name="_Toc104359381"/>
      <w:bookmarkStart w:id="353" w:name="_Toc112923189"/>
      <w:bookmarkStart w:id="354" w:name="_Toc112923832"/>
      <w:r w:rsidRPr="00042036">
        <w:rPr>
          <w:lang w:eastAsia="zh-CN"/>
        </w:rPr>
        <w:t>6.</w:t>
      </w:r>
      <w:r w:rsidR="00A078C0" w:rsidRPr="00042036">
        <w:rPr>
          <w:lang w:eastAsia="zh-CN"/>
        </w:rPr>
        <w:t>7</w:t>
      </w:r>
      <w:r w:rsidRPr="00042036">
        <w:rPr>
          <w:lang w:eastAsia="ko-KR"/>
        </w:rPr>
        <w:tab/>
      </w:r>
      <w:r w:rsidRPr="00042036">
        <w:t>Solution</w:t>
      </w:r>
      <w:r w:rsidRPr="00042036">
        <w:rPr>
          <w:lang w:eastAsia="zh-CN"/>
        </w:rPr>
        <w:t xml:space="preserve"> #</w:t>
      </w:r>
      <w:r w:rsidR="00A078C0" w:rsidRPr="00042036">
        <w:rPr>
          <w:lang w:eastAsia="zh-CN"/>
        </w:rPr>
        <w:t>7</w:t>
      </w:r>
      <w:r w:rsidRPr="00042036">
        <w:t>: Enabling awareness of Network Slice availability in VPLMNs</w:t>
      </w:r>
      <w:bookmarkEnd w:id="351"/>
      <w:bookmarkEnd w:id="352"/>
      <w:bookmarkEnd w:id="353"/>
      <w:bookmarkEnd w:id="354"/>
    </w:p>
    <w:p w14:paraId="2736D9C6" w14:textId="3A437F48" w:rsidR="00894042" w:rsidRPr="00042036" w:rsidRDefault="00894042" w:rsidP="00C86DBB">
      <w:pPr>
        <w:pStyle w:val="Heading3"/>
        <w:rPr>
          <w:lang w:eastAsia="ko-KR"/>
        </w:rPr>
      </w:pPr>
      <w:bookmarkStart w:id="355" w:name="_Toc104302416"/>
      <w:bookmarkStart w:id="356" w:name="_Toc104359382"/>
      <w:bookmarkStart w:id="357" w:name="_Toc112923190"/>
      <w:bookmarkStart w:id="358" w:name="_Toc112923833"/>
      <w:r w:rsidRPr="00042036">
        <w:rPr>
          <w:lang w:eastAsia="ko-KR"/>
        </w:rPr>
        <w:t>6.</w:t>
      </w:r>
      <w:r w:rsidR="00A078C0" w:rsidRPr="00042036">
        <w:rPr>
          <w:lang w:eastAsia="ko-KR"/>
        </w:rPr>
        <w:t>7</w:t>
      </w:r>
      <w:r w:rsidRPr="00042036">
        <w:rPr>
          <w:lang w:eastAsia="ko-KR"/>
        </w:rPr>
        <w:t>.1</w:t>
      </w:r>
      <w:r w:rsidRPr="00042036">
        <w:rPr>
          <w:lang w:eastAsia="ko-KR"/>
        </w:rPr>
        <w:tab/>
        <w:t>Introduction</w:t>
      </w:r>
      <w:bookmarkEnd w:id="355"/>
      <w:bookmarkEnd w:id="356"/>
      <w:bookmarkEnd w:id="357"/>
      <w:bookmarkEnd w:id="358"/>
    </w:p>
    <w:p w14:paraId="7E4D3F6B" w14:textId="494CDB5A" w:rsidR="00894042" w:rsidRPr="00042036" w:rsidRDefault="00894042" w:rsidP="00894042">
      <w:pPr>
        <w:rPr>
          <w:rFonts w:eastAsia="Batang"/>
          <w:lang w:eastAsia="ko-KR"/>
        </w:rPr>
      </w:pPr>
      <w:r w:rsidRPr="00042036">
        <w:rPr>
          <w:rFonts w:eastAsia="Batang"/>
          <w:lang w:eastAsia="ko-KR"/>
        </w:rPr>
        <w:t>This solution addresses KI#2 from TR</w:t>
      </w:r>
      <w:r w:rsidR="00A078C0" w:rsidRPr="00042036">
        <w:rPr>
          <w:rFonts w:eastAsia="Batang"/>
          <w:lang w:eastAsia="ko-KR"/>
        </w:rPr>
        <w:t> </w:t>
      </w:r>
      <w:r w:rsidRPr="00042036">
        <w:rPr>
          <w:rFonts w:eastAsia="Batang"/>
          <w:lang w:eastAsia="ko-KR"/>
        </w:rPr>
        <w:t>23.700-41, clause</w:t>
      </w:r>
      <w:r w:rsidR="00A078C0" w:rsidRPr="00042036">
        <w:rPr>
          <w:rFonts w:eastAsia="Batang"/>
          <w:lang w:eastAsia="ko-KR"/>
        </w:rPr>
        <w:t> </w:t>
      </w:r>
      <w:r w:rsidRPr="00042036">
        <w:rPr>
          <w:rFonts w:eastAsia="Batang"/>
          <w:lang w:eastAsia="ko-KR"/>
        </w:rPr>
        <w:t>5.2 and explains how the UE may use information about slice availability per VPLMN and prioritization information, received from the HPLMN to influence automatic PLMN selection.</w:t>
      </w:r>
    </w:p>
    <w:p w14:paraId="7486D870" w14:textId="2487EC5B" w:rsidR="00894042" w:rsidRPr="00042036" w:rsidRDefault="00894042" w:rsidP="00C86DBB">
      <w:pPr>
        <w:pStyle w:val="Heading3"/>
      </w:pPr>
      <w:bookmarkStart w:id="359" w:name="_Toc104302417"/>
      <w:bookmarkStart w:id="360" w:name="_Toc104359383"/>
      <w:bookmarkStart w:id="361" w:name="_Toc112923191"/>
      <w:bookmarkStart w:id="362" w:name="_Toc112923834"/>
      <w:r w:rsidRPr="00042036">
        <w:t>6.</w:t>
      </w:r>
      <w:r w:rsidR="00A078C0" w:rsidRPr="00042036">
        <w:t>7</w:t>
      </w:r>
      <w:r w:rsidRPr="00042036">
        <w:t>.2</w:t>
      </w:r>
      <w:r w:rsidRPr="00042036">
        <w:tab/>
        <w:t>Functional Description</w:t>
      </w:r>
      <w:bookmarkEnd w:id="359"/>
      <w:bookmarkEnd w:id="360"/>
      <w:bookmarkEnd w:id="361"/>
      <w:bookmarkEnd w:id="362"/>
    </w:p>
    <w:p w14:paraId="742A4888" w14:textId="1EC1F8DB" w:rsidR="00894042" w:rsidRPr="00042036" w:rsidRDefault="00894042" w:rsidP="00894042">
      <w:pPr>
        <w:rPr>
          <w:rFonts w:eastAsia="Batang"/>
          <w:lang w:eastAsia="x-none"/>
        </w:rPr>
      </w:pPr>
      <w:r w:rsidRPr="00042036">
        <w:rPr>
          <w:rFonts w:eastAsia="Batang"/>
          <w:lang w:eastAsia="x-none"/>
        </w:rPr>
        <w:t>During the Registration procedure,</w:t>
      </w:r>
      <w:r w:rsidR="00A078C0" w:rsidRPr="00042036">
        <w:rPr>
          <w:rFonts w:eastAsia="Batang"/>
          <w:lang w:eastAsia="x-none"/>
        </w:rPr>
        <w:t xml:space="preserve"> </w:t>
      </w:r>
      <w:r w:rsidRPr="00042036">
        <w:rPr>
          <w:rFonts w:eastAsia="Batang"/>
          <w:bCs/>
        </w:rPr>
        <w:t>if the AMF does not have subscription data for the UE, the AMF invokes Nudm_SDM_Get service operation to HPLMN UDM to get Access and Mobility subscription Data for the UE. Upon receipt of a Nudm_SDM_Get message</w:t>
      </w:r>
      <w:r w:rsidR="00344785" w:rsidRPr="00042036">
        <w:rPr>
          <w:rFonts w:eastAsia="Batang"/>
          <w:bCs/>
        </w:rPr>
        <w:t xml:space="preserve"> and</w:t>
      </w:r>
      <w:r w:rsidRPr="00042036">
        <w:rPr>
          <w:rFonts w:eastAsia="Batang"/>
          <w:bCs/>
        </w:rPr>
        <w:t xml:space="preserve"> as part of the Steering of Roaming procedure, the UDM includes in the list of preferred VPLMN/Access Technology combinations, a list of supported S-NSSAIs</w:t>
      </w:r>
      <w:r w:rsidRPr="00042036">
        <w:rPr>
          <w:rFonts w:eastAsia="Batang"/>
          <w:lang w:eastAsia="x-none"/>
        </w:rPr>
        <w:t>.</w:t>
      </w:r>
    </w:p>
    <w:p w14:paraId="152D6F63" w14:textId="77777777" w:rsidR="00894042" w:rsidRPr="00042036" w:rsidRDefault="00894042" w:rsidP="00894042">
      <w:pPr>
        <w:rPr>
          <w:rFonts w:eastAsia="Batang"/>
          <w:bCs/>
        </w:rPr>
      </w:pPr>
      <w:r w:rsidRPr="00042036">
        <w:rPr>
          <w:rFonts w:eastAsia="Batang"/>
          <w:bCs/>
        </w:rPr>
        <w:t>The AMF relays the Steering of Roaming information, including the S-NSSAI information associated with the VPLMN/Access Technology combination.</w:t>
      </w:r>
    </w:p>
    <w:p w14:paraId="0B16E4B0" w14:textId="5D1E0DAA" w:rsidR="00894042" w:rsidRPr="00042036" w:rsidRDefault="00894042" w:rsidP="00894042">
      <w:pPr>
        <w:rPr>
          <w:rFonts w:eastAsia="Batang"/>
          <w:lang w:eastAsia="x-none"/>
        </w:rPr>
      </w:pPr>
      <w:r w:rsidRPr="00042036">
        <w:rPr>
          <w:rFonts w:eastAsia="Batang"/>
          <w:bCs/>
        </w:rPr>
        <w:t>When the Steering of Roaming information, including the S-NSAAI information is received, the UE determines, based on the list of VPLMNs available in the area</w:t>
      </w:r>
      <w:r w:rsidR="00344785" w:rsidRPr="00042036">
        <w:rPr>
          <w:rFonts w:eastAsia="Batang"/>
          <w:bCs/>
        </w:rPr>
        <w:t xml:space="preserve"> and</w:t>
      </w:r>
      <w:r w:rsidRPr="00042036">
        <w:rPr>
          <w:rFonts w:eastAsia="Batang"/>
          <w:bCs/>
        </w:rPr>
        <w:t xml:space="preserve"> the S-NSSAIs supported in these VPLMNs, whether the UE may attempt to obtain service on a higher priority VPLMN as specified in the received Steering of Roaming information.</w:t>
      </w:r>
    </w:p>
    <w:p w14:paraId="084FDE80" w14:textId="0D831EAD" w:rsidR="00894042" w:rsidRPr="00042036" w:rsidRDefault="00894042" w:rsidP="00894042">
      <w:pPr>
        <w:rPr>
          <w:rFonts w:eastAsia="Batang"/>
          <w:lang w:eastAsia="x-none"/>
        </w:rPr>
      </w:pPr>
      <w:r w:rsidRPr="00042036">
        <w:rPr>
          <w:rFonts w:eastAsia="Batang"/>
          <w:lang w:eastAsia="x-none"/>
        </w:rPr>
        <w:t>The solution considers two cases:</w:t>
      </w:r>
    </w:p>
    <w:p w14:paraId="7B178E91" w14:textId="61777831"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Option 1:</w:t>
      </w:r>
      <w:r w:rsidRPr="00042036">
        <w:rPr>
          <w:rFonts w:eastAsia="Batang"/>
        </w:rPr>
        <w:tab/>
      </w:r>
      <w:r w:rsidR="00894042" w:rsidRPr="00042036">
        <w:rPr>
          <w:rFonts w:eastAsia="Batang"/>
        </w:rPr>
        <w:t>The UE</w:t>
      </w:r>
      <w:r w:rsidR="00494EEF" w:rsidRPr="00042036">
        <w:rPr>
          <w:rFonts w:eastAsia="Batang"/>
        </w:rPr>
        <w:t>'</w:t>
      </w:r>
      <w:r w:rsidR="00894042" w:rsidRPr="00042036">
        <w:rPr>
          <w:rFonts w:eastAsia="Batang"/>
        </w:rPr>
        <w:t>s USIM is not configured to receive a Slice-Aware SoR. If the UE is not configured to receive Slice-Aware SoR information</w:t>
      </w:r>
      <w:r w:rsidR="00344785" w:rsidRPr="00042036">
        <w:rPr>
          <w:rFonts w:eastAsia="Batang"/>
        </w:rPr>
        <w:t xml:space="preserve"> and</w:t>
      </w:r>
      <w:r w:rsidR="00894042" w:rsidRPr="00042036">
        <w:rPr>
          <w:rFonts w:eastAsia="Batang"/>
        </w:rPr>
        <w:t xml:space="preserve"> the current VPLMN has rejected S-NSSAIs the UE has requested, then the UE, as an implementation option, may determine to execute a Deregistration procedure. The UE may indicate in the Deregistration Request message, within the Deregistration Type, that the Deregistration procedure has been </w:t>
      </w:r>
      <w:r w:rsidR="00894042" w:rsidRPr="00042036">
        <w:rPr>
          <w:rFonts w:eastAsia="Batang"/>
        </w:rPr>
        <w:lastRenderedPageBreak/>
        <w:t xml:space="preserve">triggered due to lack of S-NSSAI support. When the Deregistration Type indicates, </w:t>
      </w:r>
      <w:r w:rsidR="00494EEF" w:rsidRPr="00042036">
        <w:rPr>
          <w:rFonts w:eastAsia="Batang"/>
        </w:rPr>
        <w:t>"</w:t>
      </w:r>
      <w:r w:rsidR="00894042" w:rsidRPr="00042036">
        <w:rPr>
          <w:rFonts w:eastAsia="Batang"/>
        </w:rPr>
        <w:t>Required S-NSSAI not supported/available</w:t>
      </w:r>
      <w:r w:rsidR="00494EEF" w:rsidRPr="00042036">
        <w:rPr>
          <w:rFonts w:eastAsia="Batang"/>
        </w:rPr>
        <w:t>"</w:t>
      </w:r>
      <w:r w:rsidR="00894042" w:rsidRPr="00042036">
        <w:rPr>
          <w:rFonts w:eastAsia="Batang"/>
        </w:rPr>
        <w:t>, the AMF informs the UDM that the UE has Deregistered due to lack of S-NSSAI in this VPLMN.</w:t>
      </w:r>
    </w:p>
    <w:p w14:paraId="51C5481C" w14:textId="0EC8401E" w:rsidR="00894042" w:rsidRPr="00042036" w:rsidRDefault="00A078C0" w:rsidP="003B60FA">
      <w:pPr>
        <w:pStyle w:val="B1"/>
        <w:rPr>
          <w:rFonts w:eastAsia="Batang"/>
          <w:bCs/>
        </w:rPr>
      </w:pPr>
      <w:r w:rsidRPr="00042036">
        <w:rPr>
          <w:rFonts w:eastAsia="Batang"/>
          <w:bCs/>
        </w:rPr>
        <w:tab/>
      </w:r>
      <w:r w:rsidR="00894042" w:rsidRPr="00042036">
        <w:rPr>
          <w:rFonts w:eastAsia="Batang"/>
          <w:bCs/>
        </w:rPr>
        <w:t xml:space="preserve">If during the Deregistration procedure the UDM received an indication that the UE has requested Deregistration due to lack of S-NSSAI support in a VPLMN, the UDM may keep a </w:t>
      </w:r>
      <w:r w:rsidR="00494EEF" w:rsidRPr="00042036">
        <w:rPr>
          <w:rFonts w:eastAsia="Batang"/>
          <w:bCs/>
        </w:rPr>
        <w:t>"</w:t>
      </w:r>
      <w:r w:rsidR="00894042" w:rsidRPr="00042036">
        <w:rPr>
          <w:rFonts w:eastAsia="Batang"/>
          <w:bCs/>
        </w:rPr>
        <w:t>Slice-Aware SoR pending</w:t>
      </w:r>
      <w:r w:rsidR="00494EEF" w:rsidRPr="00042036">
        <w:rPr>
          <w:rFonts w:eastAsia="Batang"/>
          <w:bCs/>
        </w:rPr>
        <w:t>"</w:t>
      </w:r>
      <w:r w:rsidR="00894042" w:rsidRPr="00042036">
        <w:rPr>
          <w:rFonts w:eastAsia="Batang"/>
          <w:bCs/>
        </w:rPr>
        <w:t xml:space="preserve"> flag in the UE subscription information indicating that the UE may re-register in a different VPLMN to seek S-NSSAI support and that Slice-Aware SoR information shall be sent to the UE upon a subsequent Registration attempt.</w:t>
      </w:r>
    </w:p>
    <w:p w14:paraId="186C48B2" w14:textId="5168047D" w:rsidR="00894042" w:rsidRPr="00042036" w:rsidRDefault="00A078C0" w:rsidP="003B60FA">
      <w:pPr>
        <w:pStyle w:val="B1"/>
        <w:rPr>
          <w:rFonts w:eastAsia="Batang"/>
        </w:rPr>
      </w:pPr>
      <w:r w:rsidRPr="00042036">
        <w:rPr>
          <w:rFonts w:eastAsia="Batang"/>
          <w:bCs/>
        </w:rPr>
        <w:tab/>
      </w:r>
      <w:r w:rsidR="00894042" w:rsidRPr="00042036">
        <w:rPr>
          <w:rFonts w:eastAsia="Batang"/>
          <w:bCs/>
        </w:rPr>
        <w:t xml:space="preserve">During a subsequent Registration, if the AMF does not have subscription data for the UE, the AMF invokes Nudm_SDM_Get service operation to HPLMN UDM to get Access and Mobility subscription Data for the UE. If the </w:t>
      </w:r>
      <w:r w:rsidR="00494EEF" w:rsidRPr="00042036">
        <w:rPr>
          <w:rFonts w:eastAsia="Batang"/>
          <w:bCs/>
        </w:rPr>
        <w:t>"</w:t>
      </w:r>
      <w:r w:rsidR="00894042" w:rsidRPr="00042036">
        <w:rPr>
          <w:rFonts w:eastAsia="Batang"/>
          <w:bCs/>
        </w:rPr>
        <w:t>Slice-Aware SoR pending</w:t>
      </w:r>
      <w:r w:rsidR="00494EEF" w:rsidRPr="00042036">
        <w:rPr>
          <w:rFonts w:eastAsia="Batang"/>
          <w:bCs/>
        </w:rPr>
        <w:t>"</w:t>
      </w:r>
      <w:r w:rsidR="00894042" w:rsidRPr="00042036">
        <w:rPr>
          <w:rFonts w:eastAsia="Batang"/>
          <w:bCs/>
        </w:rPr>
        <w:t xml:space="preserve"> flag is set, upon receipt of a Nudm_SDM_Get message</w:t>
      </w:r>
      <w:r w:rsidR="00344785" w:rsidRPr="00042036">
        <w:rPr>
          <w:rFonts w:eastAsia="Batang"/>
          <w:bCs/>
        </w:rPr>
        <w:t xml:space="preserve"> and</w:t>
      </w:r>
      <w:r w:rsidR="00894042" w:rsidRPr="00042036">
        <w:rPr>
          <w:rFonts w:eastAsia="Batang"/>
          <w:bCs/>
        </w:rPr>
        <w:t xml:space="preserve"> as part of the Steering of Roaming procedure, the UDM may include in the list of preferred VPLMN/Access Technology combinations, a list of supported S-NSSAIs</w:t>
      </w:r>
    </w:p>
    <w:p w14:paraId="0D2D8512" w14:textId="337B4966"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Option 2:</w:t>
      </w:r>
      <w:r w:rsidRPr="00042036">
        <w:rPr>
          <w:rFonts w:eastAsia="Batang"/>
        </w:rPr>
        <w:tab/>
      </w:r>
      <w:r w:rsidR="00894042" w:rsidRPr="00042036">
        <w:rPr>
          <w:rFonts w:eastAsia="Batang"/>
        </w:rPr>
        <w:t>The UE is capable and configured to receive Slice-Aware SoR information. The UE indicates in the Registration Request that the UE shall receive Slice-aware SoR information, e.g</w:t>
      </w:r>
      <w:r w:rsidR="000365FE" w:rsidRPr="00042036">
        <w:rPr>
          <w:rFonts w:eastAsia="Batang"/>
        </w:rPr>
        <w:t>.</w:t>
      </w:r>
      <w:r w:rsidR="00894042" w:rsidRPr="00042036">
        <w:rPr>
          <w:rFonts w:eastAsia="Batang"/>
        </w:rPr>
        <w:t xml:space="preserve"> including VPLMN, location (e.g</w:t>
      </w:r>
      <w:r w:rsidR="000365FE" w:rsidRPr="00042036">
        <w:rPr>
          <w:rFonts w:eastAsia="Batang"/>
        </w:rPr>
        <w:t>.</w:t>
      </w:r>
      <w:r w:rsidR="00894042" w:rsidRPr="00042036">
        <w:rPr>
          <w:rFonts w:eastAsia="Batang"/>
        </w:rPr>
        <w:t xml:space="preserve"> geographical coordinates or specific TA) and S-NSSAI combination.</w:t>
      </w:r>
    </w:p>
    <w:p w14:paraId="69AC0F9F" w14:textId="260BC7D0" w:rsidR="00894042" w:rsidRPr="00042036" w:rsidRDefault="00A078C0" w:rsidP="003B60FA">
      <w:pPr>
        <w:pStyle w:val="B1"/>
        <w:rPr>
          <w:rFonts w:eastAsia="Batang"/>
          <w:lang w:eastAsia="x-none"/>
        </w:rPr>
      </w:pPr>
      <w:r w:rsidRPr="00042036">
        <w:rPr>
          <w:rFonts w:eastAsia="Batang"/>
          <w:bCs/>
        </w:rPr>
        <w:tab/>
      </w:r>
      <w:r w:rsidR="00894042" w:rsidRPr="00042036">
        <w:rPr>
          <w:rFonts w:eastAsia="Batang"/>
          <w:bCs/>
        </w:rPr>
        <w:t>During a registration procedure, if the AMF does not have subscription data for the UE, the AMF invokes Nudm_SDM_Get service operation to HPLMN UDM to get Access and Mobility subscription Data for the UE. Upon receipt of a Nudm_SDM_Get message</w:t>
      </w:r>
      <w:r w:rsidR="00344785" w:rsidRPr="00042036">
        <w:rPr>
          <w:rFonts w:eastAsia="Batang"/>
          <w:bCs/>
        </w:rPr>
        <w:t xml:space="preserve"> and</w:t>
      </w:r>
      <w:r w:rsidR="00894042" w:rsidRPr="00042036">
        <w:rPr>
          <w:rFonts w:eastAsia="Batang"/>
          <w:bCs/>
        </w:rPr>
        <w:t xml:space="preserve"> as part of the Steering of Roaming procedure, the UDM may include in the list of preferred VPLMN/Access Technology combinations, a list of supported S-NSSAIs</w:t>
      </w:r>
      <w:r w:rsidRPr="00042036">
        <w:rPr>
          <w:rFonts w:eastAsia="Batang"/>
          <w:bCs/>
        </w:rPr>
        <w:t>.</w:t>
      </w:r>
    </w:p>
    <w:p w14:paraId="08E02BFE" w14:textId="426B88F5" w:rsidR="00894042" w:rsidRPr="00042036" w:rsidRDefault="00894042" w:rsidP="00C86DBB">
      <w:pPr>
        <w:pStyle w:val="Heading3"/>
      </w:pPr>
      <w:bookmarkStart w:id="363" w:name="_Toc104302418"/>
      <w:bookmarkStart w:id="364" w:name="_Toc104359384"/>
      <w:bookmarkStart w:id="365" w:name="_Toc112923192"/>
      <w:bookmarkStart w:id="366" w:name="_Toc112923835"/>
      <w:r w:rsidRPr="00042036">
        <w:t>6.</w:t>
      </w:r>
      <w:r w:rsidR="00A078C0" w:rsidRPr="00042036">
        <w:t>7</w:t>
      </w:r>
      <w:r w:rsidRPr="00042036">
        <w:t>.3</w:t>
      </w:r>
      <w:r w:rsidRPr="00042036">
        <w:tab/>
        <w:t>Procedures</w:t>
      </w:r>
      <w:bookmarkEnd w:id="363"/>
      <w:bookmarkEnd w:id="364"/>
      <w:bookmarkEnd w:id="365"/>
      <w:bookmarkEnd w:id="366"/>
    </w:p>
    <w:p w14:paraId="1B0471F6" w14:textId="7EC27965" w:rsidR="00894042" w:rsidRPr="00042036" w:rsidRDefault="00894042" w:rsidP="00C86DBB">
      <w:pPr>
        <w:pStyle w:val="Heading4"/>
      </w:pPr>
      <w:bookmarkStart w:id="367" w:name="_Toc104302419"/>
      <w:bookmarkStart w:id="368" w:name="_Toc104359385"/>
      <w:bookmarkStart w:id="369" w:name="_Toc112923836"/>
      <w:r w:rsidRPr="00042036">
        <w:t>6.</w:t>
      </w:r>
      <w:r w:rsidR="00A078C0" w:rsidRPr="00042036">
        <w:t>7</w:t>
      </w:r>
      <w:r w:rsidRPr="00042036">
        <w:t>.3.1</w:t>
      </w:r>
      <w:r w:rsidRPr="00042036">
        <w:tab/>
        <w:t xml:space="preserve">Option 1 </w:t>
      </w:r>
      <w:r w:rsidR="000365FE" w:rsidRPr="00042036">
        <w:t>-</w:t>
      </w:r>
      <w:r w:rsidRPr="00042036">
        <w:t xml:space="preserve"> UE</w:t>
      </w:r>
      <w:r w:rsidR="00494EEF" w:rsidRPr="00042036">
        <w:t>'</w:t>
      </w:r>
      <w:r w:rsidRPr="00042036">
        <w:t>s USIM is NOT configured to receive a Slice-Aware SoR</w:t>
      </w:r>
      <w:bookmarkEnd w:id="367"/>
      <w:bookmarkEnd w:id="368"/>
      <w:bookmarkEnd w:id="369"/>
    </w:p>
    <w:p w14:paraId="1494B72C" w14:textId="77777777" w:rsidR="00894042" w:rsidRPr="00042036" w:rsidRDefault="00894042" w:rsidP="00A078C0">
      <w:pPr>
        <w:rPr>
          <w:lang w:eastAsia="x-none"/>
        </w:rPr>
      </w:pPr>
      <w:r w:rsidRPr="00042036">
        <w:rPr>
          <w:lang w:eastAsia="x-none"/>
        </w:rPr>
        <w:t xml:space="preserve">This option is characterized in that the HPLMN relies on the </w:t>
      </w:r>
      <w:r w:rsidRPr="00042036">
        <w:t>Slice-Aware SoR pending flag to provide the UE with Slice-Aware SoR information.</w:t>
      </w:r>
    </w:p>
    <w:p w14:paraId="4C2CC283" w14:textId="111194CB" w:rsidR="00894042" w:rsidRPr="00042036" w:rsidRDefault="00894042" w:rsidP="003B60FA">
      <w:r w:rsidRPr="00042036">
        <w:t xml:space="preserve">A UE may request access Registration to a VPLMN </w:t>
      </w:r>
      <w:r w:rsidR="00086FA7" w:rsidRPr="00042036">
        <w:t xml:space="preserve">from </w:t>
      </w:r>
      <w:r w:rsidRPr="00042036">
        <w:t xml:space="preserve">its current VPLMN/access technology list, while roaming in a visited network. </w:t>
      </w:r>
      <w:r w:rsidR="00086FA7" w:rsidRPr="00042036">
        <w:t>Following existing procedures, t</w:t>
      </w:r>
      <w:r w:rsidRPr="00042036">
        <w:t>he UE constructs the Requested NSSAI based on the NSSP</w:t>
      </w:r>
      <w:r w:rsidR="00344785" w:rsidRPr="00042036">
        <w:t xml:space="preserve"> and</w:t>
      </w:r>
      <w:r w:rsidR="00086FA7" w:rsidRPr="00042036">
        <w:t xml:space="preserve"> Configured NSSAI, </w:t>
      </w:r>
      <w:r w:rsidRPr="00042036">
        <w:t>which the UE uses to associate applications to specific S-NSSAIs</w:t>
      </w:r>
      <w:r w:rsidR="00A078C0" w:rsidRPr="00042036">
        <w:t>.</w:t>
      </w:r>
    </w:p>
    <w:p w14:paraId="60876EC3" w14:textId="4268EEFE" w:rsidR="00894042" w:rsidRPr="00042036" w:rsidRDefault="00894042" w:rsidP="003B60FA">
      <w:r w:rsidRPr="00042036">
        <w:t>The visited network accepts the Registration request, via a Registration Accept message, but it may reject the UE</w:t>
      </w:r>
      <w:r w:rsidR="00494EEF" w:rsidRPr="00042036">
        <w:t>'</w:t>
      </w:r>
      <w:r w:rsidRPr="00042036">
        <w:t xml:space="preserve">s request for an S-NSSAI, the UE included in the Requested NSSAI. </w:t>
      </w:r>
      <w:r w:rsidR="00086FA7" w:rsidRPr="00042036">
        <w:t>In this option, a</w:t>
      </w:r>
      <w:r w:rsidRPr="00042036">
        <w:t>s the UE is not configured to expect to receive Slicer-Aware SoR, the HPLMN may not deliver the Slice-Aware SoR</w:t>
      </w:r>
      <w:r w:rsidR="00086FA7" w:rsidRPr="00042036">
        <w:t>, i.e</w:t>
      </w:r>
      <w:r w:rsidR="000365FE" w:rsidRPr="00042036">
        <w:t>.</w:t>
      </w:r>
      <w:r w:rsidR="00086FA7" w:rsidRPr="00042036">
        <w:t xml:space="preserve"> the slice-based SoR in the UDM subscription is not set.</w:t>
      </w:r>
    </w:p>
    <w:p w14:paraId="1136866B" w14:textId="2A567FA9" w:rsidR="00894042" w:rsidRPr="00042036" w:rsidRDefault="00894042" w:rsidP="003B60FA">
      <w:r w:rsidRPr="00042036">
        <w:t>If no Slice-Aware SoR information is provided, the UE may decide, in an implementation specific manner,  that it does not want to remain in a VPLMN that does not provide the entire Requested S-NSSAI, or S-NSSAIs the UE requires for specific applications</w:t>
      </w:r>
      <w:r w:rsidR="00344785" w:rsidRPr="00042036">
        <w:t xml:space="preserve"> and</w:t>
      </w:r>
      <w:r w:rsidRPr="00042036">
        <w:t xml:space="preserve"> the UE triggers a Deregistration procedure</w:t>
      </w:r>
      <w:r w:rsidR="00344785" w:rsidRPr="00042036">
        <w:t xml:space="preserve"> and</w:t>
      </w:r>
      <w:r w:rsidRPr="00042036">
        <w:t xml:space="preserve"> it provides a new Deregistration Type: </w:t>
      </w:r>
      <w:r w:rsidR="00494EEF" w:rsidRPr="00042036">
        <w:t>"</w:t>
      </w:r>
      <w:r w:rsidRPr="00042036">
        <w:t>S-NSSAI not available</w:t>
      </w:r>
      <w:r w:rsidR="00494EEF" w:rsidRPr="00042036">
        <w:t>"</w:t>
      </w:r>
      <w:r w:rsidRPr="00042036">
        <w:t xml:space="preserve"> and it provides which S-NSSAI(s) was/were not available. The including of the new De-Registration type indicates to the UDM that the UE is capable and configured to receive the </w:t>
      </w:r>
      <w:r w:rsidR="00494EEF" w:rsidRPr="00042036">
        <w:t>"</w:t>
      </w:r>
      <w:r w:rsidRPr="00042036">
        <w:t>Slide-Aware SoR</w:t>
      </w:r>
      <w:r w:rsidR="00494EEF" w:rsidRPr="00042036">
        <w:t>"</w:t>
      </w:r>
      <w:r w:rsidRPr="00042036">
        <w:t xml:space="preserve"> information.</w:t>
      </w:r>
    </w:p>
    <w:p w14:paraId="7ABC0122" w14:textId="61C2CAD0" w:rsidR="00894042" w:rsidRPr="00042036" w:rsidRDefault="00894042" w:rsidP="003B60FA">
      <w:r w:rsidRPr="00042036">
        <w:t>The VPLNN AMF accepts the Deregistration Request</w:t>
      </w:r>
      <w:r w:rsidR="00344785" w:rsidRPr="00042036">
        <w:t xml:space="preserve"> and</w:t>
      </w:r>
      <w:r w:rsidRPr="00042036">
        <w:t xml:space="preserve"> if the UE indicated Deregistration Type as </w:t>
      </w:r>
      <w:r w:rsidR="00494EEF" w:rsidRPr="00042036">
        <w:t>"</w:t>
      </w:r>
      <w:r w:rsidRPr="00042036">
        <w:t>S-NSSAI not available</w:t>
      </w:r>
      <w:r w:rsidR="00494EEF" w:rsidRPr="00042036">
        <w:t>"</w:t>
      </w:r>
      <w:r w:rsidRPr="00042036">
        <w:t xml:space="preserve">, the AMF notifies the UDM the UE has Deregister and it provides the Deregistration Type as: </w:t>
      </w:r>
      <w:r w:rsidR="00494EEF" w:rsidRPr="00042036">
        <w:t>"</w:t>
      </w:r>
      <w:r w:rsidRPr="00042036">
        <w:t>S-NSSAI not available</w:t>
      </w:r>
      <w:r w:rsidR="00494EEF" w:rsidRPr="00042036">
        <w:t>"</w:t>
      </w:r>
      <w:r w:rsidR="00A078C0" w:rsidRPr="00042036">
        <w:t>.</w:t>
      </w:r>
    </w:p>
    <w:p w14:paraId="09E3973C" w14:textId="6F79F482" w:rsidR="00894042" w:rsidRPr="00042036" w:rsidRDefault="00894042" w:rsidP="003B60FA">
      <w:r w:rsidRPr="00042036">
        <w:t>The UDM interprets the receipt of the new Registration type as an implicit indication that the UE is configured to receive the Slice-Aware SoR information</w:t>
      </w:r>
      <w:r w:rsidR="00344785" w:rsidRPr="00042036">
        <w:t xml:space="preserve"> and</w:t>
      </w:r>
      <w:r w:rsidRPr="00042036">
        <w:t xml:space="preserve"> it may set </w:t>
      </w:r>
      <w:r w:rsidR="005D706E" w:rsidRPr="00042036">
        <w:t xml:space="preserve">the slice-based SoR </w:t>
      </w:r>
      <w:r w:rsidRPr="00042036">
        <w:t xml:space="preserve">Flag to indicate that the UE may attempt to re-register and that </w:t>
      </w:r>
      <w:r w:rsidR="005D706E" w:rsidRPr="00042036">
        <w:t xml:space="preserve">a slice-based </w:t>
      </w:r>
      <w:r w:rsidRPr="00042036">
        <w:t xml:space="preserve">SoR </w:t>
      </w:r>
      <w:r w:rsidR="005D706E" w:rsidRPr="00042036">
        <w:t xml:space="preserve">container </w:t>
      </w:r>
      <w:r w:rsidRPr="00042036">
        <w:t xml:space="preserve">may be </w:t>
      </w:r>
      <w:r w:rsidR="005D706E" w:rsidRPr="00042036">
        <w:t>sent to the UE</w:t>
      </w:r>
      <w:r w:rsidRPr="00042036">
        <w:t xml:space="preserve"> to provide information about available S-NSSAI in VPLMNs the UE may access, in the area the UE is currently located.</w:t>
      </w:r>
    </w:p>
    <w:p w14:paraId="1B126622" w14:textId="2EC3D52A" w:rsidR="00894042" w:rsidRPr="00042036" w:rsidRDefault="00894042" w:rsidP="003B60FA">
      <w:r w:rsidRPr="00042036">
        <w:t>The UDM may request SoR information from the SOR-AF</w:t>
      </w:r>
      <w:r w:rsidR="00344785" w:rsidRPr="00042036">
        <w:t xml:space="preserve"> and</w:t>
      </w:r>
      <w:r w:rsidRPr="00042036">
        <w:t xml:space="preserve"> it may indicate that the S-NSSAI associated to the VPLMN/access technology are required</w:t>
      </w:r>
      <w:r w:rsidR="00A078C0" w:rsidRPr="00042036">
        <w:t>.</w:t>
      </w:r>
    </w:p>
    <w:p w14:paraId="080F0E77" w14:textId="775D0C7E" w:rsidR="00894042" w:rsidRPr="00042036" w:rsidRDefault="00894042" w:rsidP="003B60FA">
      <w:r w:rsidRPr="00042036">
        <w:t>The SOR-AF may use analytics and</w:t>
      </w:r>
      <w:r w:rsidR="005D706E" w:rsidRPr="00042036">
        <w:t>/or</w:t>
      </w:r>
      <w:r w:rsidRPr="00042036">
        <w:t xml:space="preserve"> information from AMF VPLMN and possible NSSF at the VPLMN to derive S-NSSAI information in TA from relevant VPLMNs. </w:t>
      </w:r>
      <w:r w:rsidR="005D706E" w:rsidRPr="00042036">
        <w:t xml:space="preserve">The AMF gathers this information with the help of the NSSF and the AN, when the 5G-AN nodes establish or update the N2 connection with the AMF. </w:t>
      </w:r>
      <w:r w:rsidRPr="00042036">
        <w:t>The SOR-AF</w:t>
      </w:r>
      <w:r w:rsidR="005D706E" w:rsidRPr="00042036">
        <w:t>, may obtain analytics or per VPLMN S-NSSAI information, e.g</w:t>
      </w:r>
      <w:r w:rsidR="000365FE" w:rsidRPr="00042036">
        <w:t>.</w:t>
      </w:r>
      <w:r w:rsidR="005D706E" w:rsidRPr="00042036">
        <w:t xml:space="preserve"> by subscribing to a new event through the V-NEF</w:t>
      </w:r>
      <w:r w:rsidR="00344785" w:rsidRPr="00042036">
        <w:t xml:space="preserve"> and</w:t>
      </w:r>
      <w:r w:rsidR="005D706E" w:rsidRPr="00042036">
        <w:t xml:space="preserve"> derive the list of S-NSSAI available in the VPLMN in a particular area, using NEF operations (i.e</w:t>
      </w:r>
      <w:r w:rsidR="000365FE" w:rsidRPr="00042036">
        <w:t>.</w:t>
      </w:r>
      <w:r w:rsidR="005D706E" w:rsidRPr="00042036">
        <w:t xml:space="preserve"> Nnef_EvantExposure_Notify </w:t>
      </w:r>
      <w:r w:rsidR="005D706E" w:rsidRPr="00042036">
        <w:lastRenderedPageBreak/>
        <w:t>service operation). The SOR-AF may</w:t>
      </w:r>
      <w:r w:rsidRPr="00042036">
        <w:t xml:space="preserve"> provide a Slice-Aware SoR container to the UDM</w:t>
      </w:r>
      <w:r w:rsidR="00344785" w:rsidRPr="00042036">
        <w:t xml:space="preserve"> and</w:t>
      </w:r>
      <w:r w:rsidRPr="00042036">
        <w:t xml:space="preserve"> the UDM can include it during the next Registration for UE for which a </w:t>
      </w:r>
      <w:r w:rsidR="00494EEF" w:rsidRPr="00042036">
        <w:t>"</w:t>
      </w:r>
      <w:r w:rsidRPr="00042036">
        <w:t>Slice-Aware SoR</w:t>
      </w:r>
      <w:r w:rsidR="00494EEF" w:rsidRPr="00042036">
        <w:t>"</w:t>
      </w:r>
      <w:r w:rsidRPr="00042036">
        <w:t xml:space="preserve"> flag is set, or if local configuration warrants it.</w:t>
      </w:r>
    </w:p>
    <w:p w14:paraId="5EEDEA90" w14:textId="388BF3F3" w:rsidR="00894042" w:rsidRPr="00042036" w:rsidRDefault="00894042" w:rsidP="003B60FA">
      <w:r w:rsidRPr="00042036">
        <w:t>Alternatively, the UDM may decide to include the Slice-Aware SoR container in the Deregistration service operation Output. If the UDM includes the Slice-Aware SoR container in the Deregistration service operation Output, the AMF relays it to the UE in the Deregistration accept message</w:t>
      </w:r>
      <w:r w:rsidR="00A078C0" w:rsidRPr="00042036">
        <w:t>.</w:t>
      </w:r>
    </w:p>
    <w:p w14:paraId="5C905F20" w14:textId="0E1C44D2" w:rsidR="00894042" w:rsidRPr="00042036" w:rsidRDefault="00894042" w:rsidP="003B60FA">
      <w:r w:rsidRPr="00042036">
        <w:t>If the UE does not get the Slice-Aware SoR container in the Deregistration accept message, the UE may decide to attempt a new Registration to attempt access to a specific S-NSSAI</w:t>
      </w:r>
      <w:r w:rsidR="00344785" w:rsidRPr="00042036">
        <w:t xml:space="preserve"> and</w:t>
      </w:r>
      <w:r w:rsidRPr="00042036">
        <w:t xml:space="preserve"> it may decide to deprioritize this VPLMN</w:t>
      </w:r>
      <w:r w:rsidR="00A078C0" w:rsidRPr="00042036">
        <w:t>.</w:t>
      </w:r>
    </w:p>
    <w:p w14:paraId="34C5206B" w14:textId="52B67FCB" w:rsidR="00894042" w:rsidRPr="00042036" w:rsidRDefault="00894042" w:rsidP="003B60FA">
      <w:r w:rsidRPr="00042036">
        <w:t>If this is an initial registration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 Note that such request could be executed either because of a Nudm_SDM_Get request message or as a result of a Nudm_UECM_DeregistrationNotification message</w:t>
      </w:r>
      <w:r w:rsidR="00A078C0" w:rsidRPr="00042036">
        <w:t>.</w:t>
      </w:r>
    </w:p>
    <w:p w14:paraId="155914A3" w14:textId="3E516417" w:rsidR="00894042" w:rsidRPr="00042036" w:rsidRDefault="00894042" w:rsidP="003B60FA">
      <w:r w:rsidRPr="00042036">
        <w:t>The UDM may use information from the SOR-AF to provides the list of VPLMN/access technologies and associated S-NSSAIs in the Nudm_SDM_Get_response message</w:t>
      </w:r>
      <w:r w:rsidR="00A078C0" w:rsidRPr="00042036">
        <w:t>.</w:t>
      </w:r>
    </w:p>
    <w:p w14:paraId="1579722E" w14:textId="77777777" w:rsidR="00894042" w:rsidRPr="00042036" w:rsidRDefault="00894042" w:rsidP="003B60FA">
      <w:r w:rsidRPr="00042036">
        <w:t>The AMF may provide to the UE in the Registration Accept message as part of the SOR container, the list of VPLMN/access technologies and associated S-NSSAIs.</w:t>
      </w:r>
    </w:p>
    <w:p w14:paraId="6F1E14B1" w14:textId="77777777" w:rsidR="00894042" w:rsidRPr="00042036" w:rsidRDefault="00894042" w:rsidP="00A078C0">
      <w:pPr>
        <w:rPr>
          <w:lang w:eastAsia="x-none"/>
        </w:rPr>
      </w:pPr>
      <w:r w:rsidRPr="00042036">
        <w:t>The UE may reselect to a higher priority VPLMN that may support S-NSSAI according to the information receive in the SoR container</w:t>
      </w:r>
      <w:r w:rsidRPr="00042036">
        <w:rPr>
          <w:lang w:eastAsia="x-none"/>
        </w:rPr>
        <w:t>.</w:t>
      </w:r>
    </w:p>
    <w:p w14:paraId="700CBD2A" w14:textId="7FB93DB2" w:rsidR="00894042" w:rsidRPr="00042036" w:rsidRDefault="00894042" w:rsidP="00C86DBB">
      <w:pPr>
        <w:pStyle w:val="Heading4"/>
      </w:pPr>
      <w:bookmarkStart w:id="370" w:name="_Toc104302420"/>
      <w:bookmarkStart w:id="371" w:name="_Toc104359386"/>
      <w:bookmarkStart w:id="372" w:name="_Toc112923837"/>
      <w:r w:rsidRPr="00042036">
        <w:t>6.</w:t>
      </w:r>
      <w:r w:rsidR="00A078C0" w:rsidRPr="00042036">
        <w:t>7</w:t>
      </w:r>
      <w:r w:rsidRPr="00042036">
        <w:t>.3.2</w:t>
      </w:r>
      <w:r w:rsidRPr="00042036">
        <w:tab/>
        <w:t xml:space="preserve">Option 2 </w:t>
      </w:r>
      <w:r w:rsidR="000365FE" w:rsidRPr="00042036">
        <w:t>-</w:t>
      </w:r>
      <w:r w:rsidRPr="00042036">
        <w:t xml:space="preserve"> UE</w:t>
      </w:r>
      <w:r w:rsidR="00494EEF" w:rsidRPr="00042036">
        <w:t>'</w:t>
      </w:r>
      <w:r w:rsidRPr="00042036">
        <w:t>s USIM is configured to receive a Slice-Aware SoR</w:t>
      </w:r>
      <w:bookmarkEnd w:id="370"/>
      <w:bookmarkEnd w:id="371"/>
      <w:bookmarkEnd w:id="372"/>
    </w:p>
    <w:p w14:paraId="33C1DFA2" w14:textId="50760483" w:rsidR="00894042" w:rsidRPr="00042036" w:rsidRDefault="00894042" w:rsidP="00A078C0">
      <w:r w:rsidRPr="00042036">
        <w:t xml:space="preserve">This option is characterized in that the HPLMN relies on the indication in the UDM that the UE is expected to receive the Slice-Aware SoR information. This is based on existing SoR principles as described in </w:t>
      </w:r>
      <w:r w:rsidR="00C92467" w:rsidRPr="00042036">
        <w:t>TS</w:t>
      </w:r>
      <w:r w:rsidR="00C92467">
        <w:t> </w:t>
      </w:r>
      <w:r w:rsidR="00C92467" w:rsidRPr="00042036">
        <w:t>23.122</w:t>
      </w:r>
      <w:r w:rsidR="00C92467">
        <w:t> </w:t>
      </w:r>
      <w:r w:rsidR="00C92467" w:rsidRPr="00042036">
        <w:t>[</w:t>
      </w:r>
      <w:r w:rsidR="00E878F1" w:rsidRPr="00042036">
        <w:t>7]</w:t>
      </w:r>
      <w:r w:rsidRPr="00042036">
        <w:t xml:space="preserve"> and does not rely on URSP rules.</w:t>
      </w:r>
    </w:p>
    <w:p w14:paraId="1C2E7DCB" w14:textId="1D38AA5E" w:rsidR="00894042" w:rsidRPr="00042036" w:rsidRDefault="00894042" w:rsidP="003B60FA">
      <w:r w:rsidRPr="00042036">
        <w:t>A UE request access Registration to a VPLMN in its current VPLMN/access technology list, while roaming in a visited network. The UE constructs the Requested NSSAI based on the NSSP.</w:t>
      </w:r>
    </w:p>
    <w:p w14:paraId="156ACCA9" w14:textId="2A758C75" w:rsidR="00894042" w:rsidRPr="00042036" w:rsidRDefault="00894042" w:rsidP="003B60FA">
      <w:r w:rsidRPr="00042036">
        <w:t>The visited network accepts the Registration request, via a Registration Accept message, but it may reject the UE</w:t>
      </w:r>
      <w:r w:rsidR="00494EEF" w:rsidRPr="00042036">
        <w:t>'</w:t>
      </w:r>
      <w:r w:rsidRPr="00042036">
        <w:t>s request for an S-NSSAI, the UE included in the Requested NSSAI.</w:t>
      </w:r>
    </w:p>
    <w:p w14:paraId="798F5FBC" w14:textId="6BD115A0" w:rsidR="00894042" w:rsidRPr="00042036" w:rsidRDefault="00894042" w:rsidP="003B60FA">
      <w:r w:rsidRPr="00042036">
        <w:t>If this is an initial registration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w:t>
      </w:r>
    </w:p>
    <w:p w14:paraId="3E7D33D6" w14:textId="4F378453" w:rsidR="00894042" w:rsidRPr="00042036" w:rsidRDefault="00894042" w:rsidP="003B60FA">
      <w:r w:rsidRPr="00042036">
        <w:t>The UDM may use information from the SOR-AF to provides the list of VPLMN/access technologies and associated S-NSSAIs</w:t>
      </w:r>
      <w:r w:rsidR="00A078C0" w:rsidRPr="00042036">
        <w:t>.</w:t>
      </w:r>
    </w:p>
    <w:p w14:paraId="32AC1FE5" w14:textId="07570A2D" w:rsidR="00894042" w:rsidRPr="00042036" w:rsidRDefault="00894042" w:rsidP="003B60FA">
      <w:r w:rsidRPr="00042036">
        <w:t>In this option, since UE</w:t>
      </w:r>
      <w:r w:rsidR="00494EEF" w:rsidRPr="00042036">
        <w:t>'</w:t>
      </w:r>
      <w:r w:rsidRPr="00042036">
        <w:t>s USIM is configured to receive a Slice-Aware SoR, the Slice-Aware SoR information is provided to the UE in the Registration Accept message, therefore a list of VPLMN/access technologies and associated S-NSSAIs may be provided to the UE as part of the SOR container. If the UE did not receive Slice-Aware SoR information in the Registration Accept message, the UE may trigger reselection as per regular PLMN selection procedure, the UE may consider this PLMN as low priority</w:t>
      </w:r>
      <w:r w:rsidR="00A078C0" w:rsidRPr="00042036">
        <w:t>.</w:t>
      </w:r>
    </w:p>
    <w:p w14:paraId="774F6973" w14:textId="5F658964" w:rsidR="00894042" w:rsidRPr="00042036" w:rsidRDefault="00894042" w:rsidP="00894042">
      <w:pPr>
        <w:rPr>
          <w:rFonts w:eastAsia="Batang"/>
          <w:lang w:eastAsia="x-none"/>
        </w:rPr>
      </w:pPr>
      <w:r w:rsidRPr="00042036">
        <w:t>The UE may reselect to a higher priority VPLMN that may support S-NSSAI according to the information receive in the SoR container.</w:t>
      </w:r>
    </w:p>
    <w:p w14:paraId="3C8D47BB" w14:textId="5554B5FE" w:rsidR="00894042" w:rsidRPr="00042036" w:rsidRDefault="00894042" w:rsidP="00C86DBB">
      <w:pPr>
        <w:pStyle w:val="Heading3"/>
        <w:rPr>
          <w:lang w:eastAsia="zh-CN"/>
        </w:rPr>
      </w:pPr>
      <w:bookmarkStart w:id="373" w:name="_Toc104302421"/>
      <w:bookmarkStart w:id="374" w:name="_Toc104359387"/>
      <w:bookmarkStart w:id="375" w:name="_Toc112923193"/>
      <w:bookmarkStart w:id="376" w:name="_Toc112923838"/>
      <w:r w:rsidRPr="00042036">
        <w:rPr>
          <w:lang w:eastAsia="zh-CN"/>
        </w:rPr>
        <w:t>6.</w:t>
      </w:r>
      <w:r w:rsidR="00A078C0" w:rsidRPr="00042036">
        <w:rPr>
          <w:lang w:eastAsia="zh-CN"/>
        </w:rPr>
        <w:t>7</w:t>
      </w:r>
      <w:r w:rsidRPr="00042036">
        <w:rPr>
          <w:lang w:eastAsia="zh-CN"/>
        </w:rPr>
        <w:t>.4</w:t>
      </w:r>
      <w:r w:rsidRPr="00042036">
        <w:rPr>
          <w:lang w:eastAsia="zh-CN"/>
        </w:rPr>
        <w:tab/>
      </w:r>
      <w:r w:rsidRPr="00042036">
        <w:t>Impacts on services, entities and interfaces</w:t>
      </w:r>
      <w:bookmarkEnd w:id="373"/>
      <w:bookmarkEnd w:id="374"/>
      <w:bookmarkEnd w:id="375"/>
      <w:bookmarkEnd w:id="376"/>
    </w:p>
    <w:p w14:paraId="13059A97" w14:textId="77777777" w:rsidR="00894042" w:rsidRPr="00042036" w:rsidRDefault="00894042" w:rsidP="00894042">
      <w:pPr>
        <w:rPr>
          <w:rFonts w:eastAsia="Batang"/>
        </w:rPr>
      </w:pPr>
      <w:r w:rsidRPr="00042036">
        <w:rPr>
          <w:rFonts w:eastAsia="Batang"/>
        </w:rPr>
        <w:t>UE:</w:t>
      </w:r>
    </w:p>
    <w:p w14:paraId="59085B89" w14:textId="66FC9B17"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 xml:space="preserve">The UE triggers a Deregistration procedure and it provides a new Deregistration Type: </w:t>
      </w:r>
      <w:r w:rsidR="00494EEF" w:rsidRPr="00042036">
        <w:rPr>
          <w:rFonts w:eastAsia="Batang"/>
        </w:rPr>
        <w:t>"</w:t>
      </w:r>
      <w:r w:rsidR="00894042" w:rsidRPr="00042036">
        <w:rPr>
          <w:rFonts w:eastAsia="Batang"/>
        </w:rPr>
        <w:t>S-NSSAI not available</w:t>
      </w:r>
      <w:r w:rsidR="00494EEF" w:rsidRPr="00042036">
        <w:rPr>
          <w:rFonts w:eastAsia="Batang"/>
        </w:rPr>
        <w:t>"</w:t>
      </w:r>
      <w:r w:rsidR="00894042" w:rsidRPr="00042036">
        <w:rPr>
          <w:rFonts w:eastAsia="Batang"/>
        </w:rPr>
        <w:t xml:space="preserve"> and it may provide which S-NSSAI(s) was/were not available.</w:t>
      </w:r>
    </w:p>
    <w:p w14:paraId="30AC77F4" w14:textId="26FE56CC"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The UE receives, in the Registration Accept message, Slice-Aware SoR information including a list of VPLMN/access technologies and associated S-NSSAIs provided to the UE as part of the SOR container.</w:t>
      </w:r>
    </w:p>
    <w:p w14:paraId="638295AB" w14:textId="2A3AFA45" w:rsidR="00894042" w:rsidRPr="00042036" w:rsidRDefault="00A078C0" w:rsidP="003B60FA">
      <w:pPr>
        <w:pStyle w:val="B1"/>
        <w:rPr>
          <w:rFonts w:eastAsia="Batang"/>
        </w:rPr>
      </w:pPr>
      <w:r w:rsidRPr="00042036">
        <w:rPr>
          <w:rFonts w:eastAsia="Batang"/>
        </w:rPr>
        <w:lastRenderedPageBreak/>
        <w:t>-</w:t>
      </w:r>
      <w:r w:rsidRPr="00042036">
        <w:rPr>
          <w:rFonts w:eastAsia="Batang"/>
        </w:rPr>
        <w:tab/>
      </w:r>
      <w:r w:rsidR="00894042" w:rsidRPr="00042036">
        <w:rPr>
          <w:rFonts w:eastAsia="Batang"/>
        </w:rPr>
        <w:t>The UE reselects to a higher priority VPLMN that may support S-NSSAI according to the information receive in the SoR container.</w:t>
      </w:r>
    </w:p>
    <w:p w14:paraId="23B4ACA5" w14:textId="77777777" w:rsidR="00894042" w:rsidRPr="00042036" w:rsidRDefault="00894042" w:rsidP="00894042">
      <w:pPr>
        <w:rPr>
          <w:rFonts w:eastAsia="Batang"/>
        </w:rPr>
      </w:pPr>
      <w:r w:rsidRPr="00042036">
        <w:rPr>
          <w:rFonts w:eastAsia="Batang"/>
        </w:rPr>
        <w:t>AMF:</w:t>
      </w:r>
    </w:p>
    <w:p w14:paraId="65500284" w14:textId="4DD86D0D"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The AMF provides information to the SOR-AF on available S-NSSAIs for certain VPLMN/access technology combination</w:t>
      </w:r>
      <w:r w:rsidR="005D706E" w:rsidRPr="00042036">
        <w:rPr>
          <w:rFonts w:eastAsia="Batang"/>
        </w:rPr>
        <w:t>, if the SOR-AF is not in the operator</w:t>
      </w:r>
      <w:r w:rsidR="00494EEF" w:rsidRPr="00042036">
        <w:rPr>
          <w:rFonts w:eastAsia="Batang"/>
        </w:rPr>
        <w:t>'</w:t>
      </w:r>
      <w:r w:rsidR="005D706E" w:rsidRPr="00042036">
        <w:rPr>
          <w:rFonts w:eastAsia="Batang"/>
        </w:rPr>
        <w:t>s trusted domain, the AMF communicates with SOR-AF via NEF</w:t>
      </w:r>
      <w:r w:rsidR="00894042" w:rsidRPr="00042036">
        <w:rPr>
          <w:rFonts w:eastAsia="Batang"/>
        </w:rPr>
        <w:t>. The AMF gathers this information with the help of the NSSF and the AN, when the 5G-AN nodes establish or update the N2 connection with the AMF</w:t>
      </w:r>
      <w:r w:rsidR="00E83982" w:rsidRPr="00042036">
        <w:rPr>
          <w:rFonts w:eastAsia="Batang"/>
        </w:rPr>
        <w:t>.</w:t>
      </w:r>
    </w:p>
    <w:p w14:paraId="6CE06241" w14:textId="24449F07" w:rsidR="00894042" w:rsidRPr="00042036" w:rsidRDefault="00A078C0" w:rsidP="003B60FA">
      <w:pPr>
        <w:pStyle w:val="B1"/>
        <w:rPr>
          <w:rFonts w:eastAsia="Batang"/>
        </w:rPr>
      </w:pPr>
      <w:r w:rsidRPr="00042036">
        <w:rPr>
          <w:rFonts w:eastAsia="Batang"/>
        </w:rPr>
        <w:t>-</w:t>
      </w:r>
      <w:r w:rsidRPr="00042036">
        <w:rPr>
          <w:rFonts w:eastAsia="Batang"/>
        </w:rPr>
        <w:tab/>
      </w:r>
      <w:r w:rsidR="00894042" w:rsidRPr="00042036">
        <w:rPr>
          <w:rFonts w:eastAsia="Batang"/>
        </w:rPr>
        <w:t xml:space="preserve">During a Deregistration Request procedure, the AMF notifies the UDM that UE has Deregistered and it provides the Deregistration Type as: </w:t>
      </w:r>
      <w:r w:rsidR="00494EEF" w:rsidRPr="00042036">
        <w:rPr>
          <w:rFonts w:eastAsia="Batang"/>
        </w:rPr>
        <w:t>"</w:t>
      </w:r>
      <w:r w:rsidR="00894042" w:rsidRPr="00042036">
        <w:rPr>
          <w:rFonts w:eastAsia="Batang"/>
        </w:rPr>
        <w:t>S-NSSAI not available</w:t>
      </w:r>
      <w:r w:rsidR="00494EEF" w:rsidRPr="00042036">
        <w:rPr>
          <w:rFonts w:eastAsia="Batang"/>
        </w:rPr>
        <w:t>"</w:t>
      </w:r>
      <w:r w:rsidR="00E83982" w:rsidRPr="00042036">
        <w:rPr>
          <w:rFonts w:eastAsia="Batang"/>
        </w:rPr>
        <w:t>.</w:t>
      </w:r>
    </w:p>
    <w:p w14:paraId="7726569D" w14:textId="77777777" w:rsidR="00894042" w:rsidRPr="00042036" w:rsidRDefault="00894042" w:rsidP="00894042">
      <w:pPr>
        <w:rPr>
          <w:rFonts w:eastAsia="Batang"/>
        </w:rPr>
      </w:pPr>
      <w:r w:rsidRPr="00042036">
        <w:rPr>
          <w:rFonts w:eastAsia="Batang"/>
        </w:rPr>
        <w:t>UDM:</w:t>
      </w:r>
    </w:p>
    <w:p w14:paraId="14D5C0BF" w14:textId="3C0FDAB3"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 xml:space="preserve">The UDM is notified in the Nudm_UECM_DeregistrationNotifiy, that the UE has Deregistered and the UDM gets the Deregistration Type as: </w:t>
      </w:r>
      <w:r w:rsidR="00494EEF" w:rsidRPr="00042036">
        <w:rPr>
          <w:rFonts w:eastAsia="Batang"/>
        </w:rPr>
        <w:t>"</w:t>
      </w:r>
      <w:r w:rsidR="00894042" w:rsidRPr="00042036">
        <w:rPr>
          <w:rFonts w:eastAsia="Batang"/>
        </w:rPr>
        <w:t>S-NSSAI not available</w:t>
      </w:r>
      <w:r w:rsidR="00494EEF" w:rsidRPr="00042036">
        <w:rPr>
          <w:rFonts w:eastAsia="Batang"/>
        </w:rPr>
        <w:t>"</w:t>
      </w:r>
      <w:r w:rsidRPr="00042036">
        <w:rPr>
          <w:rFonts w:eastAsia="Batang"/>
        </w:rPr>
        <w:t>.</w:t>
      </w:r>
    </w:p>
    <w:p w14:paraId="67500EAA" w14:textId="5BFEB6A8"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The UDM interprets the receipt of the new Registration type as an implicit indication that the UE is configured to receive the Slice-Aware SoR information</w:t>
      </w:r>
      <w:r w:rsidR="00344785" w:rsidRPr="00042036">
        <w:rPr>
          <w:rFonts w:eastAsia="Batang"/>
        </w:rPr>
        <w:t xml:space="preserve"> and</w:t>
      </w:r>
      <w:r w:rsidR="00894042" w:rsidRPr="00042036">
        <w:rPr>
          <w:rFonts w:eastAsia="Batang"/>
        </w:rPr>
        <w:t xml:space="preserve"> it may set a new Flag to indicate that the UE may attempt to re-register and that SoR may be used to provide information about available S-NSSAI in VPLMNs the UE may access in the area the UE is currently located.</w:t>
      </w:r>
    </w:p>
    <w:p w14:paraId="054F8134" w14:textId="2BC444AA"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The UDM requests SoR information from the SOR-AF</w:t>
      </w:r>
      <w:r w:rsidR="00344785" w:rsidRPr="00042036">
        <w:rPr>
          <w:rFonts w:eastAsia="Batang"/>
        </w:rPr>
        <w:t xml:space="preserve"> and</w:t>
      </w:r>
      <w:r w:rsidR="00894042" w:rsidRPr="00042036">
        <w:rPr>
          <w:rFonts w:eastAsia="Batang"/>
        </w:rPr>
        <w:t xml:space="preserve"> it indicates that the S-NSSAI(s) associated to the VPLMN/access technology are required.</w:t>
      </w:r>
    </w:p>
    <w:p w14:paraId="561C5B84" w14:textId="59EDD4E3"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The UDM uses information from the SOR-AF to provide the list of VPLMN/access technologies and associated S-NSSAIs in the Nudm_SDM_Get_response message</w:t>
      </w:r>
      <w:r w:rsidRPr="00042036">
        <w:rPr>
          <w:rFonts w:eastAsia="Batang"/>
        </w:rPr>
        <w:t>.</w:t>
      </w:r>
    </w:p>
    <w:p w14:paraId="18EFB690" w14:textId="77777777" w:rsidR="00894042" w:rsidRPr="00042036" w:rsidRDefault="00894042" w:rsidP="00894042">
      <w:pPr>
        <w:rPr>
          <w:rFonts w:eastAsia="Batang"/>
        </w:rPr>
      </w:pPr>
      <w:r w:rsidRPr="00042036">
        <w:rPr>
          <w:rFonts w:eastAsia="Batang"/>
        </w:rPr>
        <w:t>SOR-AF:</w:t>
      </w:r>
    </w:p>
    <w:p w14:paraId="3F3B8376" w14:textId="7BF0C10B"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The SOR-AF uses analytics and information from AMF VPLMN and possible NSSF at the VPLMN to derive S-NSSAI information in TA from relevant VPLMNs</w:t>
      </w:r>
      <w:r w:rsidRPr="00042036">
        <w:rPr>
          <w:rFonts w:eastAsia="Batang"/>
        </w:rPr>
        <w:t>.</w:t>
      </w:r>
    </w:p>
    <w:p w14:paraId="692F14D7" w14:textId="56F70539" w:rsidR="00894042" w:rsidRPr="00042036" w:rsidRDefault="00E83982" w:rsidP="003B60FA">
      <w:pPr>
        <w:pStyle w:val="B1"/>
        <w:rPr>
          <w:rFonts w:eastAsia="Batang"/>
        </w:rPr>
      </w:pPr>
      <w:r w:rsidRPr="00042036">
        <w:rPr>
          <w:rFonts w:eastAsia="Batang"/>
        </w:rPr>
        <w:t>-</w:t>
      </w:r>
      <w:r w:rsidRPr="00042036">
        <w:rPr>
          <w:rFonts w:eastAsia="Batang"/>
        </w:rPr>
        <w:tab/>
      </w:r>
      <w:r w:rsidR="00894042" w:rsidRPr="00042036">
        <w:rPr>
          <w:rFonts w:eastAsia="Batang"/>
        </w:rPr>
        <w:t>The SOR-AF gets a request from the UDM, via a Nsoraf_SoR_request message, indicating that the S-NSSAI associated to the VPLMN/access technology are required</w:t>
      </w:r>
      <w:r w:rsidRPr="00042036">
        <w:rPr>
          <w:rFonts w:eastAsia="Batang"/>
        </w:rPr>
        <w:t>.</w:t>
      </w:r>
    </w:p>
    <w:p w14:paraId="4E3F672D" w14:textId="5C64D4A8" w:rsidR="00894042" w:rsidRPr="00042036" w:rsidRDefault="00E83982" w:rsidP="003B60FA">
      <w:pPr>
        <w:pStyle w:val="B1"/>
        <w:rPr>
          <w:rFonts w:eastAsia="Batang"/>
        </w:rPr>
      </w:pPr>
      <w:r w:rsidRPr="00042036">
        <w:rPr>
          <w:rFonts w:eastAsia="Batang"/>
        </w:rPr>
        <w:t>-</w:t>
      </w:r>
      <w:r w:rsidRPr="00042036">
        <w:rPr>
          <w:rFonts w:eastAsia="Batang"/>
        </w:rPr>
        <w:tab/>
      </w:r>
      <w:r w:rsidR="00B6212A" w:rsidRPr="00042036">
        <w:rPr>
          <w:rFonts w:eastAsia="Batang"/>
        </w:rPr>
        <w:t>If the SOR-AF is not in the operator</w:t>
      </w:r>
      <w:r w:rsidR="00494EEF" w:rsidRPr="00042036">
        <w:rPr>
          <w:rFonts w:eastAsia="Batang"/>
        </w:rPr>
        <w:t>'</w:t>
      </w:r>
      <w:r w:rsidR="00B6212A" w:rsidRPr="00042036">
        <w:rPr>
          <w:rFonts w:eastAsia="Batang"/>
        </w:rPr>
        <w:t xml:space="preserve">s trusted domain, the SOR-AF may communicate with the AMF and possibly NSSAF at the VPLMN via NEF. </w:t>
      </w:r>
      <w:r w:rsidR="00894042" w:rsidRPr="00042036">
        <w:rPr>
          <w:rFonts w:eastAsia="Batang"/>
        </w:rPr>
        <w:t>The SOR-AF uses analytics and information from AMF VPLMN and possible NSSF at the VPLMN to derive S-NSSAI information in TA from relevant VPLMNs</w:t>
      </w:r>
      <w:r w:rsidRPr="00042036">
        <w:rPr>
          <w:rFonts w:eastAsia="Batang"/>
        </w:rPr>
        <w:t>.</w:t>
      </w:r>
    </w:p>
    <w:p w14:paraId="3126FCBD" w14:textId="4FCC31DF" w:rsidR="006D7DB9" w:rsidRPr="00042036" w:rsidRDefault="006D7DB9" w:rsidP="00C86DBB">
      <w:pPr>
        <w:pStyle w:val="Heading2"/>
      </w:pPr>
      <w:bookmarkStart w:id="377" w:name="_Toc104302422"/>
      <w:bookmarkStart w:id="378" w:name="_Toc104359388"/>
      <w:bookmarkStart w:id="379" w:name="_Toc112923194"/>
      <w:bookmarkStart w:id="380" w:name="_Toc112923839"/>
      <w:r w:rsidRPr="00042036">
        <w:rPr>
          <w:lang w:eastAsia="zh-CN"/>
        </w:rPr>
        <w:t>6.</w:t>
      </w:r>
      <w:r w:rsidR="004C3103" w:rsidRPr="00042036">
        <w:rPr>
          <w:lang w:eastAsia="zh-CN"/>
        </w:rPr>
        <w:t>8</w:t>
      </w:r>
      <w:r w:rsidRPr="00042036">
        <w:rPr>
          <w:lang w:eastAsia="ko-KR"/>
        </w:rPr>
        <w:tab/>
      </w:r>
      <w:r w:rsidRPr="00042036">
        <w:t>Solution</w:t>
      </w:r>
      <w:r w:rsidRPr="00042036">
        <w:rPr>
          <w:lang w:eastAsia="zh-CN"/>
        </w:rPr>
        <w:t xml:space="preserve"> #</w:t>
      </w:r>
      <w:r w:rsidR="004C3103" w:rsidRPr="00042036">
        <w:rPr>
          <w:lang w:eastAsia="zh-CN"/>
        </w:rPr>
        <w:t>8</w:t>
      </w:r>
      <w:r w:rsidRPr="00042036">
        <w:t>: Gracefully network slice termination</w:t>
      </w:r>
      <w:bookmarkEnd w:id="377"/>
      <w:bookmarkEnd w:id="378"/>
      <w:bookmarkEnd w:id="379"/>
      <w:bookmarkEnd w:id="380"/>
    </w:p>
    <w:p w14:paraId="3FBA9A9A" w14:textId="5BF738AC" w:rsidR="006D7DB9" w:rsidRPr="00042036" w:rsidRDefault="006D7DB9" w:rsidP="00C86DBB">
      <w:pPr>
        <w:pStyle w:val="Heading3"/>
        <w:rPr>
          <w:lang w:eastAsia="ko-KR"/>
        </w:rPr>
      </w:pPr>
      <w:bookmarkStart w:id="381" w:name="_Toc104302423"/>
      <w:bookmarkStart w:id="382" w:name="_Toc104359389"/>
      <w:bookmarkStart w:id="383" w:name="_Toc112923195"/>
      <w:bookmarkStart w:id="384" w:name="_Toc112923840"/>
      <w:r w:rsidRPr="00042036">
        <w:rPr>
          <w:lang w:eastAsia="ko-KR"/>
        </w:rPr>
        <w:t>6.</w:t>
      </w:r>
      <w:r w:rsidR="004C3103" w:rsidRPr="00042036">
        <w:rPr>
          <w:lang w:eastAsia="ko-KR"/>
        </w:rPr>
        <w:t>8</w:t>
      </w:r>
      <w:r w:rsidRPr="00042036">
        <w:rPr>
          <w:lang w:eastAsia="ko-KR"/>
        </w:rPr>
        <w:t>.1</w:t>
      </w:r>
      <w:r w:rsidRPr="00042036">
        <w:rPr>
          <w:lang w:eastAsia="ko-KR"/>
        </w:rPr>
        <w:tab/>
        <w:t>Introduction</w:t>
      </w:r>
      <w:bookmarkEnd w:id="381"/>
      <w:bookmarkEnd w:id="382"/>
      <w:bookmarkEnd w:id="383"/>
      <w:bookmarkEnd w:id="384"/>
    </w:p>
    <w:p w14:paraId="74C9EBC5" w14:textId="44E17211" w:rsidR="006D7DB9" w:rsidRPr="00042036" w:rsidRDefault="006D7DB9" w:rsidP="00E878F1">
      <w:pPr>
        <w:rPr>
          <w:rFonts w:eastAsia="SimSun"/>
          <w:lang w:eastAsia="ko-KR"/>
        </w:rPr>
      </w:pPr>
      <w:r w:rsidRPr="00042036">
        <w:t>The solution addresses the Key Issue#3</w:t>
      </w:r>
      <w:r w:rsidR="00344785" w:rsidRPr="00042036">
        <w:t xml:space="preserve"> and</w:t>
      </w:r>
      <w:r w:rsidRPr="00042036">
        <w:t xml:space="preserve"> in particular how to avoid service disruption due to an abrupt PDU Session release, when a network slice is terminated due to an undergoing planned maintenance in CN or due to the end of network slice</w:t>
      </w:r>
      <w:r w:rsidR="00494EEF" w:rsidRPr="00042036">
        <w:t>'</w:t>
      </w:r>
      <w:r w:rsidRPr="00042036">
        <w:t>s lifetime.</w:t>
      </w:r>
    </w:p>
    <w:p w14:paraId="0166DF01" w14:textId="67A20EDA" w:rsidR="006D7DB9" w:rsidRPr="00042036" w:rsidRDefault="006D7DB9" w:rsidP="006D7DB9">
      <w:pPr>
        <w:rPr>
          <w:rFonts w:eastAsia="SimSun"/>
          <w:lang w:eastAsia="ko-KR"/>
        </w:rPr>
      </w:pPr>
      <w:r w:rsidRPr="00042036">
        <w:rPr>
          <w:rFonts w:eastAsia="SimSun"/>
          <w:lang w:eastAsia="ko-KR"/>
        </w:rPr>
        <w:t>The scenario, where the solution is addressing, is the following:</w:t>
      </w:r>
    </w:p>
    <w:p w14:paraId="6285D558" w14:textId="4B7D6C11" w:rsidR="006D7DB9" w:rsidRPr="00042036" w:rsidRDefault="006D7DB9" w:rsidP="00E878F1">
      <w:pPr>
        <w:pStyle w:val="B1"/>
        <w:rPr>
          <w:rFonts w:eastAsia="SimSun"/>
        </w:rPr>
      </w:pPr>
      <w:r w:rsidRPr="00042036">
        <w:rPr>
          <w:rFonts w:eastAsia="SimSun"/>
        </w:rPr>
        <w:t>-</w:t>
      </w:r>
      <w:r w:rsidRPr="00042036">
        <w:rPr>
          <w:rFonts w:eastAsia="SimSun"/>
        </w:rPr>
        <w:tab/>
        <w:t xml:space="preserve">An operator would like to terminate a network slice </w:t>
      </w:r>
      <w:r w:rsidR="00E557D6" w:rsidRPr="00042036">
        <w:rPr>
          <w:rFonts w:eastAsia="SimSun"/>
        </w:rPr>
        <w:t xml:space="preserve">(S-NSSAI) either for the whole PLMN or for a particular region in the PLMN </w:t>
      </w:r>
      <w:r w:rsidRPr="00042036">
        <w:rPr>
          <w:rFonts w:eastAsia="SimSun"/>
        </w:rPr>
        <w:t>for maintenance purpose or due to the end of network slice</w:t>
      </w:r>
      <w:r w:rsidR="00494EEF" w:rsidRPr="00042036">
        <w:rPr>
          <w:rFonts w:eastAsia="SimSun"/>
        </w:rPr>
        <w:t>'</w:t>
      </w:r>
      <w:r w:rsidRPr="00042036">
        <w:rPr>
          <w:rFonts w:eastAsia="SimSun"/>
        </w:rPr>
        <w:t>s lifetime, while there are still some UEs being registered to the network slice and some PDU Sessions including the PDU Session for Emergency, Critical and Priority services, which are established in the network slice. This leads to a removal of UEs and to release of existing PDU Sessions from the network slice</w:t>
      </w:r>
      <w:r w:rsidR="00344785" w:rsidRPr="00042036">
        <w:rPr>
          <w:rFonts w:eastAsia="SimSun"/>
        </w:rPr>
        <w:t xml:space="preserve"> and</w:t>
      </w:r>
      <w:r w:rsidRPr="00042036">
        <w:rPr>
          <w:rFonts w:eastAsia="SimSun"/>
        </w:rPr>
        <w:t xml:space="preserve"> hence resulting to an abrupt service disruption and a degradation of service quality experience by a user.</w:t>
      </w:r>
    </w:p>
    <w:p w14:paraId="435682B6" w14:textId="77777777" w:rsidR="006D7DB9" w:rsidRPr="00042036" w:rsidRDefault="006D7DB9" w:rsidP="00E878F1">
      <w:pPr>
        <w:rPr>
          <w:lang w:eastAsia="ja-JP"/>
        </w:rPr>
      </w:pPr>
      <w:r w:rsidRPr="00042036">
        <w:t>This solution makes the following assumptions:</w:t>
      </w:r>
    </w:p>
    <w:p w14:paraId="68E15B14" w14:textId="3573F867" w:rsidR="006D7DB9" w:rsidRPr="00042036" w:rsidRDefault="006D7DB9" w:rsidP="00E878F1">
      <w:pPr>
        <w:pStyle w:val="B1"/>
        <w:rPr>
          <w:rFonts w:eastAsia="Malgun Gothic"/>
        </w:rPr>
      </w:pPr>
      <w:r w:rsidRPr="00042036">
        <w:rPr>
          <w:rFonts w:eastAsia="MS Mincho"/>
        </w:rPr>
        <w:t>-</w:t>
      </w:r>
      <w:r w:rsidRPr="00042036">
        <w:rPr>
          <w:rFonts w:eastAsia="MS Mincho"/>
        </w:rPr>
        <w:tab/>
        <w:t>OAM is configured with the information about when and which network slice is to be terminated.</w:t>
      </w:r>
    </w:p>
    <w:p w14:paraId="62F4B3C9" w14:textId="77777777" w:rsidR="00FF35E6" w:rsidRPr="00042036" w:rsidRDefault="00FF35E6" w:rsidP="00FF35E6">
      <w:pPr>
        <w:pStyle w:val="NO"/>
      </w:pPr>
      <w:bookmarkStart w:id="385" w:name="_Toc104302424"/>
      <w:bookmarkStart w:id="386" w:name="_Toc104359390"/>
      <w:r w:rsidRPr="00042036">
        <w:t>NOTE:</w:t>
      </w:r>
      <w:r w:rsidRPr="00042036">
        <w:tab/>
        <w:t>Solution #8 can coexist with other solutions in the TR, which handle the issue of temporary network slice and have an impact on the UE.</w:t>
      </w:r>
    </w:p>
    <w:p w14:paraId="286FFBBD" w14:textId="3D0D59D7" w:rsidR="006D7DB9" w:rsidRPr="00042036" w:rsidRDefault="006D7DB9" w:rsidP="00C86DBB">
      <w:pPr>
        <w:pStyle w:val="Heading3"/>
      </w:pPr>
      <w:bookmarkStart w:id="387" w:name="_Toc112923196"/>
      <w:bookmarkStart w:id="388" w:name="_Toc112923841"/>
      <w:r w:rsidRPr="00042036">
        <w:lastRenderedPageBreak/>
        <w:t>6.</w:t>
      </w:r>
      <w:r w:rsidR="004C3103" w:rsidRPr="00042036">
        <w:t>8</w:t>
      </w:r>
      <w:r w:rsidRPr="00042036">
        <w:t>.2</w:t>
      </w:r>
      <w:r w:rsidRPr="00042036">
        <w:tab/>
        <w:t>Functional Description</w:t>
      </w:r>
      <w:bookmarkEnd w:id="385"/>
      <w:bookmarkEnd w:id="386"/>
      <w:bookmarkEnd w:id="387"/>
      <w:bookmarkEnd w:id="388"/>
    </w:p>
    <w:p w14:paraId="6B194398" w14:textId="77777777" w:rsidR="006D7DB9" w:rsidRPr="00042036" w:rsidRDefault="006D7DB9" w:rsidP="006D7DB9">
      <w:pPr>
        <w:rPr>
          <w:rFonts w:eastAsia="SimSun"/>
          <w:lang w:eastAsia="x-none"/>
        </w:rPr>
      </w:pPr>
      <w:r w:rsidRPr="00042036">
        <w:rPr>
          <w:rFonts w:eastAsia="SimSun"/>
          <w:lang w:eastAsia="x-none"/>
        </w:rPr>
        <w:t>The solution is based on the following principles:</w:t>
      </w:r>
    </w:p>
    <w:p w14:paraId="37AB98FD" w14:textId="2B58611E" w:rsidR="00E557D6" w:rsidRPr="00042036" w:rsidRDefault="006D7DB9" w:rsidP="00E878F1">
      <w:pPr>
        <w:pStyle w:val="B1"/>
        <w:rPr>
          <w:rFonts w:eastAsia="SimSun"/>
        </w:rPr>
      </w:pPr>
      <w:r w:rsidRPr="00042036">
        <w:rPr>
          <w:rFonts w:eastAsia="SimSun"/>
        </w:rPr>
        <w:t>-</w:t>
      </w:r>
      <w:r w:rsidRPr="00042036">
        <w:rPr>
          <w:rFonts w:eastAsia="SimSun"/>
        </w:rPr>
        <w:tab/>
      </w:r>
      <w:r w:rsidRPr="00042036">
        <w:rPr>
          <w:rFonts w:eastAsia="Malgun Gothic"/>
        </w:rPr>
        <w:t xml:space="preserve">To achieve a graceful network slice termination, prior to the time for terminating the S-NSSAI, </w:t>
      </w:r>
      <w:r w:rsidR="00E557D6" w:rsidRPr="00042036">
        <w:rPr>
          <w:rFonts w:eastAsia="SimSun"/>
        </w:rPr>
        <w:t>based on operator</w:t>
      </w:r>
      <w:r w:rsidR="00494EEF" w:rsidRPr="00042036">
        <w:rPr>
          <w:rFonts w:eastAsia="SimSun"/>
        </w:rPr>
        <w:t>'</w:t>
      </w:r>
      <w:r w:rsidR="00E557D6" w:rsidRPr="00042036">
        <w:rPr>
          <w:rFonts w:eastAsia="SimSun"/>
        </w:rPr>
        <w:t xml:space="preserve">s policy, </w:t>
      </w:r>
      <w:r w:rsidRPr="00042036">
        <w:rPr>
          <w:rFonts w:eastAsia="Malgun Gothic"/>
        </w:rPr>
        <w:t xml:space="preserve">it is proposed </w:t>
      </w:r>
      <w:r w:rsidR="00E557D6" w:rsidRPr="00042036">
        <w:rPr>
          <w:rFonts w:eastAsia="SimSun"/>
        </w:rPr>
        <w:t>that the CN should consider the following criteria/condition for tearing down PDU Sessions associated with the network slice subject to be terminated.</w:t>
      </w:r>
    </w:p>
    <w:p w14:paraId="4373363D" w14:textId="77777777" w:rsidR="00E557D6" w:rsidRPr="00042036" w:rsidRDefault="00E557D6" w:rsidP="00E557D6">
      <w:pPr>
        <w:pStyle w:val="B2"/>
      </w:pPr>
      <w:r w:rsidRPr="00042036">
        <w:rPr>
          <w:rFonts w:eastAsia="SimSun"/>
        </w:rPr>
        <w:t>-</w:t>
      </w:r>
      <w:r w:rsidRPr="00042036">
        <w:rPr>
          <w:rFonts w:eastAsia="SimSun"/>
        </w:rPr>
        <w:tab/>
        <w:t xml:space="preserve">first is </w:t>
      </w:r>
      <w:r w:rsidR="006D7DB9" w:rsidRPr="00042036">
        <w:rPr>
          <w:rFonts w:eastAsia="Malgun Gothic"/>
        </w:rPr>
        <w:t>to check whether the PDU Session is active or inactive</w:t>
      </w:r>
      <w:r w:rsidRPr="00042036">
        <w:rPr>
          <w:rFonts w:eastAsia="Malgun Gothic"/>
        </w:rPr>
        <w:t xml:space="preserve">. </w:t>
      </w:r>
      <w:r w:rsidRPr="00042036">
        <w:t>CN releases all inactive PDU Session first;</w:t>
      </w:r>
    </w:p>
    <w:p w14:paraId="4343186D" w14:textId="3BA4DCAE" w:rsidR="006D7DB9" w:rsidRPr="00042036" w:rsidRDefault="00E557D6" w:rsidP="00E557D6">
      <w:pPr>
        <w:pStyle w:val="B2"/>
        <w:rPr>
          <w:rFonts w:eastAsia="Malgun Gothic"/>
        </w:rPr>
      </w:pPr>
      <w:r w:rsidRPr="00042036">
        <w:rPr>
          <w:rFonts w:eastAsia="SimSun"/>
        </w:rPr>
        <w:t>-</w:t>
      </w:r>
      <w:r w:rsidRPr="00042036">
        <w:rPr>
          <w:rFonts w:eastAsia="Malgun Gothic"/>
        </w:rPr>
        <w:tab/>
        <w:t>second is to check whether the active</w:t>
      </w:r>
      <w:r w:rsidR="006D7DB9" w:rsidRPr="00042036">
        <w:rPr>
          <w:rFonts w:eastAsia="Malgun Gothic"/>
        </w:rPr>
        <w:t xml:space="preserve"> PDU Session </w:t>
      </w:r>
      <w:r w:rsidRPr="00042036">
        <w:rPr>
          <w:rFonts w:eastAsia="Malgun Gothic"/>
        </w:rPr>
        <w:t xml:space="preserve">are </w:t>
      </w:r>
      <w:r w:rsidR="006D7DB9" w:rsidRPr="00042036">
        <w:rPr>
          <w:rFonts w:eastAsia="Malgun Gothic"/>
        </w:rPr>
        <w:t>for emergency, critical and priority service</w:t>
      </w:r>
      <w:r w:rsidRPr="00042036">
        <w:t>; If active PDU Sessions are not for emergency, critical and priority service, the CN further releases these PDU Sessions even they are active PDU Sessions after a certain operator</w:t>
      </w:r>
      <w:r w:rsidR="00494EEF" w:rsidRPr="00042036">
        <w:t>'</w:t>
      </w:r>
      <w:r w:rsidRPr="00042036">
        <w:t>s pre-defined period of time. If active PDU Session are for emergency, critical and priority service</w:t>
      </w:r>
      <w:r w:rsidR="006D7DB9" w:rsidRPr="00042036">
        <w:rPr>
          <w:rFonts w:eastAsia="Malgun Gothic"/>
        </w:rPr>
        <w:t>, it is recommended to keep such PDU Session at least for an</w:t>
      </w:r>
      <w:r w:rsidRPr="00042036">
        <w:rPr>
          <w:rFonts w:eastAsia="Malgun Gothic"/>
        </w:rPr>
        <w:t>other</w:t>
      </w:r>
      <w:r w:rsidR="006D7DB9" w:rsidRPr="00042036">
        <w:rPr>
          <w:rFonts w:eastAsia="Malgun Gothic"/>
        </w:rPr>
        <w:t xml:space="preserve"> operator</w:t>
      </w:r>
      <w:r w:rsidR="00494EEF" w:rsidRPr="00042036">
        <w:rPr>
          <w:rFonts w:eastAsia="Malgun Gothic"/>
        </w:rPr>
        <w:t>'</w:t>
      </w:r>
      <w:r w:rsidRPr="00042036">
        <w:rPr>
          <w:rFonts w:eastAsia="Malgun Gothic"/>
        </w:rPr>
        <w:t>s pre</w:t>
      </w:r>
      <w:r w:rsidR="006D7DB9" w:rsidRPr="00042036">
        <w:rPr>
          <w:rFonts w:eastAsia="Malgun Gothic"/>
        </w:rPr>
        <w:t>-defined period of time.</w:t>
      </w:r>
    </w:p>
    <w:p w14:paraId="1D9DEF09" w14:textId="16F9F585" w:rsidR="00E557D6" w:rsidRPr="00042036" w:rsidRDefault="00E557D6" w:rsidP="00E557D6">
      <w:pPr>
        <w:pStyle w:val="B1"/>
        <w:rPr>
          <w:rFonts w:eastAsia="SimSun"/>
        </w:rPr>
      </w:pPr>
      <w:r w:rsidRPr="00042036">
        <w:rPr>
          <w:rFonts w:eastAsia="SimSun"/>
        </w:rPr>
        <w:t>-</w:t>
      </w:r>
      <w:r w:rsidRPr="00042036">
        <w:rPr>
          <w:rFonts w:eastAsia="SimSun"/>
        </w:rPr>
        <w:tab/>
        <w:t>To trigger the CN NF (AMF) to start tearing down PDU sessions, OAM configures the UDM with the information that the network slice is to be terminated and when to be terminated. The UDM sends an update notification to the AMF on the subscription data related to the Access and Mobility.</w:t>
      </w:r>
    </w:p>
    <w:p w14:paraId="4EE7DB2D" w14:textId="6BE1F48D" w:rsidR="00E557D6" w:rsidRPr="00042036" w:rsidRDefault="00E557D6" w:rsidP="00E557D6">
      <w:pPr>
        <w:pStyle w:val="NO"/>
      </w:pPr>
      <w:r w:rsidRPr="00042036">
        <w:t>NOTE</w:t>
      </w:r>
      <w:r w:rsidR="00A45B30" w:rsidRPr="00042036">
        <w:t> </w:t>
      </w:r>
      <w:r w:rsidRPr="00042036">
        <w:t>1:</w:t>
      </w:r>
      <w:r w:rsidR="002534DB" w:rsidRPr="00042036">
        <w:tab/>
      </w:r>
      <w:r w:rsidRPr="00042036">
        <w:t>It is possible that OAM configures directly the AMF(s) affected by the S-NSSAI to be terminated. In this case, UDM will not trigger the affected AMF(s) as depicted in Figure 6.8.3-1. However, once all PDU Sessions associated with the S-NSSAI to be terminated are released, OAM should inform the UDM to remove the S-NSSAI from the UE</w:t>
      </w:r>
      <w:r w:rsidR="00494EEF" w:rsidRPr="00042036">
        <w:t>'</w:t>
      </w:r>
      <w:r w:rsidRPr="00042036">
        <w:t>s subscription data. In case, an operator wants to terminate a S-NSSAI in a specific region and not for the whole PLMN, OAM can configure directly the AMF(s) in that region, where the S-NSSAI is to be terminated.</w:t>
      </w:r>
    </w:p>
    <w:p w14:paraId="34D95B62" w14:textId="3F3B1D11" w:rsidR="00A45B30" w:rsidRPr="00042036" w:rsidRDefault="00E557D6" w:rsidP="00FB44BB">
      <w:pPr>
        <w:pStyle w:val="B1"/>
        <w:rPr>
          <w:rFonts w:eastAsia="SimSun"/>
        </w:rPr>
      </w:pPr>
      <w:r w:rsidRPr="00042036">
        <w:rPr>
          <w:rFonts w:eastAsia="SimSun"/>
        </w:rPr>
        <w:t>-</w:t>
      </w:r>
      <w:r w:rsidRPr="00042036">
        <w:rPr>
          <w:rFonts w:eastAsia="SimSun"/>
        </w:rPr>
        <w:tab/>
        <w:t>In roaming scenario, where a VPLMN plans to terminate a network slice in its network, it is assumed that OAM in VPLMN configures network functions (i.e</w:t>
      </w:r>
      <w:r w:rsidR="000365FE" w:rsidRPr="00042036">
        <w:rPr>
          <w:rFonts w:eastAsia="SimSun"/>
        </w:rPr>
        <w:t>.</w:t>
      </w:r>
      <w:r w:rsidRPr="00042036">
        <w:rPr>
          <w:rFonts w:eastAsia="SimSun"/>
        </w:rPr>
        <w:t xml:space="preserve"> AMF) associated with the network slice to be terminated with the information about when and which network slice is to be terminated. This enables the affected AMF(s) to gradually release roaming UE</w:t>
      </w:r>
      <w:r w:rsidR="00494EEF" w:rsidRPr="00042036">
        <w:rPr>
          <w:rFonts w:eastAsia="SimSun"/>
        </w:rPr>
        <w:t>'</w:t>
      </w:r>
      <w:r w:rsidRPr="00042036">
        <w:rPr>
          <w:rFonts w:eastAsia="SimSun"/>
        </w:rPr>
        <w:t>s PDU Session(s) and to update the Allowed NSSAI to the UE.</w:t>
      </w:r>
    </w:p>
    <w:p w14:paraId="5DCD0182" w14:textId="6EBF4B9C" w:rsidR="00E557D6" w:rsidRPr="00042036" w:rsidRDefault="00E557D6" w:rsidP="00E557D6">
      <w:pPr>
        <w:pStyle w:val="NO"/>
      </w:pPr>
      <w:r w:rsidRPr="00042036">
        <w:t>NOTE</w:t>
      </w:r>
      <w:r w:rsidR="00A45B30" w:rsidRPr="00042036">
        <w:t> </w:t>
      </w:r>
      <w:r w:rsidRPr="00042036">
        <w:t>2:</w:t>
      </w:r>
      <w:r w:rsidR="00B35DA9" w:rsidRPr="00042036">
        <w:tab/>
      </w:r>
      <w:r w:rsidRPr="00042036">
        <w:t>For the roaming UE, the update of Allowed NSSAI could potentially consist of associating the mapping of subscribed S-NSSAI to another S-NSSAI in the serving network.</w:t>
      </w:r>
    </w:p>
    <w:p w14:paraId="1FB28D62" w14:textId="443C5F74" w:rsidR="006D7DB9" w:rsidRPr="00042036" w:rsidRDefault="006D7DB9" w:rsidP="00C86DBB">
      <w:pPr>
        <w:pStyle w:val="Heading3"/>
      </w:pPr>
      <w:bookmarkStart w:id="389" w:name="_Toc104302425"/>
      <w:bookmarkStart w:id="390" w:name="_Toc104359391"/>
      <w:bookmarkStart w:id="391" w:name="_Toc112923197"/>
      <w:bookmarkStart w:id="392" w:name="_Toc112923842"/>
      <w:r w:rsidRPr="00042036">
        <w:t>6.</w:t>
      </w:r>
      <w:r w:rsidR="004C3103" w:rsidRPr="00042036">
        <w:t>8</w:t>
      </w:r>
      <w:r w:rsidRPr="00042036">
        <w:t>.3</w:t>
      </w:r>
      <w:r w:rsidRPr="00042036">
        <w:tab/>
        <w:t>Procedures</w:t>
      </w:r>
      <w:bookmarkEnd w:id="389"/>
      <w:bookmarkEnd w:id="390"/>
      <w:bookmarkEnd w:id="391"/>
      <w:bookmarkEnd w:id="392"/>
    </w:p>
    <w:p w14:paraId="1FE6A936" w14:textId="764EADD0" w:rsidR="006D7DB9" w:rsidRPr="00042036" w:rsidRDefault="006D7DB9" w:rsidP="00E878F1">
      <w:pPr>
        <w:rPr>
          <w:lang w:eastAsia="ja-JP"/>
        </w:rPr>
      </w:pPr>
      <w:r w:rsidRPr="00042036">
        <w:t>Figure 6.</w:t>
      </w:r>
      <w:r w:rsidR="004C3103" w:rsidRPr="00042036">
        <w:t>8</w:t>
      </w:r>
      <w:r w:rsidRPr="00042036">
        <w:t>.3-1 describes an overview of the procedure how the network slice is terminated while minimizing abrupt service disruption as much as possible.</w:t>
      </w:r>
    </w:p>
    <w:p w14:paraId="6EF63E40" w14:textId="7029A82D" w:rsidR="006D7DB9" w:rsidRPr="00042036" w:rsidRDefault="00FF35E6" w:rsidP="003B60FA">
      <w:pPr>
        <w:pStyle w:val="TH"/>
        <w:rPr>
          <w:rFonts w:eastAsia="Malgun Gothic"/>
        </w:rPr>
      </w:pPr>
      <w:r w:rsidRPr="00042036">
        <w:object w:dxaOrig="13134" w:dyaOrig="11100" w14:anchorId="494CE881">
          <v:shape id="_x0000_i1036" type="#_x0000_t75" style="width:423.75pt;height:357.75pt" o:ole="">
            <v:imagedata r:id="rId35" o:title=""/>
          </v:shape>
          <o:OLEObject Type="Embed" ProgID="Visio.Drawing.15" ShapeID="_x0000_i1036" DrawAspect="Content" ObjectID="_1723979089" r:id="rId36"/>
        </w:object>
      </w:r>
    </w:p>
    <w:p w14:paraId="77BF21F2" w14:textId="502A78BE" w:rsidR="006D7DB9" w:rsidRPr="00042036" w:rsidRDefault="006D7DB9" w:rsidP="00E878F1">
      <w:pPr>
        <w:pStyle w:val="TF"/>
        <w:rPr>
          <w:rFonts w:eastAsia="SimSun"/>
        </w:rPr>
      </w:pPr>
      <w:r w:rsidRPr="00042036">
        <w:rPr>
          <w:rFonts w:eastAsia="SimSun"/>
        </w:rPr>
        <w:t>Figure 6.</w:t>
      </w:r>
      <w:r w:rsidR="004C3103" w:rsidRPr="00042036">
        <w:rPr>
          <w:rFonts w:eastAsia="SimSun"/>
        </w:rPr>
        <w:t>8</w:t>
      </w:r>
      <w:r w:rsidRPr="00042036">
        <w:rPr>
          <w:rFonts w:eastAsia="SimSun"/>
        </w:rPr>
        <w:t xml:space="preserve">.3-1: Updating session management subscriber data in </w:t>
      </w:r>
      <w:r w:rsidR="00E557D6" w:rsidRPr="00042036">
        <w:rPr>
          <w:rFonts w:eastAsia="SimSun"/>
        </w:rPr>
        <w:t>AMF</w:t>
      </w:r>
    </w:p>
    <w:p w14:paraId="7A863520" w14:textId="2B10CDE4" w:rsidR="006D7DB9" w:rsidRPr="00042036" w:rsidRDefault="006D7DB9" w:rsidP="00E878F1">
      <w:pPr>
        <w:pStyle w:val="B1"/>
        <w:rPr>
          <w:rFonts w:eastAsia="Malgun Gothic"/>
        </w:rPr>
      </w:pPr>
      <w:r w:rsidRPr="00042036">
        <w:rPr>
          <w:rFonts w:eastAsia="Malgun Gothic"/>
        </w:rPr>
        <w:t>1.</w:t>
      </w:r>
      <w:r w:rsidRPr="00042036">
        <w:rPr>
          <w:rFonts w:eastAsia="Malgun Gothic"/>
        </w:rPr>
        <w:tab/>
        <w:t>The UDM is configured by the OAM with the information of which S-NSSAI is subject to be terminated</w:t>
      </w:r>
      <w:r w:rsidR="00344785" w:rsidRPr="00042036">
        <w:rPr>
          <w:rFonts w:eastAsia="Malgun Gothic"/>
        </w:rPr>
        <w:t xml:space="preserve"> and</w:t>
      </w:r>
      <w:r w:rsidRPr="00042036">
        <w:rPr>
          <w:rFonts w:eastAsia="Malgun Gothic"/>
        </w:rPr>
        <w:t xml:space="preserve"> when the S-NSSAI will be terminated. This information is part of the </w:t>
      </w:r>
      <w:r w:rsidR="00E557D6" w:rsidRPr="00042036">
        <w:t xml:space="preserve">Access and Mobility </w:t>
      </w:r>
      <w:r w:rsidR="00E557D6" w:rsidRPr="00042036">
        <w:rPr>
          <w:rFonts w:eastAsia="Malgun Gothic"/>
        </w:rPr>
        <w:t>S</w:t>
      </w:r>
      <w:r w:rsidRPr="00042036">
        <w:rPr>
          <w:rFonts w:eastAsia="Malgun Gothic"/>
        </w:rPr>
        <w:t>ubscri</w:t>
      </w:r>
      <w:r w:rsidR="00E557D6" w:rsidRPr="00042036">
        <w:rPr>
          <w:rFonts w:eastAsia="Malgun Gothic"/>
        </w:rPr>
        <w:t>ption</w:t>
      </w:r>
      <w:r w:rsidRPr="00042036">
        <w:rPr>
          <w:rFonts w:eastAsia="Malgun Gothic"/>
        </w:rPr>
        <w:t xml:space="preserve"> data.</w:t>
      </w:r>
      <w:r w:rsidR="00E557D6" w:rsidRPr="00042036">
        <w:rPr>
          <w:rFonts w:eastAsia="Malgun Gothic"/>
        </w:rPr>
        <w:t xml:space="preserve"> </w:t>
      </w:r>
      <w:r w:rsidR="00E557D6" w:rsidRPr="00042036">
        <w:t>In addition, if the S-NSSAI termination is only applicable within a specific region within the PLMN, OAM configures UDM with the location information such as TAI list along with the S-NSSAI that is subject to be terminated.</w:t>
      </w:r>
    </w:p>
    <w:p w14:paraId="66B384DE" w14:textId="7643409A" w:rsidR="006D7DB9" w:rsidRPr="00042036" w:rsidRDefault="006D7DB9" w:rsidP="00E878F1">
      <w:pPr>
        <w:pStyle w:val="NO"/>
        <w:rPr>
          <w:rFonts w:eastAsia="Malgun Gothic"/>
        </w:rPr>
      </w:pPr>
      <w:r w:rsidRPr="00042036">
        <w:rPr>
          <w:rFonts w:eastAsia="Malgun Gothic"/>
        </w:rPr>
        <w:t>NOTE</w:t>
      </w:r>
      <w:r w:rsidR="004C3103" w:rsidRPr="00042036">
        <w:rPr>
          <w:rFonts w:eastAsia="Malgun Gothic"/>
        </w:rPr>
        <w:t> </w:t>
      </w:r>
      <w:r w:rsidRPr="00042036">
        <w:rPr>
          <w:rFonts w:eastAsia="Malgun Gothic"/>
        </w:rPr>
        <w:t>1:</w:t>
      </w:r>
      <w:r w:rsidRPr="00042036">
        <w:rPr>
          <w:rFonts w:eastAsia="Malgun Gothic"/>
        </w:rPr>
        <w:tab/>
        <w:t xml:space="preserve">The information about </w:t>
      </w:r>
      <w:r w:rsidR="00494EEF" w:rsidRPr="00042036">
        <w:rPr>
          <w:rFonts w:eastAsia="Malgun Gothic"/>
        </w:rPr>
        <w:t>"</w:t>
      </w:r>
      <w:r w:rsidRPr="00042036">
        <w:rPr>
          <w:rFonts w:eastAsia="Malgun Gothic"/>
        </w:rPr>
        <w:t>when the S-NSSAI will be terminated</w:t>
      </w:r>
      <w:r w:rsidR="00494EEF" w:rsidRPr="00042036">
        <w:rPr>
          <w:rFonts w:eastAsia="Malgun Gothic"/>
        </w:rPr>
        <w:t>"</w:t>
      </w:r>
      <w:r w:rsidRPr="00042036">
        <w:rPr>
          <w:rFonts w:eastAsia="Malgun Gothic"/>
        </w:rPr>
        <w:t xml:space="preserve"> can be in different forms, e.g. </w:t>
      </w:r>
      <w:r w:rsidR="00494EEF" w:rsidRPr="00042036">
        <w:rPr>
          <w:rFonts w:eastAsia="Malgun Gothic"/>
        </w:rPr>
        <w:t>"</w:t>
      </w:r>
      <w:r w:rsidRPr="00042036">
        <w:rPr>
          <w:rFonts w:eastAsia="Malgun Gothic"/>
        </w:rPr>
        <w:t>to be terminated in a due time, like in 1 hour</w:t>
      </w:r>
      <w:r w:rsidR="00494EEF" w:rsidRPr="00042036">
        <w:rPr>
          <w:rFonts w:eastAsia="Malgun Gothic"/>
        </w:rPr>
        <w:t>"</w:t>
      </w:r>
      <w:r w:rsidRPr="00042036">
        <w:rPr>
          <w:rFonts w:eastAsia="Malgun Gothic"/>
        </w:rPr>
        <w:t xml:space="preserve">, or </w:t>
      </w:r>
      <w:r w:rsidR="00494EEF" w:rsidRPr="00042036">
        <w:rPr>
          <w:rFonts w:eastAsia="Malgun Gothic"/>
        </w:rPr>
        <w:t>"</w:t>
      </w:r>
      <w:r w:rsidRPr="00042036">
        <w:rPr>
          <w:rFonts w:eastAsia="Malgun Gothic"/>
        </w:rPr>
        <w:t>to be terminated at a specific date and time</w:t>
      </w:r>
      <w:r w:rsidR="00494EEF" w:rsidRPr="00042036">
        <w:rPr>
          <w:rFonts w:eastAsia="Malgun Gothic"/>
        </w:rPr>
        <w:t>"</w:t>
      </w:r>
      <w:r w:rsidRPr="00042036">
        <w:rPr>
          <w:rFonts w:eastAsia="Malgun Gothic"/>
        </w:rPr>
        <w:t>.</w:t>
      </w:r>
    </w:p>
    <w:p w14:paraId="0FFD1A82" w14:textId="7A0CC130" w:rsidR="006D7DB9" w:rsidRPr="00042036" w:rsidRDefault="006D7DB9" w:rsidP="00E557D6">
      <w:pPr>
        <w:pStyle w:val="B1"/>
        <w:rPr>
          <w:rFonts w:eastAsia="Malgun Gothic"/>
        </w:rPr>
      </w:pPr>
      <w:r w:rsidRPr="00042036">
        <w:rPr>
          <w:rFonts w:eastAsia="Malgun Gothic"/>
        </w:rPr>
        <w:t>2.</w:t>
      </w:r>
      <w:r w:rsidRPr="00042036">
        <w:rPr>
          <w:rFonts w:eastAsia="Malgun Gothic"/>
        </w:rPr>
        <w:tab/>
      </w:r>
      <w:r w:rsidR="00FF35E6" w:rsidRPr="00042036">
        <w:rPr>
          <w:rFonts w:eastAsia="Malgun Gothic"/>
        </w:rPr>
        <w:t xml:space="preserve">Based on the implicit subscription during registration procedure, </w:t>
      </w:r>
      <w:r w:rsidR="00FF35E6" w:rsidRPr="00042036">
        <w:rPr>
          <w:rFonts w:eastAsia="Malgun Gothic"/>
          <w:lang w:eastAsia="ko-KR"/>
        </w:rPr>
        <w:t>t</w:t>
      </w:r>
      <w:r w:rsidRPr="00042036">
        <w:rPr>
          <w:rFonts w:eastAsia="Malgun Gothic"/>
        </w:rPr>
        <w:t xml:space="preserve">he UDM notifies the update of the </w:t>
      </w:r>
      <w:r w:rsidR="00E557D6" w:rsidRPr="00042036">
        <w:t xml:space="preserve">Access and Mobility </w:t>
      </w:r>
      <w:r w:rsidR="00E557D6" w:rsidRPr="00042036">
        <w:rPr>
          <w:rFonts w:eastAsia="Malgun Gothic"/>
        </w:rPr>
        <w:t>S</w:t>
      </w:r>
      <w:r w:rsidRPr="00042036">
        <w:rPr>
          <w:rFonts w:eastAsia="Malgun Gothic"/>
        </w:rPr>
        <w:t>ubscri</w:t>
      </w:r>
      <w:r w:rsidR="00E557D6" w:rsidRPr="00042036">
        <w:rPr>
          <w:rFonts w:eastAsia="Malgun Gothic"/>
        </w:rPr>
        <w:t>ption</w:t>
      </w:r>
      <w:r w:rsidRPr="00042036">
        <w:rPr>
          <w:rFonts w:eastAsia="Malgun Gothic"/>
        </w:rPr>
        <w:t xml:space="preserve"> data to the affected </w:t>
      </w:r>
      <w:r w:rsidR="00E557D6" w:rsidRPr="00042036">
        <w:rPr>
          <w:rFonts w:eastAsia="Malgun Gothic"/>
        </w:rPr>
        <w:t>A</w:t>
      </w:r>
      <w:r w:rsidRPr="00042036">
        <w:rPr>
          <w:rFonts w:eastAsia="Malgun Gothic"/>
        </w:rPr>
        <w:t>MF(s) by the means of invoking Nudm_SDM_Notification service operation.</w:t>
      </w:r>
      <w:r w:rsidR="00FF35E6" w:rsidRPr="00042036">
        <w:t xml:space="preserve"> </w:t>
      </w:r>
      <w:r w:rsidR="00FF35E6" w:rsidRPr="00042036">
        <w:rPr>
          <w:rFonts w:eastAsia="Malgun Gothic"/>
        </w:rPr>
        <w:t>The Nudm_SDM_Notification Request message includes the S-NSSAI(s) subject to be terminated, and optionally, the time period indicating when the S-NSSAI is to be terminated.</w:t>
      </w:r>
    </w:p>
    <w:p w14:paraId="6D7028F0" w14:textId="50B55D6E" w:rsidR="00FF35E6" w:rsidRPr="00042036" w:rsidRDefault="00FF35E6" w:rsidP="00FF35E6">
      <w:pPr>
        <w:pStyle w:val="B1"/>
      </w:pPr>
      <w:r w:rsidRPr="00042036">
        <w:t>3.</w:t>
      </w:r>
      <w:r w:rsidRPr="00042036">
        <w:tab/>
        <w:t>The AMF responds to the UDM with the Nudm_SDM_Notification Response message.</w:t>
      </w:r>
    </w:p>
    <w:p w14:paraId="50BF0F95" w14:textId="2F3BD026" w:rsidR="00E557D6" w:rsidRPr="00042036" w:rsidRDefault="00FF35E6" w:rsidP="00E878F1">
      <w:pPr>
        <w:pStyle w:val="B1"/>
        <w:rPr>
          <w:rFonts w:eastAsia="Malgun Gothic"/>
        </w:rPr>
      </w:pPr>
      <w:r w:rsidRPr="00042036">
        <w:rPr>
          <w:rFonts w:eastAsia="Malgun Gothic"/>
          <w:lang w:eastAsia="ko-KR"/>
        </w:rPr>
        <w:t>4</w:t>
      </w:r>
      <w:r w:rsidR="006D7DB9" w:rsidRPr="00042036">
        <w:rPr>
          <w:rFonts w:eastAsia="Malgun Gothic"/>
        </w:rPr>
        <w:t>.</w:t>
      </w:r>
      <w:r w:rsidR="006D7DB9" w:rsidRPr="00042036">
        <w:rPr>
          <w:rFonts w:eastAsia="Malgun Gothic"/>
        </w:rPr>
        <w:tab/>
        <w:t xml:space="preserve">The </w:t>
      </w:r>
      <w:r w:rsidR="00E557D6" w:rsidRPr="00042036">
        <w:rPr>
          <w:rFonts w:eastAsia="Malgun Gothic"/>
        </w:rPr>
        <w:t xml:space="preserve">AMF </w:t>
      </w:r>
      <w:r w:rsidR="006D7DB9" w:rsidRPr="00042036">
        <w:rPr>
          <w:rFonts w:eastAsia="Malgun Gothic"/>
        </w:rPr>
        <w:t xml:space="preserve">modifies the </w:t>
      </w:r>
      <w:r w:rsidR="00E557D6" w:rsidRPr="00042036">
        <w:t xml:space="preserve">Access and Mobility </w:t>
      </w:r>
      <w:r w:rsidR="00E557D6" w:rsidRPr="00042036">
        <w:rPr>
          <w:rFonts w:eastAsia="Malgun Gothic"/>
        </w:rPr>
        <w:t>S</w:t>
      </w:r>
      <w:r w:rsidR="006D7DB9" w:rsidRPr="00042036">
        <w:rPr>
          <w:rFonts w:eastAsia="Malgun Gothic"/>
        </w:rPr>
        <w:t>ubscri</w:t>
      </w:r>
      <w:r w:rsidR="00E557D6" w:rsidRPr="00042036">
        <w:rPr>
          <w:rFonts w:eastAsia="Malgun Gothic"/>
        </w:rPr>
        <w:t>ption</w:t>
      </w:r>
      <w:r w:rsidR="006D7DB9" w:rsidRPr="00042036">
        <w:rPr>
          <w:rFonts w:eastAsia="Malgun Gothic"/>
        </w:rPr>
        <w:t xml:space="preserve"> data in the UE context that is stored in the </w:t>
      </w:r>
      <w:r w:rsidR="00E557D6" w:rsidRPr="00042036">
        <w:rPr>
          <w:rFonts w:eastAsia="Malgun Gothic"/>
        </w:rPr>
        <w:t>AMF</w:t>
      </w:r>
      <w:r w:rsidR="006D7DB9" w:rsidRPr="00042036">
        <w:rPr>
          <w:rFonts w:eastAsia="Malgun Gothic"/>
        </w:rPr>
        <w:t>.</w:t>
      </w:r>
    </w:p>
    <w:p w14:paraId="7BEEA93E" w14:textId="590B60C0" w:rsidR="006D7DB9" w:rsidRPr="00042036" w:rsidRDefault="00E557D6" w:rsidP="00E557D6">
      <w:pPr>
        <w:pStyle w:val="B1"/>
        <w:rPr>
          <w:rFonts w:eastAsia="Malgun Gothic"/>
        </w:rPr>
      </w:pPr>
      <w:r w:rsidRPr="00042036">
        <w:rPr>
          <w:rFonts w:eastAsia="Malgun Gothic"/>
        </w:rPr>
        <w:tab/>
      </w:r>
      <w:r w:rsidR="006D7DB9" w:rsidRPr="00042036">
        <w:rPr>
          <w:rFonts w:eastAsia="Malgun Gothic"/>
        </w:rPr>
        <w:t xml:space="preserve">The </w:t>
      </w:r>
      <w:r w:rsidRPr="00042036">
        <w:rPr>
          <w:rFonts w:eastAsia="Malgun Gothic"/>
        </w:rPr>
        <w:t xml:space="preserve">AMF </w:t>
      </w:r>
      <w:r w:rsidR="006D7DB9" w:rsidRPr="00042036">
        <w:rPr>
          <w:rFonts w:eastAsia="Malgun Gothic"/>
        </w:rPr>
        <w:t xml:space="preserve">performs the following for a PDU Session associated with the S-NSSAI marked as </w:t>
      </w:r>
      <w:r w:rsidR="00494EEF" w:rsidRPr="00042036">
        <w:t>"</w:t>
      </w:r>
      <w:r w:rsidR="006D7DB9" w:rsidRPr="00042036">
        <w:rPr>
          <w:rFonts w:eastAsia="Malgun Gothic"/>
        </w:rPr>
        <w:t>subject to be terminated</w:t>
      </w:r>
      <w:r w:rsidR="00494EEF" w:rsidRPr="00042036">
        <w:t>"</w:t>
      </w:r>
      <w:r w:rsidR="006D7DB9" w:rsidRPr="00042036">
        <w:rPr>
          <w:rFonts w:eastAsia="Malgun Gothic"/>
        </w:rPr>
        <w:t>:</w:t>
      </w:r>
    </w:p>
    <w:p w14:paraId="0DDF9C53" w14:textId="43326097" w:rsidR="006D7DB9" w:rsidRPr="00042036" w:rsidRDefault="006D7DB9" w:rsidP="00E878F1">
      <w:pPr>
        <w:pStyle w:val="NO"/>
        <w:rPr>
          <w:rFonts w:eastAsia="Malgun Gothic"/>
        </w:rPr>
      </w:pPr>
      <w:r w:rsidRPr="00042036">
        <w:rPr>
          <w:rFonts w:eastAsia="Malgun Gothic"/>
        </w:rPr>
        <w:t>NOTE</w:t>
      </w:r>
      <w:r w:rsidR="004C3103" w:rsidRPr="00042036">
        <w:rPr>
          <w:rFonts w:eastAsia="Malgun Gothic"/>
        </w:rPr>
        <w:t> </w:t>
      </w:r>
      <w:r w:rsidRPr="00042036">
        <w:rPr>
          <w:rFonts w:eastAsia="Malgun Gothic"/>
        </w:rPr>
        <w:t>2:</w:t>
      </w:r>
      <w:r w:rsidR="00A13E1F" w:rsidRPr="00042036">
        <w:rPr>
          <w:rFonts w:eastAsia="Malgun Gothic"/>
        </w:rPr>
        <w:tab/>
      </w:r>
      <w:r w:rsidRPr="00042036">
        <w:rPr>
          <w:rFonts w:eastAsia="Malgun Gothic"/>
        </w:rPr>
        <w:t>This step</w:t>
      </w:r>
      <w:r w:rsidR="004C3103" w:rsidRPr="00042036">
        <w:rPr>
          <w:rFonts w:eastAsia="Malgun Gothic"/>
        </w:rPr>
        <w:t> </w:t>
      </w:r>
      <w:r w:rsidRPr="00042036">
        <w:rPr>
          <w:rFonts w:eastAsia="Malgun Gothic"/>
        </w:rPr>
        <w:t xml:space="preserve">3 is performed for all UEs that are affected by the S-NSSAI marked as </w:t>
      </w:r>
      <w:r w:rsidR="00494EEF" w:rsidRPr="00042036">
        <w:t>"</w:t>
      </w:r>
      <w:r w:rsidRPr="00042036">
        <w:rPr>
          <w:rFonts w:eastAsia="Malgun Gothic"/>
        </w:rPr>
        <w:t>subject to be terminated</w:t>
      </w:r>
      <w:r w:rsidR="00494EEF" w:rsidRPr="00042036">
        <w:t>"</w:t>
      </w:r>
      <w:r w:rsidRPr="00042036">
        <w:rPr>
          <w:rFonts w:eastAsia="Malgun Gothic"/>
        </w:rPr>
        <w:t>.</w:t>
      </w:r>
    </w:p>
    <w:p w14:paraId="567CC5BD" w14:textId="0D4ACDB3" w:rsidR="006D7DB9" w:rsidRPr="00042036" w:rsidRDefault="006D7DB9" w:rsidP="00E878F1">
      <w:pPr>
        <w:pStyle w:val="B2"/>
        <w:rPr>
          <w:rFonts w:eastAsia="Malgun Gothic"/>
        </w:rPr>
      </w:pPr>
      <w:r w:rsidRPr="00042036">
        <w:rPr>
          <w:rFonts w:eastAsia="MS Mincho"/>
        </w:rPr>
        <w:t>-</w:t>
      </w:r>
      <w:r w:rsidRPr="00042036">
        <w:rPr>
          <w:rFonts w:eastAsia="MS Mincho"/>
        </w:rPr>
        <w:tab/>
      </w:r>
      <w:r w:rsidRPr="00042036">
        <w:rPr>
          <w:rFonts w:eastAsia="Malgun Gothic"/>
        </w:rPr>
        <w:t xml:space="preserve">If a PDU Session is already established but inactive, </w:t>
      </w:r>
      <w:r w:rsidR="00E557D6" w:rsidRPr="00042036">
        <w:t xml:space="preserve">the AMF triggers </w:t>
      </w:r>
      <w:r w:rsidRPr="00042036">
        <w:rPr>
          <w:rFonts w:eastAsia="Malgun Gothic"/>
        </w:rPr>
        <w:t xml:space="preserve">the </w:t>
      </w:r>
      <w:r w:rsidR="00E557D6" w:rsidRPr="00042036">
        <w:rPr>
          <w:rFonts w:eastAsia="Malgun Gothic"/>
        </w:rPr>
        <w:t xml:space="preserve">respective </w:t>
      </w:r>
      <w:r w:rsidRPr="00042036">
        <w:rPr>
          <w:rFonts w:eastAsia="Malgun Gothic"/>
        </w:rPr>
        <w:t xml:space="preserve">SMF </w:t>
      </w:r>
      <w:r w:rsidR="00E557D6" w:rsidRPr="00042036">
        <w:rPr>
          <w:rFonts w:eastAsia="Malgun Gothic"/>
        </w:rPr>
        <w:t xml:space="preserve">to </w:t>
      </w:r>
      <w:r w:rsidRPr="00042036">
        <w:rPr>
          <w:rFonts w:eastAsia="Malgun Gothic"/>
        </w:rPr>
        <w:t>releases the PDU Session.</w:t>
      </w:r>
      <w:r w:rsidR="00E557D6" w:rsidRPr="00042036">
        <w:t xml:space="preserve"> Similar to step</w:t>
      </w:r>
      <w:r w:rsidR="00183735" w:rsidRPr="00042036">
        <w:t> </w:t>
      </w:r>
      <w:r w:rsidR="00E557D6" w:rsidRPr="00042036">
        <w:t>1a in clause</w:t>
      </w:r>
      <w:r w:rsidR="00183735" w:rsidRPr="00042036">
        <w:t> </w:t>
      </w:r>
      <w:r w:rsidR="00E557D6" w:rsidRPr="00042036">
        <w:t xml:space="preserve">4.3.4.2 </w:t>
      </w:r>
      <w:r w:rsidR="00B35DA9" w:rsidRPr="00042036">
        <w:t>of</w:t>
      </w:r>
      <w:r w:rsidR="00E557D6" w:rsidRPr="00042036">
        <w:t xml:space="preserve"> </w:t>
      </w:r>
      <w:r w:rsidR="00C92467" w:rsidRPr="00042036">
        <w:t>TS</w:t>
      </w:r>
      <w:r w:rsidR="00C92467">
        <w:t> </w:t>
      </w:r>
      <w:r w:rsidR="00C92467" w:rsidRPr="00042036">
        <w:t>23.502</w:t>
      </w:r>
      <w:r w:rsidR="00C92467">
        <w:t> </w:t>
      </w:r>
      <w:r w:rsidR="00C92467" w:rsidRPr="00042036">
        <w:t>[</w:t>
      </w:r>
      <w:r w:rsidR="00E557D6" w:rsidRPr="00042036">
        <w:t>5].</w:t>
      </w:r>
    </w:p>
    <w:p w14:paraId="0BBAB63C" w14:textId="5494200C" w:rsidR="006D7DB9" w:rsidRPr="00042036" w:rsidRDefault="006D7DB9" w:rsidP="00E878F1">
      <w:pPr>
        <w:pStyle w:val="B2"/>
        <w:rPr>
          <w:rFonts w:eastAsia="Malgun Gothic"/>
        </w:rPr>
      </w:pPr>
      <w:r w:rsidRPr="00042036">
        <w:rPr>
          <w:rFonts w:eastAsia="Malgun Gothic"/>
        </w:rPr>
        <w:t>-</w:t>
      </w:r>
      <w:r w:rsidRPr="00042036">
        <w:rPr>
          <w:rFonts w:eastAsia="Malgun Gothic"/>
        </w:rPr>
        <w:tab/>
        <w:t xml:space="preserve">If a PDU Session is already established and still active, the </w:t>
      </w:r>
      <w:r w:rsidR="00E557D6" w:rsidRPr="00042036">
        <w:rPr>
          <w:rFonts w:eastAsia="Malgun Gothic"/>
        </w:rPr>
        <w:t xml:space="preserve">AMF </w:t>
      </w:r>
      <w:r w:rsidRPr="00042036">
        <w:rPr>
          <w:rFonts w:eastAsia="Malgun Gothic"/>
        </w:rPr>
        <w:t xml:space="preserve">does not </w:t>
      </w:r>
      <w:r w:rsidR="00E557D6" w:rsidRPr="00042036">
        <w:t>trigger the respective SMF to</w:t>
      </w:r>
      <w:r w:rsidR="00E557D6" w:rsidRPr="00042036">
        <w:rPr>
          <w:rFonts w:eastAsia="Malgun Gothic"/>
        </w:rPr>
        <w:t xml:space="preserve"> </w:t>
      </w:r>
      <w:r w:rsidRPr="00042036">
        <w:rPr>
          <w:rFonts w:eastAsia="Malgun Gothic"/>
        </w:rPr>
        <w:t xml:space="preserve">release the PDU Session. When the PDU Session becomes inactive, the </w:t>
      </w:r>
      <w:r w:rsidR="00E557D6" w:rsidRPr="00042036">
        <w:t xml:space="preserve">AMF triggers the </w:t>
      </w:r>
      <w:r w:rsidRPr="00042036">
        <w:rPr>
          <w:rFonts w:eastAsia="Malgun Gothic"/>
        </w:rPr>
        <w:t xml:space="preserve">SMF </w:t>
      </w:r>
      <w:r w:rsidR="00E557D6" w:rsidRPr="00042036">
        <w:rPr>
          <w:rFonts w:eastAsia="Malgun Gothic"/>
        </w:rPr>
        <w:t xml:space="preserve">to </w:t>
      </w:r>
      <w:r w:rsidRPr="00042036">
        <w:rPr>
          <w:rFonts w:eastAsia="Malgun Gothic"/>
        </w:rPr>
        <w:t xml:space="preserve">release the </w:t>
      </w:r>
      <w:r w:rsidRPr="00042036">
        <w:rPr>
          <w:rFonts w:eastAsia="Malgun Gothic"/>
        </w:rPr>
        <w:lastRenderedPageBreak/>
        <w:t xml:space="preserve">PDU Session. </w:t>
      </w:r>
      <w:r w:rsidR="00E557D6" w:rsidRPr="00042036">
        <w:t>Similar to step</w:t>
      </w:r>
      <w:r w:rsidR="00183735" w:rsidRPr="00042036">
        <w:t> </w:t>
      </w:r>
      <w:r w:rsidR="00E557D6" w:rsidRPr="00042036">
        <w:t>1a in clause</w:t>
      </w:r>
      <w:r w:rsidR="00183735" w:rsidRPr="00042036">
        <w:t> </w:t>
      </w:r>
      <w:r w:rsidR="00E557D6" w:rsidRPr="00042036">
        <w:t xml:space="preserve">4.3.4.2 </w:t>
      </w:r>
      <w:r w:rsidR="00B35DA9" w:rsidRPr="00042036">
        <w:t>of</w:t>
      </w:r>
      <w:r w:rsidR="00E557D6" w:rsidRPr="00042036">
        <w:t xml:space="preserve"> </w:t>
      </w:r>
      <w:r w:rsidR="00C92467" w:rsidRPr="00042036">
        <w:t>TS</w:t>
      </w:r>
      <w:r w:rsidR="00C92467">
        <w:t> </w:t>
      </w:r>
      <w:r w:rsidR="00C92467" w:rsidRPr="00042036">
        <w:t>23.502</w:t>
      </w:r>
      <w:r w:rsidR="00C92467">
        <w:t> </w:t>
      </w:r>
      <w:r w:rsidR="00C92467" w:rsidRPr="00042036">
        <w:t>[</w:t>
      </w:r>
      <w:r w:rsidR="00E557D6" w:rsidRPr="00042036">
        <w:t xml:space="preserve">5]. </w:t>
      </w:r>
      <w:r w:rsidRPr="00042036">
        <w:rPr>
          <w:rFonts w:eastAsia="Malgun Gothic"/>
        </w:rPr>
        <w:t>Subject to operator</w:t>
      </w:r>
      <w:r w:rsidR="00494EEF" w:rsidRPr="00042036">
        <w:rPr>
          <w:rFonts w:eastAsia="Malgun Gothic"/>
        </w:rPr>
        <w:t>'</w:t>
      </w:r>
      <w:r w:rsidRPr="00042036">
        <w:rPr>
          <w:rFonts w:eastAsia="Malgun Gothic"/>
        </w:rPr>
        <w:t xml:space="preserve">s policy, the </w:t>
      </w:r>
      <w:r w:rsidR="00E557D6" w:rsidRPr="00042036">
        <w:rPr>
          <w:rFonts w:eastAsia="Malgun Gothic"/>
        </w:rPr>
        <w:t xml:space="preserve">AMF </w:t>
      </w:r>
      <w:r w:rsidRPr="00042036">
        <w:rPr>
          <w:rFonts w:eastAsia="Malgun Gothic"/>
        </w:rPr>
        <w:t>may check if the PDU Session is used for Emergency, Critical and Priority services.</w:t>
      </w:r>
    </w:p>
    <w:p w14:paraId="3CA69364" w14:textId="773B2E27" w:rsidR="00FF35E6" w:rsidRPr="00042036" w:rsidRDefault="00FF35E6" w:rsidP="00FF35E6">
      <w:pPr>
        <w:pStyle w:val="NO"/>
      </w:pPr>
      <w:r w:rsidRPr="00042036">
        <w:t>NOTE 3:</w:t>
      </w:r>
      <w:r w:rsidRPr="00042036">
        <w:tab/>
        <w:t>Based on step 4 in clause 4.2.3.2</w:t>
      </w:r>
      <w:r w:rsidR="00B35DA9" w:rsidRPr="00042036">
        <w:t xml:space="preserve"> of</w:t>
      </w:r>
      <w:r w:rsidRPr="00042036">
        <w:t xml:space="preserve"> </w:t>
      </w:r>
      <w:r w:rsidR="00C92467" w:rsidRPr="00042036">
        <w:t>TS</w:t>
      </w:r>
      <w:r w:rsidR="00C92467">
        <w:t> </w:t>
      </w:r>
      <w:r w:rsidR="00C92467" w:rsidRPr="00042036">
        <w:t>23.502</w:t>
      </w:r>
      <w:r w:rsidR="00C92467">
        <w:t> </w:t>
      </w:r>
      <w:r w:rsidR="00C92467" w:rsidRPr="00042036">
        <w:t>[</w:t>
      </w:r>
      <w:r w:rsidRPr="00042036">
        <w:t xml:space="preserve">5], for NB-IoT RAT Type, it is possible that AMF is aware of active/inactive status of PDU Session. </w:t>
      </w:r>
      <w:r w:rsidRPr="00042036">
        <w:rPr>
          <w:lang w:eastAsia="zh-CN"/>
        </w:rPr>
        <w:t xml:space="preserve">One possible way is that </w:t>
      </w:r>
      <w:r w:rsidRPr="00042036">
        <w:rPr>
          <w:rFonts w:eastAsia="SimSun"/>
        </w:rPr>
        <w:t xml:space="preserve">the AMF subscribes to an event report from SMF on when the PDU Session is activated or is deactivated via an existing </w:t>
      </w:r>
      <w:r w:rsidRPr="00042036">
        <w:t>Nsmf_EventExposure_Subscribe</w:t>
      </w:r>
      <w:r w:rsidRPr="00042036">
        <w:rPr>
          <w:rFonts w:eastAsia="SimSun"/>
        </w:rPr>
        <w:t xml:space="preserve"> service operation.</w:t>
      </w:r>
    </w:p>
    <w:p w14:paraId="76CFA893" w14:textId="2DF4FC82" w:rsidR="00E557D6" w:rsidRPr="00042036" w:rsidRDefault="00E557D6" w:rsidP="00E557D6">
      <w:pPr>
        <w:pStyle w:val="EditorsNote"/>
        <w:rPr>
          <w:rFonts w:eastAsia="SimSun"/>
        </w:rPr>
      </w:pPr>
      <w:r w:rsidRPr="00042036">
        <w:rPr>
          <w:rFonts w:eastAsia="SimSun"/>
        </w:rPr>
        <w:t>Editor</w:t>
      </w:r>
      <w:r w:rsidR="00494EEF" w:rsidRPr="00042036">
        <w:rPr>
          <w:rFonts w:eastAsia="SimSun"/>
        </w:rPr>
        <w:t>'</w:t>
      </w:r>
      <w:r w:rsidRPr="00042036">
        <w:rPr>
          <w:rFonts w:eastAsia="SimSun"/>
        </w:rPr>
        <w:t>s note:</w:t>
      </w:r>
      <w:r w:rsidRPr="00042036">
        <w:rPr>
          <w:rFonts w:eastAsia="SimSun"/>
        </w:rPr>
        <w:tab/>
        <w:t>It is FFS whether and how the AMF is aware of PDU Session Status (active/inactive).</w:t>
      </w:r>
    </w:p>
    <w:p w14:paraId="14EDD5B8" w14:textId="1016B642" w:rsidR="006D7DB9" w:rsidRPr="00042036" w:rsidRDefault="006D7DB9" w:rsidP="00E878F1">
      <w:pPr>
        <w:pStyle w:val="B3"/>
        <w:rPr>
          <w:rFonts w:eastAsia="Malgun Gothic"/>
        </w:rPr>
      </w:pPr>
      <w:r w:rsidRPr="00042036">
        <w:rPr>
          <w:rFonts w:eastAsia="Malgun Gothic"/>
        </w:rPr>
        <w:t>-</w:t>
      </w:r>
      <w:r w:rsidRPr="00042036">
        <w:rPr>
          <w:rFonts w:eastAsia="Malgun Gothic"/>
        </w:rPr>
        <w:tab/>
        <w:t xml:space="preserve">In case the PDU Session is not used for Emergency, Critical and Priority services, </w:t>
      </w:r>
      <w:r w:rsidR="00E557D6" w:rsidRPr="00042036">
        <w:t>subject to operator</w:t>
      </w:r>
      <w:r w:rsidR="00494EEF" w:rsidRPr="00042036">
        <w:t>'</w:t>
      </w:r>
      <w:r w:rsidR="00E557D6" w:rsidRPr="00042036">
        <w:t xml:space="preserve">s policy, </w:t>
      </w:r>
      <w:r w:rsidRPr="00042036">
        <w:rPr>
          <w:rFonts w:eastAsia="Malgun Gothic"/>
        </w:rPr>
        <w:t xml:space="preserve">the </w:t>
      </w:r>
      <w:r w:rsidR="00E557D6" w:rsidRPr="00042036">
        <w:t xml:space="preserve">AMF triggers the </w:t>
      </w:r>
      <w:r w:rsidRPr="00042036">
        <w:rPr>
          <w:rFonts w:eastAsia="Malgun Gothic"/>
        </w:rPr>
        <w:t xml:space="preserve">SMF </w:t>
      </w:r>
      <w:r w:rsidR="00E557D6" w:rsidRPr="00042036">
        <w:rPr>
          <w:rFonts w:eastAsia="Malgun Gothic"/>
        </w:rPr>
        <w:t xml:space="preserve">to </w:t>
      </w:r>
      <w:r w:rsidRPr="00042036">
        <w:rPr>
          <w:rFonts w:eastAsia="Malgun Gothic"/>
        </w:rPr>
        <w:t>release the active PDU Session</w:t>
      </w:r>
      <w:r w:rsidR="00E557D6" w:rsidRPr="00042036">
        <w:t xml:space="preserve"> after an operator</w:t>
      </w:r>
      <w:r w:rsidR="00494EEF" w:rsidRPr="00042036">
        <w:t>'</w:t>
      </w:r>
      <w:r w:rsidR="00E557D6" w:rsidRPr="00042036">
        <w:t>s pre-defined period of time expires</w:t>
      </w:r>
      <w:r w:rsidRPr="00042036">
        <w:rPr>
          <w:rFonts w:eastAsia="Malgun Gothic"/>
        </w:rPr>
        <w:t>.</w:t>
      </w:r>
      <w:r w:rsidR="00E557D6" w:rsidRPr="00042036">
        <w:t xml:space="preserve"> Similar to step</w:t>
      </w:r>
      <w:r w:rsidR="00183735" w:rsidRPr="00042036">
        <w:t> </w:t>
      </w:r>
      <w:r w:rsidR="00E557D6" w:rsidRPr="00042036">
        <w:t>1a in clause</w:t>
      </w:r>
      <w:r w:rsidR="00183735" w:rsidRPr="00042036">
        <w:t> </w:t>
      </w:r>
      <w:r w:rsidR="00E557D6" w:rsidRPr="00042036">
        <w:t xml:space="preserve">4.3.4.2 </w:t>
      </w:r>
      <w:r w:rsidR="00B35DA9" w:rsidRPr="00042036">
        <w:t>of</w:t>
      </w:r>
      <w:r w:rsidR="00E557D6" w:rsidRPr="00042036">
        <w:t xml:space="preserve"> </w:t>
      </w:r>
      <w:r w:rsidR="00C92467" w:rsidRPr="00042036">
        <w:t>TS</w:t>
      </w:r>
      <w:r w:rsidR="00C92467">
        <w:t> </w:t>
      </w:r>
      <w:r w:rsidR="00C92467" w:rsidRPr="00042036">
        <w:t>23.502</w:t>
      </w:r>
      <w:r w:rsidR="00C92467">
        <w:t> </w:t>
      </w:r>
      <w:r w:rsidR="00C92467" w:rsidRPr="00042036">
        <w:t>[</w:t>
      </w:r>
      <w:r w:rsidR="00E557D6" w:rsidRPr="00042036">
        <w:t>5].</w:t>
      </w:r>
    </w:p>
    <w:p w14:paraId="4315E968" w14:textId="5E225EFC" w:rsidR="006D7DB9" w:rsidRPr="00042036" w:rsidRDefault="006D7DB9" w:rsidP="00E878F1">
      <w:pPr>
        <w:pStyle w:val="B3"/>
        <w:rPr>
          <w:rFonts w:eastAsia="Malgun Gothic"/>
        </w:rPr>
      </w:pPr>
      <w:r w:rsidRPr="00042036">
        <w:rPr>
          <w:rFonts w:eastAsia="Malgun Gothic"/>
        </w:rPr>
        <w:t>-</w:t>
      </w:r>
      <w:r w:rsidRPr="00042036">
        <w:rPr>
          <w:rFonts w:eastAsia="Malgun Gothic"/>
        </w:rPr>
        <w:tab/>
        <w:t>In case the PDU Session is used for Emergency, Critical and Priority services, subject to operator</w:t>
      </w:r>
      <w:r w:rsidR="00494EEF" w:rsidRPr="00042036">
        <w:t>'</w:t>
      </w:r>
      <w:r w:rsidRPr="00042036">
        <w:rPr>
          <w:rFonts w:eastAsia="Malgun Gothic"/>
        </w:rPr>
        <w:t xml:space="preserve">s policy, the </w:t>
      </w:r>
      <w:r w:rsidR="00E557D6" w:rsidRPr="00042036">
        <w:rPr>
          <w:rFonts w:eastAsia="Malgun Gothic"/>
        </w:rPr>
        <w:t xml:space="preserve">AMF </w:t>
      </w:r>
      <w:r w:rsidRPr="00042036">
        <w:rPr>
          <w:rFonts w:eastAsia="Malgun Gothic"/>
        </w:rPr>
        <w:t>may keep the PDU Session for an operator</w:t>
      </w:r>
      <w:r w:rsidR="00494EEF" w:rsidRPr="00042036">
        <w:t>'</w:t>
      </w:r>
      <w:r w:rsidR="00E557D6" w:rsidRPr="00042036">
        <w:t>s pre</w:t>
      </w:r>
      <w:r w:rsidRPr="00042036">
        <w:rPr>
          <w:rFonts w:eastAsia="Malgun Gothic"/>
        </w:rPr>
        <w:t>-defined period of time.</w:t>
      </w:r>
      <w:r w:rsidR="00E557D6" w:rsidRPr="00042036">
        <w:rPr>
          <w:rFonts w:eastAsia="Malgun Gothic"/>
        </w:rPr>
        <w:t xml:space="preserve"> </w:t>
      </w:r>
      <w:r w:rsidR="00E557D6" w:rsidRPr="00042036">
        <w:t>After that, the AMF triggers the SMF to release the active PDU Session for Emergency, Critical and Priority services. Similar to step</w:t>
      </w:r>
      <w:r w:rsidR="00183735" w:rsidRPr="00042036">
        <w:t> </w:t>
      </w:r>
      <w:r w:rsidR="00E557D6" w:rsidRPr="00042036">
        <w:t>1a in clause</w:t>
      </w:r>
      <w:r w:rsidR="00183735" w:rsidRPr="00042036">
        <w:t> </w:t>
      </w:r>
      <w:r w:rsidR="00E557D6" w:rsidRPr="00042036">
        <w:t xml:space="preserve">4.3.4.2 </w:t>
      </w:r>
      <w:r w:rsidR="00B35DA9" w:rsidRPr="00042036">
        <w:t>of</w:t>
      </w:r>
      <w:r w:rsidR="00E557D6" w:rsidRPr="00042036">
        <w:t xml:space="preserve"> </w:t>
      </w:r>
      <w:r w:rsidR="00C92467" w:rsidRPr="00042036">
        <w:t>TS</w:t>
      </w:r>
      <w:r w:rsidR="00C92467">
        <w:t> </w:t>
      </w:r>
      <w:r w:rsidR="00C92467" w:rsidRPr="00042036">
        <w:t>23.502</w:t>
      </w:r>
      <w:r w:rsidR="00C92467">
        <w:t> </w:t>
      </w:r>
      <w:r w:rsidR="00C92467" w:rsidRPr="00042036">
        <w:t>[</w:t>
      </w:r>
      <w:r w:rsidR="00E557D6" w:rsidRPr="00042036">
        <w:t>5].</w:t>
      </w:r>
    </w:p>
    <w:p w14:paraId="3AA82195" w14:textId="116AAF84" w:rsidR="006D7DB9" w:rsidRPr="00042036" w:rsidRDefault="006D7DB9" w:rsidP="00E878F1">
      <w:pPr>
        <w:pStyle w:val="B2"/>
        <w:rPr>
          <w:rFonts w:eastAsia="Malgun Gothic"/>
        </w:rPr>
      </w:pPr>
      <w:r w:rsidRPr="00042036">
        <w:rPr>
          <w:rFonts w:eastAsia="MS Mincho"/>
        </w:rPr>
        <w:t>-</w:t>
      </w:r>
      <w:r w:rsidRPr="00042036">
        <w:rPr>
          <w:rFonts w:eastAsia="MS Mincho"/>
        </w:rPr>
        <w:tab/>
      </w:r>
      <w:r w:rsidRPr="00042036">
        <w:rPr>
          <w:rFonts w:eastAsia="Malgun Gothic"/>
        </w:rPr>
        <w:t xml:space="preserve">If the </w:t>
      </w:r>
      <w:r w:rsidR="00D26F9B" w:rsidRPr="00042036">
        <w:rPr>
          <w:rFonts w:eastAsia="Malgun Gothic"/>
        </w:rPr>
        <w:t xml:space="preserve">AMF </w:t>
      </w:r>
      <w:r w:rsidRPr="00042036">
        <w:rPr>
          <w:rFonts w:eastAsia="Malgun Gothic"/>
        </w:rPr>
        <w:t xml:space="preserve">receives a new PDU Session Establishment Request </w:t>
      </w:r>
      <w:r w:rsidR="00FF35E6" w:rsidRPr="00042036">
        <w:t xml:space="preserve">or any requests (e.g. Registration Request) </w:t>
      </w:r>
      <w:r w:rsidRPr="00042036">
        <w:rPr>
          <w:rFonts w:eastAsia="Malgun Gothic"/>
        </w:rPr>
        <w:t>for the S-NSSAI</w:t>
      </w:r>
      <w:r w:rsidR="00FF35E6" w:rsidRPr="00042036">
        <w:t xml:space="preserve"> subject to be terminated</w:t>
      </w:r>
      <w:r w:rsidRPr="00042036">
        <w:rPr>
          <w:rFonts w:eastAsia="Malgun Gothic"/>
        </w:rPr>
        <w:t xml:space="preserve">, the </w:t>
      </w:r>
      <w:r w:rsidR="00D26F9B" w:rsidRPr="00042036">
        <w:rPr>
          <w:rFonts w:eastAsia="Malgun Gothic"/>
        </w:rPr>
        <w:t xml:space="preserve">AMF </w:t>
      </w:r>
      <w:r w:rsidRPr="00042036">
        <w:rPr>
          <w:rFonts w:eastAsia="Malgun Gothic"/>
        </w:rPr>
        <w:t>rejects the request</w:t>
      </w:r>
      <w:r w:rsidR="00FF35E6" w:rsidRPr="00042036">
        <w:t xml:space="preserve"> or does not include the S-NSSAI subject to be terminated in the Allowed NSSAI</w:t>
      </w:r>
      <w:r w:rsidRPr="00042036">
        <w:rPr>
          <w:rFonts w:eastAsia="Malgun Gothic"/>
        </w:rPr>
        <w:t>.</w:t>
      </w:r>
    </w:p>
    <w:p w14:paraId="7E3CAFCC" w14:textId="685A63B5" w:rsidR="006D7DB9" w:rsidRPr="00042036" w:rsidRDefault="00FF35E6" w:rsidP="00E878F1">
      <w:pPr>
        <w:pStyle w:val="B1"/>
        <w:rPr>
          <w:rFonts w:eastAsia="Malgun Gothic"/>
        </w:rPr>
      </w:pPr>
      <w:r w:rsidRPr="00042036">
        <w:rPr>
          <w:rFonts w:eastAsia="Malgun Gothic"/>
        </w:rPr>
        <w:t>5</w:t>
      </w:r>
      <w:r w:rsidR="006D7DB9" w:rsidRPr="00042036">
        <w:rPr>
          <w:rFonts w:eastAsia="Malgun Gothic"/>
        </w:rPr>
        <w:t>.</w:t>
      </w:r>
      <w:r w:rsidR="006D7DB9" w:rsidRPr="00042036">
        <w:rPr>
          <w:rFonts w:eastAsia="Malgun Gothic"/>
        </w:rPr>
        <w:tab/>
        <w:t xml:space="preserve">When </w:t>
      </w:r>
      <w:r w:rsidR="00D26F9B" w:rsidRPr="00042036">
        <w:rPr>
          <w:rFonts w:eastAsia="Malgun Gothic"/>
        </w:rPr>
        <w:t xml:space="preserve">AMF </w:t>
      </w:r>
      <w:r w:rsidR="006D7DB9" w:rsidRPr="00042036">
        <w:rPr>
          <w:rFonts w:eastAsia="Malgun Gothic"/>
        </w:rPr>
        <w:t xml:space="preserve">has released all PDU Sessions associated with the S-NSSAI subject to be terminated, the </w:t>
      </w:r>
      <w:r w:rsidR="00D26F9B" w:rsidRPr="00042036">
        <w:rPr>
          <w:rFonts w:eastAsia="Malgun Gothic"/>
        </w:rPr>
        <w:t xml:space="preserve">AMF </w:t>
      </w:r>
      <w:r w:rsidR="006D7DB9" w:rsidRPr="00042036">
        <w:rPr>
          <w:rFonts w:eastAsia="Malgun Gothic"/>
        </w:rPr>
        <w:t>informs the UDM of the result accordingly.</w:t>
      </w:r>
      <w:r w:rsidRPr="00042036">
        <w:t xml:space="preserve"> This can be done with Nudm_SDM_Info service operation or a new message,</w:t>
      </w:r>
    </w:p>
    <w:p w14:paraId="4AB7BDC9" w14:textId="05F29F59" w:rsidR="00D26F9B" w:rsidRPr="00042036" w:rsidRDefault="00FF35E6" w:rsidP="00E878F1">
      <w:pPr>
        <w:pStyle w:val="B1"/>
        <w:rPr>
          <w:rFonts w:eastAsia="Malgun Gothic"/>
        </w:rPr>
      </w:pPr>
      <w:r w:rsidRPr="00042036">
        <w:rPr>
          <w:rFonts w:eastAsia="Malgun Gothic"/>
        </w:rPr>
        <w:t>6</w:t>
      </w:r>
      <w:r w:rsidR="006D7DB9" w:rsidRPr="00042036">
        <w:rPr>
          <w:rFonts w:eastAsia="Malgun Gothic"/>
        </w:rPr>
        <w:t>.</w:t>
      </w:r>
      <w:r w:rsidR="006D7DB9" w:rsidRPr="00042036">
        <w:rPr>
          <w:rFonts w:eastAsia="Malgun Gothic"/>
        </w:rPr>
        <w:tab/>
        <w:t xml:space="preserve">When UDM receives a response from all affected </w:t>
      </w:r>
      <w:r w:rsidR="00D26F9B" w:rsidRPr="00042036">
        <w:rPr>
          <w:rFonts w:eastAsia="Malgun Gothic"/>
        </w:rPr>
        <w:t>AMF</w:t>
      </w:r>
      <w:r w:rsidR="006D7DB9" w:rsidRPr="00042036">
        <w:rPr>
          <w:rFonts w:eastAsia="Malgun Gothic"/>
        </w:rPr>
        <w:t>(s) associated with the S-NSSAI subject to be terminated, the UDM deletes the S-NSSAI from the UE</w:t>
      </w:r>
      <w:r w:rsidR="00494EEF" w:rsidRPr="00042036">
        <w:rPr>
          <w:rFonts w:eastAsia="Malgun Gothic"/>
        </w:rPr>
        <w:t>'</w:t>
      </w:r>
      <w:r w:rsidR="006D7DB9" w:rsidRPr="00042036">
        <w:rPr>
          <w:rFonts w:eastAsia="Malgun Gothic"/>
        </w:rPr>
        <w:t>s subscription data, which triggers an update towards the AMF to remove the S-NSSAI from the Configured NSSAI</w:t>
      </w:r>
      <w:r w:rsidR="00344785" w:rsidRPr="00042036">
        <w:rPr>
          <w:rFonts w:eastAsia="Malgun Gothic"/>
        </w:rPr>
        <w:t xml:space="preserve"> and</w:t>
      </w:r>
      <w:r w:rsidR="006D7DB9" w:rsidRPr="00042036">
        <w:rPr>
          <w:rFonts w:eastAsia="Malgun Gothic"/>
        </w:rPr>
        <w:t xml:space="preserve"> from the Allowed NSSAI.</w:t>
      </w:r>
    </w:p>
    <w:p w14:paraId="79310DC8" w14:textId="2F9CB8A1" w:rsidR="006D7DB9" w:rsidRPr="00042036" w:rsidRDefault="00D26F9B" w:rsidP="00D26F9B">
      <w:pPr>
        <w:pStyle w:val="B1"/>
        <w:rPr>
          <w:rFonts w:eastAsia="SimSun"/>
        </w:rPr>
      </w:pPr>
      <w:r w:rsidRPr="00042036">
        <w:rPr>
          <w:rFonts w:eastAsia="Malgun Gothic"/>
        </w:rPr>
        <w:tab/>
      </w:r>
      <w:r w:rsidR="006D7DB9" w:rsidRPr="00042036">
        <w:rPr>
          <w:rFonts w:eastAsia="Malgun Gothic"/>
        </w:rPr>
        <w:t>After this, the network operator can safely terminate the corresponding network slice at the point in time according to the schedule known by the OAM.</w:t>
      </w:r>
    </w:p>
    <w:p w14:paraId="66139792" w14:textId="4A42F4F3" w:rsidR="00D26F9B" w:rsidRPr="00042036" w:rsidRDefault="00D26F9B" w:rsidP="00D26F9B">
      <w:pPr>
        <w:pStyle w:val="NO"/>
      </w:pPr>
      <w:r w:rsidRPr="00042036">
        <w:t>NOTE </w:t>
      </w:r>
      <w:r w:rsidR="00FF35E6" w:rsidRPr="00042036">
        <w:t>4</w:t>
      </w:r>
      <w:r w:rsidRPr="00042036">
        <w:t>:</w:t>
      </w:r>
      <w:r w:rsidRPr="00042036">
        <w:tab/>
        <w:t>For any RAN, which are affected by terminating the network slice, the OAM removes the supported S-NSSAI from the RAN. For interoperability between the RAN and the AMF, the affected RAN uses RAN Configuration Update procedure as specified in clause</w:t>
      </w:r>
      <w:r w:rsidR="00183735" w:rsidRPr="00042036">
        <w:t> </w:t>
      </w:r>
      <w:r w:rsidRPr="00042036">
        <w:t xml:space="preserve">8.7.2 </w:t>
      </w:r>
      <w:r w:rsidR="00B35DA9" w:rsidRPr="00042036">
        <w:t>of</w:t>
      </w:r>
      <w:r w:rsidRPr="00042036">
        <w:t xml:space="preserve"> </w:t>
      </w:r>
      <w:r w:rsidR="00C92467" w:rsidRPr="00042036">
        <w:t>TS</w:t>
      </w:r>
      <w:r w:rsidR="00C92467">
        <w:t> </w:t>
      </w:r>
      <w:r w:rsidR="00C92467" w:rsidRPr="00042036">
        <w:t>38.413</w:t>
      </w:r>
      <w:r w:rsidR="00C92467">
        <w:t> </w:t>
      </w:r>
      <w:r w:rsidR="00C92467" w:rsidRPr="00042036">
        <w:t>[</w:t>
      </w:r>
      <w:r w:rsidR="00183735" w:rsidRPr="00042036">
        <w:t>8]</w:t>
      </w:r>
      <w:r w:rsidRPr="00042036">
        <w:t xml:space="preserve"> to inform the AMF about updating S-NSSAI(s) supported by the RAN. In addition, the affected AMF also informs the RAN about updating S-NSSAI(s) supported by the AMF by using the AMF Configuration Update procedure in clause</w:t>
      </w:r>
      <w:r w:rsidR="00183735" w:rsidRPr="00042036">
        <w:t> </w:t>
      </w:r>
      <w:r w:rsidRPr="00042036">
        <w:t xml:space="preserve">8.7.3 </w:t>
      </w:r>
      <w:r w:rsidR="00B35DA9" w:rsidRPr="00042036">
        <w:t>of</w:t>
      </w:r>
      <w:r w:rsidRPr="00042036">
        <w:t xml:space="preserve"> </w:t>
      </w:r>
      <w:r w:rsidR="00C92467" w:rsidRPr="00042036">
        <w:t>TS</w:t>
      </w:r>
      <w:r w:rsidR="00C92467">
        <w:t> </w:t>
      </w:r>
      <w:r w:rsidR="00C92467" w:rsidRPr="00042036">
        <w:t>38.413</w:t>
      </w:r>
      <w:r w:rsidR="00C92467">
        <w:t> </w:t>
      </w:r>
      <w:r w:rsidR="00C92467" w:rsidRPr="00042036">
        <w:t>[</w:t>
      </w:r>
      <w:r w:rsidR="00183735" w:rsidRPr="00042036">
        <w:t>8]</w:t>
      </w:r>
      <w:r w:rsidRPr="00042036">
        <w:t>.</w:t>
      </w:r>
    </w:p>
    <w:p w14:paraId="69EAA86A" w14:textId="12CAFD86" w:rsidR="006D7DB9" w:rsidRPr="00042036" w:rsidRDefault="006D7DB9" w:rsidP="00C86DBB">
      <w:pPr>
        <w:pStyle w:val="Heading3"/>
        <w:rPr>
          <w:lang w:eastAsia="zh-CN"/>
        </w:rPr>
      </w:pPr>
      <w:bookmarkStart w:id="393" w:name="_Toc104302426"/>
      <w:bookmarkStart w:id="394" w:name="_Toc104359392"/>
      <w:bookmarkStart w:id="395" w:name="_Toc112923198"/>
      <w:bookmarkStart w:id="396" w:name="_Toc112923843"/>
      <w:r w:rsidRPr="00042036">
        <w:rPr>
          <w:lang w:eastAsia="zh-CN"/>
        </w:rPr>
        <w:t>6.</w:t>
      </w:r>
      <w:r w:rsidR="00C1476E" w:rsidRPr="00042036">
        <w:rPr>
          <w:lang w:eastAsia="zh-CN"/>
        </w:rPr>
        <w:t>8</w:t>
      </w:r>
      <w:r w:rsidRPr="00042036">
        <w:rPr>
          <w:lang w:eastAsia="zh-CN"/>
        </w:rPr>
        <w:t>.4</w:t>
      </w:r>
      <w:r w:rsidRPr="00042036">
        <w:rPr>
          <w:lang w:eastAsia="zh-CN"/>
        </w:rPr>
        <w:tab/>
      </w:r>
      <w:r w:rsidRPr="00042036">
        <w:t>Impacts on services, entities and interfaces</w:t>
      </w:r>
      <w:bookmarkEnd w:id="393"/>
      <w:bookmarkEnd w:id="394"/>
      <w:bookmarkEnd w:id="395"/>
      <w:bookmarkEnd w:id="396"/>
    </w:p>
    <w:p w14:paraId="6A4BE6F6" w14:textId="77777777" w:rsidR="006D7DB9" w:rsidRPr="00042036" w:rsidRDefault="006D7DB9" w:rsidP="00E878F1">
      <w:pPr>
        <w:rPr>
          <w:lang w:eastAsia="ja-JP"/>
        </w:rPr>
      </w:pPr>
      <w:r w:rsidRPr="00042036">
        <w:t>UDM:</w:t>
      </w:r>
    </w:p>
    <w:p w14:paraId="7CE86040" w14:textId="5757A6A1" w:rsidR="006D7DB9" w:rsidRPr="00042036" w:rsidRDefault="006D7DB9" w:rsidP="00E878F1">
      <w:pPr>
        <w:pStyle w:val="B1"/>
        <w:rPr>
          <w:rFonts w:eastAsia="Malgun Gothic"/>
          <w:lang w:eastAsia="ja-JP"/>
        </w:rPr>
      </w:pPr>
      <w:r w:rsidRPr="00042036">
        <w:rPr>
          <w:rFonts w:eastAsia="Malgun Gothic"/>
        </w:rPr>
        <w:t>-</w:t>
      </w:r>
      <w:r w:rsidRPr="00042036">
        <w:rPr>
          <w:rFonts w:eastAsia="Malgun Gothic"/>
        </w:rPr>
        <w:tab/>
        <w:t>UDM is enhanced to support which S-NSSAI is subject to be terminated and when the S-NSSAI will be terminated</w:t>
      </w:r>
      <w:r w:rsidR="00344785" w:rsidRPr="00042036">
        <w:rPr>
          <w:rFonts w:eastAsia="Malgun Gothic"/>
        </w:rPr>
        <w:t xml:space="preserve"> and</w:t>
      </w:r>
      <w:r w:rsidRPr="00042036">
        <w:rPr>
          <w:rFonts w:eastAsia="Malgun Gothic"/>
        </w:rPr>
        <w:t xml:space="preserve"> to inform SMF by invoking the Nudm_SDM_Notification service.</w:t>
      </w:r>
    </w:p>
    <w:p w14:paraId="79C1853C" w14:textId="55A4A405" w:rsidR="006D7DB9" w:rsidRPr="00042036" w:rsidRDefault="00D26F9B" w:rsidP="00E878F1">
      <w:pPr>
        <w:rPr>
          <w:lang w:eastAsia="ja-JP"/>
        </w:rPr>
      </w:pPr>
      <w:r w:rsidRPr="00042036">
        <w:t>AMF</w:t>
      </w:r>
      <w:r w:rsidR="006D7DB9" w:rsidRPr="00042036">
        <w:t>:</w:t>
      </w:r>
    </w:p>
    <w:p w14:paraId="54E8D04F" w14:textId="3C043C71" w:rsidR="006D7DB9" w:rsidRPr="00042036" w:rsidRDefault="006D7DB9" w:rsidP="00E878F1">
      <w:pPr>
        <w:pStyle w:val="B1"/>
        <w:rPr>
          <w:lang w:eastAsia="zh-CN"/>
        </w:rPr>
      </w:pPr>
      <w:r w:rsidRPr="00042036">
        <w:rPr>
          <w:rFonts w:eastAsia="Malgun Gothic"/>
        </w:rPr>
        <w:t>-</w:t>
      </w:r>
      <w:r w:rsidRPr="00042036">
        <w:rPr>
          <w:rFonts w:eastAsia="Malgun Gothic"/>
        </w:rPr>
        <w:tab/>
      </w:r>
      <w:r w:rsidR="00D26F9B" w:rsidRPr="00042036">
        <w:rPr>
          <w:rFonts w:eastAsia="Malgun Gothic"/>
        </w:rPr>
        <w:t xml:space="preserve">AMF </w:t>
      </w:r>
      <w:r w:rsidRPr="00042036">
        <w:rPr>
          <w:rFonts w:eastAsia="Malgun Gothic"/>
        </w:rPr>
        <w:t>is enhanced to gracefully release PDU Session(s) associated with the S-NSSAI subject to be terminated based on the operator</w:t>
      </w:r>
      <w:r w:rsidR="00494EEF" w:rsidRPr="00042036">
        <w:rPr>
          <w:rFonts w:eastAsia="Malgun Gothic"/>
        </w:rPr>
        <w:t>'</w:t>
      </w:r>
      <w:r w:rsidRPr="00042036">
        <w:rPr>
          <w:rFonts w:eastAsia="Malgun Gothic"/>
        </w:rPr>
        <w:t>s policy</w:t>
      </w:r>
      <w:r w:rsidR="00FF35E6" w:rsidRPr="00042036">
        <w:t xml:space="preserve"> and optionally to inform the UDM about the results of terminating PDU Session(s)</w:t>
      </w:r>
      <w:r w:rsidRPr="00042036">
        <w:rPr>
          <w:rFonts w:eastAsia="Malgun Gothic"/>
        </w:rPr>
        <w:t>.</w:t>
      </w:r>
    </w:p>
    <w:p w14:paraId="5BB5F1F3" w14:textId="77777777" w:rsidR="00FF35E6" w:rsidRPr="00042036" w:rsidRDefault="00FF35E6" w:rsidP="00FF35E6">
      <w:pPr>
        <w:pStyle w:val="B1"/>
        <w:rPr>
          <w:lang w:eastAsia="zh-CN"/>
        </w:rPr>
      </w:pPr>
      <w:bookmarkStart w:id="397" w:name="_Toc104302427"/>
      <w:bookmarkStart w:id="398" w:name="_Toc104359393"/>
      <w:r w:rsidRPr="00042036">
        <w:t>-</w:t>
      </w:r>
      <w:r w:rsidRPr="00042036">
        <w:tab/>
        <w:t>AMF is enhanced to know active/inactive status of all PDU Session(s), and not just for PDU Session established with the NB-IoT RAT Type.</w:t>
      </w:r>
    </w:p>
    <w:p w14:paraId="6E577B98" w14:textId="33ECBEC3" w:rsidR="00EA2EAE" w:rsidRPr="00042036" w:rsidRDefault="00EA2EAE" w:rsidP="00C86DBB">
      <w:pPr>
        <w:pStyle w:val="Heading2"/>
        <w:rPr>
          <w:lang w:eastAsia="ja-JP"/>
        </w:rPr>
      </w:pPr>
      <w:bookmarkStart w:id="399" w:name="_Toc112923199"/>
      <w:bookmarkStart w:id="400" w:name="_Toc112923844"/>
      <w:r w:rsidRPr="00042036">
        <w:rPr>
          <w:lang w:eastAsia="zh-CN"/>
        </w:rPr>
        <w:lastRenderedPageBreak/>
        <w:t>6.</w:t>
      </w:r>
      <w:r w:rsidR="00827BAF" w:rsidRPr="00042036">
        <w:rPr>
          <w:lang w:eastAsia="zh-CN"/>
        </w:rPr>
        <w:t>9</w:t>
      </w:r>
      <w:r w:rsidRPr="00042036">
        <w:rPr>
          <w:lang w:eastAsia="ko-KR"/>
        </w:rPr>
        <w:tab/>
      </w:r>
      <w:r w:rsidRPr="00042036">
        <w:rPr>
          <w:lang w:eastAsia="ja-JP"/>
        </w:rPr>
        <w:t>Solution</w:t>
      </w:r>
      <w:r w:rsidRPr="00042036">
        <w:rPr>
          <w:lang w:eastAsia="zh-CN"/>
        </w:rPr>
        <w:t xml:space="preserve"> #</w:t>
      </w:r>
      <w:r w:rsidR="00827BAF" w:rsidRPr="00042036">
        <w:rPr>
          <w:lang w:eastAsia="zh-CN"/>
        </w:rPr>
        <w:t>9</w:t>
      </w:r>
      <w:r w:rsidRPr="00042036">
        <w:rPr>
          <w:lang w:eastAsia="zh-CN"/>
        </w:rPr>
        <w:t xml:space="preserve">: </w:t>
      </w:r>
      <w:r w:rsidR="00905BA0" w:rsidRPr="00042036">
        <w:rPr>
          <w:lang w:eastAsia="ja-JP"/>
        </w:rPr>
        <w:t>S</w:t>
      </w:r>
      <w:r w:rsidRPr="00042036">
        <w:rPr>
          <w:lang w:eastAsia="ja-JP"/>
        </w:rPr>
        <w:t>upport of a Network Slice with an AoS not matching existing TA boundaries.</w:t>
      </w:r>
      <w:bookmarkEnd w:id="397"/>
      <w:bookmarkEnd w:id="398"/>
      <w:bookmarkEnd w:id="399"/>
      <w:bookmarkEnd w:id="400"/>
    </w:p>
    <w:p w14:paraId="2D2D66D6" w14:textId="1C5F0C18" w:rsidR="00EA2EAE" w:rsidRPr="00042036" w:rsidRDefault="00EA2EAE" w:rsidP="00C86DBB">
      <w:pPr>
        <w:pStyle w:val="Heading3"/>
        <w:rPr>
          <w:lang w:eastAsia="ko-KR"/>
        </w:rPr>
      </w:pPr>
      <w:bookmarkStart w:id="401" w:name="_Toc104302428"/>
      <w:bookmarkStart w:id="402" w:name="_Toc104359394"/>
      <w:bookmarkStart w:id="403" w:name="_Toc112923200"/>
      <w:bookmarkStart w:id="404" w:name="_Toc112923845"/>
      <w:r w:rsidRPr="00042036">
        <w:rPr>
          <w:lang w:eastAsia="ko-KR"/>
        </w:rPr>
        <w:t>6.</w:t>
      </w:r>
      <w:r w:rsidR="00827BAF" w:rsidRPr="00042036">
        <w:rPr>
          <w:lang w:eastAsia="ko-KR"/>
        </w:rPr>
        <w:t>9</w:t>
      </w:r>
      <w:r w:rsidRPr="00042036">
        <w:rPr>
          <w:lang w:eastAsia="ko-KR"/>
        </w:rPr>
        <w:t>.1</w:t>
      </w:r>
      <w:r w:rsidRPr="00042036">
        <w:rPr>
          <w:lang w:eastAsia="ko-KR"/>
        </w:rPr>
        <w:tab/>
        <w:t>Introduction</w:t>
      </w:r>
      <w:bookmarkEnd w:id="401"/>
      <w:bookmarkEnd w:id="402"/>
      <w:bookmarkEnd w:id="403"/>
      <w:bookmarkEnd w:id="404"/>
    </w:p>
    <w:p w14:paraId="3C551A49" w14:textId="055FB29D" w:rsidR="00EA2EAE" w:rsidRPr="00042036" w:rsidRDefault="00EA2EAE" w:rsidP="00E878F1">
      <w:pPr>
        <w:rPr>
          <w:rFonts w:ascii="Arial" w:hAnsi="Arial"/>
          <w:sz w:val="28"/>
          <w:lang w:eastAsia="ja-JP"/>
        </w:rPr>
      </w:pPr>
      <w:r w:rsidRPr="00042036">
        <w:t>This solution aims to address the key issues#3 by proposing that the RAN is enhanced to support additional TAC broadcast (secondary TACs) that supporting UEs can use. This will require RAN2/3 and CT1 to update their specifications accordingly.</w:t>
      </w:r>
    </w:p>
    <w:p w14:paraId="27DE2B6D" w14:textId="04A604F0" w:rsidR="00EA2EAE" w:rsidRPr="00042036" w:rsidRDefault="00EA2EAE" w:rsidP="00C86DBB">
      <w:pPr>
        <w:pStyle w:val="Heading3"/>
        <w:rPr>
          <w:lang w:eastAsia="ja-JP"/>
        </w:rPr>
      </w:pPr>
      <w:bookmarkStart w:id="405" w:name="_Toc104302429"/>
      <w:bookmarkStart w:id="406" w:name="_Toc104359395"/>
      <w:bookmarkStart w:id="407" w:name="_Toc112923201"/>
      <w:bookmarkStart w:id="408" w:name="_Toc112923846"/>
      <w:r w:rsidRPr="00042036">
        <w:rPr>
          <w:lang w:eastAsia="ja-JP"/>
        </w:rPr>
        <w:t>6.</w:t>
      </w:r>
      <w:r w:rsidR="00827BAF" w:rsidRPr="00042036">
        <w:rPr>
          <w:lang w:eastAsia="ja-JP"/>
        </w:rPr>
        <w:t>9</w:t>
      </w:r>
      <w:r w:rsidRPr="00042036">
        <w:rPr>
          <w:lang w:eastAsia="ja-JP"/>
        </w:rPr>
        <w:t>.</w:t>
      </w:r>
      <w:r w:rsidR="00E927DF" w:rsidRPr="00042036">
        <w:rPr>
          <w:lang w:eastAsia="ja-JP"/>
        </w:rPr>
        <w:t>2</w:t>
      </w:r>
      <w:r w:rsidRPr="00042036">
        <w:rPr>
          <w:lang w:eastAsia="ja-JP"/>
        </w:rPr>
        <w:tab/>
        <w:t>Description</w:t>
      </w:r>
      <w:bookmarkEnd w:id="405"/>
      <w:bookmarkEnd w:id="406"/>
      <w:bookmarkEnd w:id="407"/>
      <w:bookmarkEnd w:id="408"/>
    </w:p>
    <w:p w14:paraId="1134C453" w14:textId="701820C2" w:rsidR="00EA2EAE" w:rsidRPr="00042036" w:rsidRDefault="00EA2EAE" w:rsidP="00E878F1">
      <w:pPr>
        <w:rPr>
          <w:lang w:eastAsia="ja-JP"/>
        </w:rPr>
      </w:pPr>
      <w:r w:rsidRPr="00042036">
        <w:t>As the use cases for network slicing become more and more advanced and permit addressing private networking and industrial IoT applications, the Area of Service (AoS) of network slice can become limited to small areas of a PLMN which may not map to already existing TA boundaries. In order to accommodate this, with the current set of specification the way to achieve this would be to redesign the TAs topology of the network.</w:t>
      </w:r>
    </w:p>
    <w:p w14:paraId="305C61D2" w14:textId="68ADADCE" w:rsidR="00EA2EAE" w:rsidRPr="00042036" w:rsidRDefault="00EA2EAE" w:rsidP="00E878F1">
      <w:pPr>
        <w:rPr>
          <w:lang w:eastAsia="ja-JP"/>
        </w:rPr>
      </w:pPr>
      <w:r w:rsidRPr="00042036">
        <w:t>Indeed, if the goal of an operator is to support legacy UEs while using such slices, the only possible solution is to redesign the TA boundaries and potentially add new and smaller TAs.</w:t>
      </w:r>
    </w:p>
    <w:p w14:paraId="63217B92" w14:textId="77777777" w:rsidR="00EA2EAE" w:rsidRPr="00042036" w:rsidRDefault="00EA2EAE" w:rsidP="00E878F1">
      <w:pPr>
        <w:rPr>
          <w:lang w:eastAsia="ja-JP"/>
        </w:rPr>
      </w:pPr>
      <w:r w:rsidRPr="00042036">
        <w:t>So, it can be concluded that to support legacy UEs, the only solution possible to address the problem space is to redesign the TAs to enable matching the needs to deploy limited AoS network slices not matching already deployed TAs topology.</w:t>
      </w:r>
    </w:p>
    <w:p w14:paraId="168E786B" w14:textId="77777777" w:rsidR="00EA2EAE" w:rsidRPr="00042036" w:rsidRDefault="00EA2EAE" w:rsidP="00E878F1">
      <w:pPr>
        <w:rPr>
          <w:lang w:eastAsia="ja-JP"/>
        </w:rPr>
      </w:pPr>
      <w:r w:rsidRPr="00042036">
        <w:t>While this can be a solution, this implies that even users that do not have interest in the specific limited AoS slices may end up having to be allocated to such smaller tracking area and/or the TAI list can become rather complicated to form or even in some cases exceed the limit of 16 TAs in the TAI-list. It may in some situations cause also additional signalling traffic due to mobility management and needs of UE configuration update even if the UEs are not interested at all by the use of these specific slices. So, for rel-18 and beyond, improvements can be considered.</w:t>
      </w:r>
    </w:p>
    <w:p w14:paraId="72AE5551" w14:textId="1A9012D5" w:rsidR="00EA2EAE" w:rsidRPr="00042036" w:rsidRDefault="00EA2EAE" w:rsidP="00E878F1">
      <w:pPr>
        <w:rPr>
          <w:lang w:eastAsia="ja-JP"/>
        </w:rPr>
      </w:pPr>
      <w:r w:rsidRPr="00042036">
        <w:t>If there are network slices that the operator knows the customer has full control on the UE population of</w:t>
      </w:r>
      <w:r w:rsidR="00344785" w:rsidRPr="00042036">
        <w:t xml:space="preserve"> and</w:t>
      </w:r>
      <w:r w:rsidRPr="00042036">
        <w:t xml:space="preserve"> the specification of the supported UEs capabilities is part of the SLA, we can explore alternative option that is presented here.</w:t>
      </w:r>
    </w:p>
    <w:p w14:paraId="59F4DC68" w14:textId="1E8DF995" w:rsidR="00EA2EAE" w:rsidRPr="00042036" w:rsidRDefault="00EA2EAE" w:rsidP="00E878F1">
      <w:pPr>
        <w:rPr>
          <w:lang w:eastAsia="ja-JP"/>
        </w:rPr>
      </w:pPr>
      <w:r w:rsidRPr="00042036">
        <w:t xml:space="preserve">The solution is based on allowing the broadcast on SIB of additional TACs (we expect only a small number if not just one additional to be only needed to cover most cases, RAN2 to define how many can be configured) that supporting UEs can read. These additional/secondary TAC values are passed to the CN with the associated slices supported in NG-AP messages uses to maintain the supported slices and explicitly indicated as </w:t>
      </w:r>
      <w:r w:rsidR="00494EEF" w:rsidRPr="00042036">
        <w:t>"</w:t>
      </w:r>
      <w:r w:rsidRPr="00042036">
        <w:t>Secondary TACs</w:t>
      </w:r>
      <w:r w:rsidR="00494EEF" w:rsidRPr="00042036">
        <w:t>"</w:t>
      </w:r>
      <w:r w:rsidRPr="00042036">
        <w:t xml:space="preserve"> in UE specific signalling when the TAC is included today to signal the UE location in the Initial UE message,  The AMF then forms the RA by considering the support of slices as today, but it can only include in the Allowed NSSAI network slices requiring TAs that are broadcasted as secondary TAs in the RA for the supporting UEs (so e.g. Note well that the support of slices that are not fully supported in a TA is not signalled, as per today</w:t>
      </w:r>
      <w:r w:rsidR="00494EEF" w:rsidRPr="00042036">
        <w:t>'</w:t>
      </w:r>
      <w:r w:rsidRPr="00042036">
        <w:t>s specifications (so, e.g</w:t>
      </w:r>
      <w:r w:rsidR="00494EEF" w:rsidRPr="00042036">
        <w:t>.</w:t>
      </w:r>
      <w:r w:rsidR="00827BAF" w:rsidRPr="00042036">
        <w:t xml:space="preserve"> </w:t>
      </w:r>
      <w:r w:rsidRPr="00042036">
        <w:t>TA4 only uniformly supports S-NSSAI 1 and S-NSSAI 4). See figure 6.</w:t>
      </w:r>
      <w:r w:rsidR="00827BAF" w:rsidRPr="00042036">
        <w:t>9</w:t>
      </w:r>
      <w:r w:rsidRPr="00042036">
        <w:t>.</w:t>
      </w:r>
      <w:r w:rsidR="00E927DF" w:rsidRPr="00042036">
        <w:t>2</w:t>
      </w:r>
      <w:r w:rsidRPr="00042036">
        <w:t>-1. These slices whose AoS also requires some secondary TAs, can be allowed in the in the secondary TAs indicated in the RA only for supporting UEs - so, if the RA includes secondary TAs, then only supporting UEs can received these slices S-NSSAIs in the Allowed NSSAI. Primary TAs may be included in the RA for these slices in addition to secondary TAs only if the S-NSSAIs is uniformly supported in the primary TA that are indicated in the RA. Of course these capable UEs are as capable as the legacy UEs to be allowed to use slices that fully match existing deployed TAs  (so if the supporting UE requests S-NSSAI 1 only, it can be indicated a RA=(TAI1,TAI5).</w:t>
      </w:r>
    </w:p>
    <w:p w14:paraId="21B85BD9" w14:textId="77777777" w:rsidR="00EA2EAE" w:rsidRPr="00042036" w:rsidRDefault="00EA2EAE" w:rsidP="003B60FA">
      <w:pPr>
        <w:pStyle w:val="TH"/>
      </w:pPr>
      <w:r w:rsidRPr="00042036">
        <w:lastRenderedPageBreak/>
        <w:t xml:space="preserve"> </w:t>
      </w:r>
      <w:r w:rsidRPr="00042036">
        <w:object w:dxaOrig="10425" w:dyaOrig="4966" w14:anchorId="32BF8A80">
          <v:shape id="_x0000_i1037" type="#_x0000_t75" style="width:481.5pt;height:229.5pt" o:ole="">
            <v:imagedata r:id="rId37" o:title=""/>
          </v:shape>
          <o:OLEObject Type="Embed" ProgID="Visio.Drawing.15" ShapeID="_x0000_i1037" DrawAspect="Content" ObjectID="_1723979090" r:id="rId38"/>
        </w:object>
      </w:r>
    </w:p>
    <w:p w14:paraId="2CAD1D63" w14:textId="6FB2CC35" w:rsidR="00EA2EAE" w:rsidRPr="00042036" w:rsidRDefault="00EA2EAE" w:rsidP="00E878F1">
      <w:pPr>
        <w:pStyle w:val="TF"/>
      </w:pPr>
      <w:r w:rsidRPr="00042036">
        <w:t>Figure 6.</w:t>
      </w:r>
      <w:r w:rsidR="00827BAF" w:rsidRPr="00042036">
        <w:t>9</w:t>
      </w:r>
      <w:r w:rsidRPr="00042036">
        <w:t>.</w:t>
      </w:r>
      <w:r w:rsidR="00E927DF" w:rsidRPr="00042036">
        <w:t>2</w:t>
      </w:r>
      <w:r w:rsidRPr="00042036">
        <w:t>-1</w:t>
      </w:r>
      <w:r w:rsidR="00827BAF" w:rsidRPr="00042036">
        <w:t xml:space="preserve">: </w:t>
      </w:r>
      <w:r w:rsidRPr="00042036">
        <w:t>Example TA topology including Primary and Secondary TAs</w:t>
      </w:r>
    </w:p>
    <w:p w14:paraId="084D2E51" w14:textId="42EA4A55" w:rsidR="00EA2EAE" w:rsidRPr="00042036" w:rsidRDefault="00EA2EAE" w:rsidP="00E878F1">
      <w:pPr>
        <w:rPr>
          <w:lang w:eastAsia="ja-JP"/>
        </w:rPr>
      </w:pPr>
      <w:r w:rsidRPr="00042036">
        <w:t>Based on the uniform support of network slices per TA in figure 6.</w:t>
      </w:r>
      <w:r w:rsidR="00827BAF" w:rsidRPr="00042036">
        <w:t>9</w:t>
      </w:r>
      <w:r w:rsidRPr="00042036">
        <w:t>.</w:t>
      </w:r>
      <w:r w:rsidR="00E927DF" w:rsidRPr="00042036">
        <w:t>2</w:t>
      </w:r>
      <w:r w:rsidRPr="00042036">
        <w:t>-1, if, the UE requests S-NSSAI 3 and S-NSSAI 1 only, then the RA includes TAI 3 but not TAI1. It is not permitted to add TA4 as cells broadcasting TA4 do not always support S-NSSAI 3 (see above in figure 6.</w:t>
      </w:r>
      <w:r w:rsidR="00827BAF" w:rsidRPr="00042036">
        <w:t>9</w:t>
      </w:r>
      <w:r w:rsidRPr="00042036">
        <w:t>.</w:t>
      </w:r>
      <w:r w:rsidR="00E927DF" w:rsidRPr="00042036">
        <w:t>2</w:t>
      </w:r>
      <w:r w:rsidRPr="00042036">
        <w:t>-1 that the cells broadcasting TA4 under primary TA5 do not support S-NSSAI 3).</w:t>
      </w:r>
    </w:p>
    <w:p w14:paraId="13F69A9E" w14:textId="77777777" w:rsidR="00EA2EAE" w:rsidRPr="00042036" w:rsidRDefault="00EA2EAE" w:rsidP="00E878F1">
      <w:pPr>
        <w:rPr>
          <w:lang w:eastAsia="ja-JP"/>
        </w:rPr>
      </w:pPr>
      <w:r w:rsidRPr="00042036">
        <w:t>In other words, the uniform support of slices is assumed also at the secondary TAI level.</w:t>
      </w:r>
    </w:p>
    <w:p w14:paraId="769653EC" w14:textId="43B76345" w:rsidR="00EA2EAE" w:rsidRPr="00042036" w:rsidRDefault="00EA2EAE" w:rsidP="00E878F1">
      <w:pPr>
        <w:rPr>
          <w:lang w:eastAsia="ja-JP"/>
        </w:rPr>
      </w:pPr>
      <w:r w:rsidRPr="00042036">
        <w:t>Since a gNB only provides the supported slices under the TAC it administers, S-NSSAI(s) uniform support by a secondary TA shall be configured in each gNB even though for the cells under its scope support may be considered uniform (e.g. in figure 6.</w:t>
      </w:r>
      <w:r w:rsidR="00827BAF" w:rsidRPr="00042036">
        <w:t>9</w:t>
      </w:r>
      <w:r w:rsidRPr="00042036">
        <w:t>.</w:t>
      </w:r>
      <w:r w:rsidR="00E927DF" w:rsidRPr="00042036">
        <w:t>2</w:t>
      </w:r>
      <w:r w:rsidRPr="00042036">
        <w:t>-1 the TA5 and TA1 may be under different gNBs and so TA4 may be considered uniformly supporting S-NSSAI 3 from the gNB supporting TAI1 and not supporting S-NSSAI 3 in gNB supporting TAI5). The alternative is that the AMF or NSSF determine the uniform support based on the received information from the RAN by combining the support indication received by different NG-AP sources (i.e. if gNB 1 declares S-NSSAI3 is supported by TAI4</w:t>
      </w:r>
      <w:r w:rsidR="00344785" w:rsidRPr="00042036">
        <w:t xml:space="preserve"> and</w:t>
      </w:r>
      <w:r w:rsidRPr="00042036">
        <w:t xml:space="preserve"> gNB5 does not indicate support  of S-NSSAI3 by TAI4, then TAI4 does not support S-NSSAI 3 uniformly and the NSSF/AMF can summarize this when they combine the indication by different gNBs).</w:t>
      </w:r>
    </w:p>
    <w:p w14:paraId="001E6B3E" w14:textId="60B9F7AC" w:rsidR="00EA2EAE" w:rsidRPr="00042036" w:rsidRDefault="00EA2EAE" w:rsidP="00C86DBB">
      <w:pPr>
        <w:pStyle w:val="Heading3"/>
        <w:rPr>
          <w:lang w:eastAsia="ja-JP"/>
        </w:rPr>
      </w:pPr>
      <w:bookmarkStart w:id="409" w:name="_Toc104302430"/>
      <w:bookmarkStart w:id="410" w:name="_Toc104359396"/>
      <w:bookmarkStart w:id="411" w:name="_Toc112923202"/>
      <w:bookmarkStart w:id="412" w:name="_Toc112923847"/>
      <w:r w:rsidRPr="00042036">
        <w:rPr>
          <w:lang w:eastAsia="ja-JP"/>
        </w:rPr>
        <w:t>6.</w:t>
      </w:r>
      <w:r w:rsidR="00827BAF" w:rsidRPr="00042036">
        <w:rPr>
          <w:lang w:eastAsia="ja-JP"/>
        </w:rPr>
        <w:t>9</w:t>
      </w:r>
      <w:r w:rsidRPr="00042036">
        <w:rPr>
          <w:lang w:eastAsia="ja-JP"/>
        </w:rPr>
        <w:t>.</w:t>
      </w:r>
      <w:r w:rsidR="00E927DF" w:rsidRPr="00042036">
        <w:rPr>
          <w:lang w:eastAsia="ja-JP"/>
        </w:rPr>
        <w:t>3</w:t>
      </w:r>
      <w:r w:rsidRPr="00042036">
        <w:rPr>
          <w:lang w:eastAsia="ja-JP"/>
        </w:rPr>
        <w:tab/>
        <w:t>Procedures</w:t>
      </w:r>
      <w:bookmarkEnd w:id="409"/>
      <w:bookmarkEnd w:id="410"/>
      <w:bookmarkEnd w:id="411"/>
      <w:bookmarkEnd w:id="412"/>
    </w:p>
    <w:p w14:paraId="14A83CD1" w14:textId="595F7386" w:rsidR="00EA2EAE" w:rsidRPr="00042036" w:rsidRDefault="00EA2EAE" w:rsidP="00EA2EAE">
      <w:r w:rsidRPr="00042036">
        <w:t>When the UE performs a MRU, it includes support secondary TAs in UE 5GMM capabilities. The Initial UE message or the UL NAS transport message where the Registration Request is carried, convey the User Location Information IE with the primary TAC and the secondary TACs of the Cell Id to determine the S-NSSAIs that are supported in the cell where the UE is.</w:t>
      </w:r>
    </w:p>
    <w:p w14:paraId="1531ED21" w14:textId="77777777" w:rsidR="00EA2EAE" w:rsidRPr="00042036" w:rsidRDefault="00EA2EAE" w:rsidP="003B60FA">
      <w:pPr>
        <w:pStyle w:val="TH"/>
      </w:pPr>
      <w:r w:rsidRPr="00042036">
        <w:object w:dxaOrig="6885" w:dyaOrig="2415" w14:anchorId="79312B4F">
          <v:shape id="_x0000_i1038" type="#_x0000_t75" style="width:344.25pt;height:120.75pt" o:ole="">
            <v:imagedata r:id="rId39" o:title=""/>
          </v:shape>
          <o:OLEObject Type="Embed" ProgID="Visio.Drawing.11" ShapeID="_x0000_i1038" DrawAspect="Content" ObjectID="_1723979091" r:id="rId40"/>
        </w:object>
      </w:r>
    </w:p>
    <w:p w14:paraId="3762BE3D" w14:textId="67150DB6" w:rsidR="00EA2EAE" w:rsidRPr="00042036" w:rsidRDefault="00EA2EAE" w:rsidP="00A13E1F">
      <w:pPr>
        <w:pStyle w:val="TF"/>
      </w:pPr>
      <w:r w:rsidRPr="00042036">
        <w:t>Figure 6.</w:t>
      </w:r>
      <w:r w:rsidR="00827BAF" w:rsidRPr="00042036">
        <w:t>9</w:t>
      </w:r>
      <w:r w:rsidRPr="00042036">
        <w:t>.</w:t>
      </w:r>
      <w:r w:rsidR="00E927DF" w:rsidRPr="00042036">
        <w:t>3</w:t>
      </w:r>
      <w:r w:rsidRPr="00042036">
        <w:t>-1</w:t>
      </w:r>
      <w:r w:rsidR="00827BAF" w:rsidRPr="00042036">
        <w:t>:</w:t>
      </w:r>
      <w:r w:rsidRPr="00042036">
        <w:t xml:space="preserve"> enhanced ULI in INITIAL UE/ UL NAS TRANSPORT MESSAGEs</w:t>
      </w:r>
    </w:p>
    <w:p w14:paraId="0FDAEA0B" w14:textId="6EA7CC5B" w:rsidR="000365FE" w:rsidRPr="00042036" w:rsidRDefault="00EA2EAE" w:rsidP="00E878F1">
      <w:r w:rsidRPr="00042036">
        <w:t xml:space="preserve">Indicatively, we propose to modify the </w:t>
      </w:r>
      <w:bookmarkStart w:id="413" w:name="_Toc20955180"/>
      <w:bookmarkStart w:id="414" w:name="_Toc29503629"/>
      <w:bookmarkStart w:id="415" w:name="_Toc29504213"/>
      <w:bookmarkStart w:id="416" w:name="_Toc29504797"/>
      <w:bookmarkStart w:id="417" w:name="_Toc36553243"/>
      <w:bookmarkStart w:id="418" w:name="_Toc36554970"/>
      <w:bookmarkStart w:id="419" w:name="_Toc45652281"/>
      <w:bookmarkStart w:id="420" w:name="_Toc45658713"/>
      <w:bookmarkStart w:id="421" w:name="_Toc45720533"/>
      <w:bookmarkStart w:id="422" w:name="_Toc45798413"/>
      <w:bookmarkStart w:id="423" w:name="_Toc45897802"/>
      <w:bookmarkStart w:id="424" w:name="_Toc51746006"/>
      <w:bookmarkStart w:id="425" w:name="_Toc64446270"/>
      <w:bookmarkStart w:id="426" w:name="_Toc73982140"/>
      <w:bookmarkStart w:id="427" w:name="_Toc81304724"/>
      <w:r w:rsidR="00494EEF" w:rsidRPr="00042036">
        <w:t>"</w:t>
      </w:r>
      <w:r w:rsidRPr="00042036">
        <w:t>User Location Information</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r w:rsidRPr="00042036">
        <w:t xml:space="preserve"> IE</w:t>
      </w:r>
      <w:r w:rsidR="00494EEF" w:rsidRPr="00042036">
        <w:t>"</w:t>
      </w:r>
      <w:r w:rsidRPr="00042036">
        <w:t xml:space="preserve"> in clause</w:t>
      </w:r>
      <w:r w:rsidR="00827BAF" w:rsidRPr="00042036">
        <w:t> </w:t>
      </w:r>
      <w:r w:rsidRPr="00042036">
        <w:t xml:space="preserve">9.3.1.16 of </w:t>
      </w:r>
      <w:r w:rsidR="00C92467" w:rsidRPr="00042036">
        <w:t>TS</w:t>
      </w:r>
      <w:r w:rsidR="00C92467">
        <w:t> </w:t>
      </w:r>
      <w:r w:rsidR="00C92467" w:rsidRPr="00042036">
        <w:t>38.413</w:t>
      </w:r>
      <w:r w:rsidR="00C92467">
        <w:t> </w:t>
      </w:r>
      <w:r w:rsidR="00C92467" w:rsidRPr="00042036">
        <w:t>[</w:t>
      </w:r>
      <w:r w:rsidR="00E878F1" w:rsidRPr="00042036">
        <w:t>8]</w:t>
      </w:r>
      <w:r w:rsidR="000365FE" w:rsidRPr="00042036">
        <w:t>:</w:t>
      </w:r>
    </w:p>
    <w:p w14:paraId="62290D4A" w14:textId="271C6FDB" w:rsidR="00EA2EAE" w:rsidRPr="00042036" w:rsidRDefault="000365FE" w:rsidP="00E878F1">
      <w:pPr>
        <w:rPr>
          <w:b/>
          <w:bCs/>
          <w:lang w:eastAsia="ko-KR"/>
        </w:rPr>
      </w:pPr>
      <w:r w:rsidRPr="00042036">
        <w:rPr>
          <w:b/>
          <w:bCs/>
        </w:rPr>
        <w:lastRenderedPageBreak/>
        <w:t>F</w:t>
      </w:r>
      <w:r w:rsidR="00EA2EAE" w:rsidRPr="00042036">
        <w:rPr>
          <w:b/>
          <w:bCs/>
        </w:rPr>
        <w:t>rom</w:t>
      </w:r>
      <w:r w:rsidRPr="00042036">
        <w:rPr>
          <w:b/>
          <w:bCs/>
        </w:rPr>
        <w:t>:</w:t>
      </w:r>
    </w:p>
    <w:p w14:paraId="5BEFB5A2" w14:textId="6CA298D6" w:rsidR="00EA2EAE" w:rsidRPr="00042036" w:rsidRDefault="00EA2EAE" w:rsidP="00E878F1">
      <w:pPr>
        <w:rPr>
          <w:noProof/>
          <w:lang w:eastAsia="ja-JP"/>
        </w:rPr>
      </w:pPr>
      <w:r w:rsidRPr="00042036">
        <w:t>This IE is used to provide location information of the UE.</w:t>
      </w:r>
    </w:p>
    <w:p w14:paraId="34CE35F1" w14:textId="75B7D1CE" w:rsidR="00A13E1F" w:rsidRPr="00042036"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042036" w14:paraId="0794F41C"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617FB52" w14:textId="77777777" w:rsidR="00EA2EAE" w:rsidRPr="00042036" w:rsidRDefault="00EA2EAE" w:rsidP="00A13E1F">
            <w:pPr>
              <w:pStyle w:val="TAH"/>
            </w:pPr>
            <w:r w:rsidRPr="00042036">
              <w:t>IE/Group Name</w:t>
            </w:r>
          </w:p>
        </w:tc>
        <w:tc>
          <w:tcPr>
            <w:tcW w:w="1021" w:type="dxa"/>
            <w:tcBorders>
              <w:top w:val="single" w:sz="4" w:space="0" w:color="auto"/>
              <w:left w:val="single" w:sz="4" w:space="0" w:color="auto"/>
              <w:bottom w:val="single" w:sz="4" w:space="0" w:color="auto"/>
              <w:right w:val="single" w:sz="4" w:space="0" w:color="auto"/>
            </w:tcBorders>
            <w:hideMark/>
          </w:tcPr>
          <w:p w14:paraId="311128BF" w14:textId="77777777" w:rsidR="00EA2EAE" w:rsidRPr="00042036" w:rsidRDefault="00EA2EAE" w:rsidP="00A13E1F">
            <w:pPr>
              <w:pStyle w:val="TAH"/>
            </w:pPr>
            <w:r w:rsidRPr="00042036">
              <w:t>Presence</w:t>
            </w:r>
          </w:p>
        </w:tc>
        <w:tc>
          <w:tcPr>
            <w:tcW w:w="1078" w:type="dxa"/>
            <w:tcBorders>
              <w:top w:val="single" w:sz="4" w:space="0" w:color="auto"/>
              <w:left w:val="single" w:sz="4" w:space="0" w:color="auto"/>
              <w:bottom w:val="single" w:sz="4" w:space="0" w:color="auto"/>
              <w:right w:val="single" w:sz="4" w:space="0" w:color="auto"/>
            </w:tcBorders>
            <w:hideMark/>
          </w:tcPr>
          <w:p w14:paraId="7A54E473" w14:textId="77777777" w:rsidR="00EA2EAE" w:rsidRPr="00042036" w:rsidRDefault="00EA2EAE" w:rsidP="00A13E1F">
            <w:pPr>
              <w:pStyle w:val="TAH"/>
            </w:pPr>
            <w:r w:rsidRPr="00042036">
              <w:t>Range</w:t>
            </w:r>
          </w:p>
        </w:tc>
        <w:tc>
          <w:tcPr>
            <w:tcW w:w="1588" w:type="dxa"/>
            <w:tcBorders>
              <w:top w:val="single" w:sz="4" w:space="0" w:color="auto"/>
              <w:left w:val="single" w:sz="4" w:space="0" w:color="auto"/>
              <w:bottom w:val="single" w:sz="4" w:space="0" w:color="auto"/>
              <w:right w:val="single" w:sz="4" w:space="0" w:color="auto"/>
            </w:tcBorders>
            <w:hideMark/>
          </w:tcPr>
          <w:p w14:paraId="25CD1168" w14:textId="77777777" w:rsidR="00EA2EAE" w:rsidRPr="00042036" w:rsidRDefault="00EA2EAE" w:rsidP="00A13E1F">
            <w:pPr>
              <w:pStyle w:val="TAH"/>
            </w:pPr>
            <w:r w:rsidRPr="00042036">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47217F8C" w14:textId="77777777" w:rsidR="00EA2EAE" w:rsidRPr="00042036" w:rsidRDefault="00EA2EAE" w:rsidP="00A13E1F">
            <w:pPr>
              <w:pStyle w:val="TAH"/>
            </w:pPr>
            <w:r w:rsidRPr="00042036">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27039C" w14:textId="77777777" w:rsidR="00EA2EAE" w:rsidRPr="00042036" w:rsidRDefault="00EA2EAE" w:rsidP="00A13E1F">
            <w:pPr>
              <w:pStyle w:val="TAH"/>
            </w:pPr>
            <w:r w:rsidRPr="00042036">
              <w:t>Criticality</w:t>
            </w:r>
          </w:p>
        </w:tc>
        <w:tc>
          <w:tcPr>
            <w:tcW w:w="1078" w:type="dxa"/>
            <w:tcBorders>
              <w:top w:val="single" w:sz="4" w:space="0" w:color="auto"/>
              <w:left w:val="single" w:sz="4" w:space="0" w:color="auto"/>
              <w:bottom w:val="single" w:sz="4" w:space="0" w:color="auto"/>
              <w:right w:val="single" w:sz="4" w:space="0" w:color="auto"/>
            </w:tcBorders>
            <w:hideMark/>
          </w:tcPr>
          <w:p w14:paraId="52C26B23" w14:textId="77777777" w:rsidR="00EA2EAE" w:rsidRPr="00042036" w:rsidRDefault="00EA2EAE" w:rsidP="00A13E1F">
            <w:pPr>
              <w:pStyle w:val="TAH"/>
            </w:pPr>
            <w:r w:rsidRPr="00042036">
              <w:t>Assigned Criticality</w:t>
            </w:r>
          </w:p>
        </w:tc>
      </w:tr>
      <w:tr w:rsidR="00EA2EAE" w:rsidRPr="00042036" w14:paraId="179A6483"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8659A34" w14:textId="77777777" w:rsidR="00EA2EAE" w:rsidRPr="00042036" w:rsidRDefault="00EA2EAE" w:rsidP="00A13E1F">
            <w:pPr>
              <w:pStyle w:val="TAL"/>
            </w:pPr>
            <w:r w:rsidRPr="00042036">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CD9BA65" w14:textId="77777777" w:rsidR="00EA2EAE" w:rsidRPr="00042036" w:rsidRDefault="00EA2EAE" w:rsidP="00A13E1F">
            <w:pPr>
              <w:pStyle w:val="TAC"/>
            </w:pPr>
            <w:r w:rsidRPr="00042036">
              <w:t>M</w:t>
            </w:r>
          </w:p>
        </w:tc>
        <w:tc>
          <w:tcPr>
            <w:tcW w:w="1078" w:type="dxa"/>
            <w:tcBorders>
              <w:top w:val="single" w:sz="4" w:space="0" w:color="auto"/>
              <w:left w:val="single" w:sz="4" w:space="0" w:color="auto"/>
              <w:bottom w:val="single" w:sz="4" w:space="0" w:color="auto"/>
              <w:right w:val="single" w:sz="4" w:space="0" w:color="auto"/>
            </w:tcBorders>
            <w:hideMark/>
          </w:tcPr>
          <w:p w14:paraId="77D0981E"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1868B89A"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047EAF9C"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23A7FA"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71EFCD0D" w14:textId="77777777" w:rsidR="00EA2EAE" w:rsidRPr="00042036" w:rsidRDefault="00EA2EAE" w:rsidP="00A13E1F">
            <w:pPr>
              <w:pStyle w:val="TAC"/>
            </w:pPr>
          </w:p>
        </w:tc>
      </w:tr>
      <w:tr w:rsidR="00EA2EAE" w:rsidRPr="00042036" w14:paraId="5DB0BE7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90EA193" w14:textId="77777777" w:rsidR="00EA2EAE" w:rsidRPr="00042036" w:rsidRDefault="00EA2EAE" w:rsidP="00A13E1F">
            <w:pPr>
              <w:pStyle w:val="TAL"/>
              <w:rPr>
                <w:rFonts w:eastAsia="MS Mincho"/>
              </w:rPr>
            </w:pPr>
            <w:r w:rsidRPr="00042036">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1594FC7" w14:textId="77777777" w:rsidR="00EA2EAE" w:rsidRPr="00042036"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3A567B28"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2BF7CA8"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71E0BAE"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6B2D319"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55594B76" w14:textId="77777777" w:rsidR="00EA2EAE" w:rsidRPr="00042036" w:rsidRDefault="00EA2EAE" w:rsidP="00A13E1F">
            <w:pPr>
              <w:pStyle w:val="TAC"/>
            </w:pPr>
          </w:p>
        </w:tc>
      </w:tr>
      <w:tr w:rsidR="00EA2EAE" w:rsidRPr="00042036" w14:paraId="2DA4837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88AC55" w14:textId="77777777" w:rsidR="00EA2EAE" w:rsidRPr="00042036" w:rsidRDefault="00EA2EAE" w:rsidP="00A13E1F">
            <w:pPr>
              <w:pStyle w:val="TAL"/>
              <w:rPr>
                <w:rFonts w:eastAsia="MS Mincho"/>
              </w:rPr>
            </w:pPr>
            <w:r w:rsidRPr="00042036">
              <w:t>&gt;&gt;E-UTRA CGI</w:t>
            </w:r>
          </w:p>
        </w:tc>
        <w:tc>
          <w:tcPr>
            <w:tcW w:w="1021" w:type="dxa"/>
            <w:tcBorders>
              <w:top w:val="single" w:sz="4" w:space="0" w:color="auto"/>
              <w:left w:val="single" w:sz="4" w:space="0" w:color="auto"/>
              <w:bottom w:val="single" w:sz="4" w:space="0" w:color="auto"/>
              <w:right w:val="single" w:sz="4" w:space="0" w:color="auto"/>
            </w:tcBorders>
            <w:hideMark/>
          </w:tcPr>
          <w:p w14:paraId="76481A6F" w14:textId="77777777" w:rsidR="00EA2EAE" w:rsidRPr="00042036" w:rsidRDefault="00EA2EAE" w:rsidP="00A13E1F">
            <w:pPr>
              <w:pStyle w:val="TAC"/>
              <w:rPr>
                <w:rFonts w:eastAsia="Batang"/>
              </w:rPr>
            </w:pPr>
            <w:r w:rsidRPr="00042036">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472B0132"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7D9B228" w14:textId="77777777" w:rsidR="00EA2EAE" w:rsidRPr="00042036" w:rsidRDefault="00EA2EAE" w:rsidP="00A13E1F">
            <w:pPr>
              <w:pStyle w:val="TAC"/>
            </w:pPr>
            <w:r w:rsidRPr="00042036">
              <w:t>9.3.1.9</w:t>
            </w:r>
          </w:p>
        </w:tc>
        <w:tc>
          <w:tcPr>
            <w:tcW w:w="1758" w:type="dxa"/>
            <w:tcBorders>
              <w:top w:val="single" w:sz="4" w:space="0" w:color="auto"/>
              <w:left w:val="single" w:sz="4" w:space="0" w:color="auto"/>
              <w:bottom w:val="single" w:sz="4" w:space="0" w:color="auto"/>
              <w:right w:val="single" w:sz="4" w:space="0" w:color="auto"/>
            </w:tcBorders>
            <w:hideMark/>
          </w:tcPr>
          <w:p w14:paraId="55947DF3"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3CB0AFD0"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6155A4EA" w14:textId="77777777" w:rsidR="00EA2EAE" w:rsidRPr="00042036" w:rsidRDefault="00EA2EAE" w:rsidP="00A13E1F">
            <w:pPr>
              <w:pStyle w:val="TAC"/>
            </w:pPr>
          </w:p>
        </w:tc>
      </w:tr>
      <w:tr w:rsidR="00EA2EAE" w:rsidRPr="00042036" w14:paraId="34764A5D"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B55547D" w14:textId="77777777" w:rsidR="00EA2EAE" w:rsidRPr="00042036" w:rsidRDefault="00EA2EAE" w:rsidP="00A13E1F">
            <w:pPr>
              <w:pStyle w:val="TAL"/>
              <w:rPr>
                <w:b/>
              </w:rPr>
            </w:pPr>
            <w:r w:rsidRPr="00042036">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3396FF7A" w14:textId="77777777" w:rsidR="00EA2EAE" w:rsidRPr="00042036" w:rsidRDefault="00EA2EAE" w:rsidP="00A13E1F">
            <w:pPr>
              <w:pStyle w:val="TAC"/>
              <w:rPr>
                <w:rFonts w:eastAsia="Batang"/>
                <w:b/>
              </w:rPr>
            </w:pPr>
            <w:r w:rsidRPr="00042036">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42D3AA69" w14:textId="77777777" w:rsidR="00EA2EAE" w:rsidRPr="00042036"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4D3D55BC" w14:textId="77777777" w:rsidR="00EA2EAE" w:rsidRPr="00042036" w:rsidRDefault="00EA2EAE" w:rsidP="00A13E1F">
            <w:pPr>
              <w:pStyle w:val="TAC"/>
              <w:rPr>
                <w:b/>
              </w:rPr>
            </w:pPr>
            <w:r w:rsidRPr="00042036">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450EF419" w14:textId="77777777" w:rsidR="00EA2EAE" w:rsidRPr="00042036"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B74503" w14:textId="77777777" w:rsidR="00EA2EAE" w:rsidRPr="00042036" w:rsidRDefault="00EA2EAE" w:rsidP="00A13E1F">
            <w:pPr>
              <w:pStyle w:val="TAC"/>
              <w:rPr>
                <w:b/>
              </w:rPr>
            </w:pPr>
            <w:r w:rsidRPr="00042036">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F6D71" w14:textId="77777777" w:rsidR="00EA2EAE" w:rsidRPr="00042036" w:rsidRDefault="00EA2EAE" w:rsidP="00A13E1F">
            <w:pPr>
              <w:pStyle w:val="TAC"/>
              <w:rPr>
                <w:b/>
              </w:rPr>
            </w:pPr>
          </w:p>
        </w:tc>
      </w:tr>
      <w:tr w:rsidR="00EA2EAE" w:rsidRPr="00042036" w14:paraId="6C851D9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0FA21C" w14:textId="77777777" w:rsidR="00EA2EAE" w:rsidRPr="00042036" w:rsidRDefault="00EA2EAE" w:rsidP="00A13E1F">
            <w:pPr>
              <w:pStyle w:val="TAL"/>
            </w:pPr>
            <w:r w:rsidRPr="00042036">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7CADB39"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2C48E563"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94CBFA" w14:textId="77777777" w:rsidR="00EA2EAE" w:rsidRPr="00042036" w:rsidRDefault="00EA2EAE" w:rsidP="00A13E1F">
            <w:pPr>
              <w:pStyle w:val="TAC"/>
            </w:pPr>
            <w:r w:rsidRPr="00042036">
              <w:t>Time Stamp</w:t>
            </w:r>
          </w:p>
          <w:p w14:paraId="7E61F475" w14:textId="77777777" w:rsidR="00EA2EAE" w:rsidRPr="00042036" w:rsidRDefault="00EA2EAE" w:rsidP="00A13E1F">
            <w:pPr>
              <w:pStyle w:val="TAC"/>
            </w:pPr>
            <w:r w:rsidRPr="00042036">
              <w:t>9.3.1.75</w:t>
            </w:r>
          </w:p>
        </w:tc>
        <w:tc>
          <w:tcPr>
            <w:tcW w:w="1758" w:type="dxa"/>
            <w:tcBorders>
              <w:top w:val="single" w:sz="4" w:space="0" w:color="auto"/>
              <w:left w:val="single" w:sz="4" w:space="0" w:color="auto"/>
              <w:bottom w:val="single" w:sz="4" w:space="0" w:color="auto"/>
              <w:right w:val="single" w:sz="4" w:space="0" w:color="auto"/>
            </w:tcBorders>
            <w:hideMark/>
          </w:tcPr>
          <w:p w14:paraId="0EEC2704" w14:textId="77777777" w:rsidR="00EA2EAE" w:rsidRPr="00042036" w:rsidRDefault="00EA2EAE" w:rsidP="00A13E1F">
            <w:pPr>
              <w:pStyle w:val="TAC"/>
            </w:pPr>
            <w:r w:rsidRPr="00042036">
              <w:rPr>
                <w:rFonts w:cs="Arial"/>
                <w:snapToGrid w:val="0"/>
              </w:rPr>
              <w:t>Indicates the UTC time when the location information was generated</w:t>
            </w:r>
            <w:r w:rsidRPr="00042036">
              <w:t>.</w:t>
            </w:r>
          </w:p>
        </w:tc>
        <w:tc>
          <w:tcPr>
            <w:tcW w:w="1078" w:type="dxa"/>
            <w:tcBorders>
              <w:top w:val="single" w:sz="4" w:space="0" w:color="auto"/>
              <w:left w:val="single" w:sz="4" w:space="0" w:color="auto"/>
              <w:bottom w:val="single" w:sz="4" w:space="0" w:color="auto"/>
              <w:right w:val="single" w:sz="4" w:space="0" w:color="auto"/>
            </w:tcBorders>
            <w:hideMark/>
          </w:tcPr>
          <w:p w14:paraId="14A17755"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116BB82C" w14:textId="77777777" w:rsidR="00EA2EAE" w:rsidRPr="00042036" w:rsidRDefault="00EA2EAE" w:rsidP="00A13E1F">
            <w:pPr>
              <w:pStyle w:val="TAC"/>
            </w:pPr>
          </w:p>
        </w:tc>
      </w:tr>
      <w:tr w:rsidR="00EA2EAE" w:rsidRPr="00042036" w14:paraId="472D8E6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9CE01A0" w14:textId="77777777" w:rsidR="00EA2EAE" w:rsidRPr="00042036" w:rsidRDefault="00EA2EAE" w:rsidP="00A13E1F">
            <w:pPr>
              <w:pStyle w:val="TAL"/>
            </w:pPr>
            <w:r w:rsidRPr="00042036">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F213F0C"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397CAD17"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F091D66" w14:textId="77777777" w:rsidR="00EA2EAE" w:rsidRPr="00042036" w:rsidRDefault="00EA2EAE" w:rsidP="00A13E1F">
            <w:pPr>
              <w:pStyle w:val="TAC"/>
            </w:pPr>
            <w:r w:rsidRPr="00042036">
              <w:t>NG-RAN CGI</w:t>
            </w:r>
          </w:p>
          <w:p w14:paraId="1BB9CE4A" w14:textId="77777777" w:rsidR="00EA2EAE" w:rsidRPr="00042036" w:rsidRDefault="00EA2EAE" w:rsidP="00A13E1F">
            <w:pPr>
              <w:pStyle w:val="TAC"/>
            </w:pPr>
            <w:r w:rsidRPr="00042036">
              <w:t>9.3.1.73</w:t>
            </w:r>
          </w:p>
        </w:tc>
        <w:tc>
          <w:tcPr>
            <w:tcW w:w="1758" w:type="dxa"/>
            <w:tcBorders>
              <w:top w:val="single" w:sz="4" w:space="0" w:color="auto"/>
              <w:left w:val="single" w:sz="4" w:space="0" w:color="auto"/>
              <w:bottom w:val="single" w:sz="4" w:space="0" w:color="auto"/>
              <w:right w:val="single" w:sz="4" w:space="0" w:color="auto"/>
            </w:tcBorders>
          </w:tcPr>
          <w:p w14:paraId="422BA6A7"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FA5303C" w14:textId="77777777" w:rsidR="00EA2EAE" w:rsidRPr="00042036" w:rsidRDefault="00EA2EAE" w:rsidP="00A13E1F">
            <w:pPr>
              <w:pStyle w:val="TAC"/>
            </w:pPr>
            <w:r w:rsidRPr="00042036">
              <w:t>YES</w:t>
            </w:r>
          </w:p>
        </w:tc>
        <w:tc>
          <w:tcPr>
            <w:tcW w:w="1078" w:type="dxa"/>
            <w:tcBorders>
              <w:top w:val="single" w:sz="4" w:space="0" w:color="auto"/>
              <w:left w:val="single" w:sz="4" w:space="0" w:color="auto"/>
              <w:bottom w:val="single" w:sz="4" w:space="0" w:color="auto"/>
              <w:right w:val="single" w:sz="4" w:space="0" w:color="auto"/>
            </w:tcBorders>
            <w:hideMark/>
          </w:tcPr>
          <w:p w14:paraId="1F381FED" w14:textId="77777777" w:rsidR="00EA2EAE" w:rsidRPr="00042036" w:rsidRDefault="00EA2EAE" w:rsidP="00A13E1F">
            <w:pPr>
              <w:pStyle w:val="TAC"/>
            </w:pPr>
            <w:r w:rsidRPr="00042036">
              <w:t>ignore</w:t>
            </w:r>
          </w:p>
        </w:tc>
      </w:tr>
      <w:tr w:rsidR="00EA2EAE" w:rsidRPr="00042036" w14:paraId="3355C34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BDE8CE" w14:textId="77777777" w:rsidR="00EA2EAE" w:rsidRPr="00042036" w:rsidRDefault="00EA2EAE" w:rsidP="00A13E1F">
            <w:pPr>
              <w:pStyle w:val="TAL"/>
            </w:pPr>
            <w:r w:rsidRPr="00042036">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4598EE51"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16FB7E35"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925767E"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3D3FA54D"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B55988"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1389916" w14:textId="77777777" w:rsidR="00EA2EAE" w:rsidRPr="00042036" w:rsidRDefault="00EA2EAE" w:rsidP="00A13E1F">
            <w:pPr>
              <w:pStyle w:val="TAC"/>
            </w:pPr>
          </w:p>
        </w:tc>
      </w:tr>
      <w:tr w:rsidR="00EA2EAE" w:rsidRPr="00042036" w14:paraId="1D73F16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206F" w14:textId="77777777" w:rsidR="00EA2EAE" w:rsidRPr="00042036" w:rsidRDefault="00EA2EAE" w:rsidP="00A13E1F">
            <w:pPr>
              <w:pStyle w:val="TAL"/>
              <w:rPr>
                <w:rFonts w:eastAsia="MS Mincho"/>
              </w:rPr>
            </w:pPr>
            <w:r w:rsidRPr="00042036">
              <w:t>&gt;&gt;NR CGI</w:t>
            </w:r>
          </w:p>
        </w:tc>
        <w:tc>
          <w:tcPr>
            <w:tcW w:w="1021" w:type="dxa"/>
            <w:tcBorders>
              <w:top w:val="single" w:sz="4" w:space="0" w:color="auto"/>
              <w:left w:val="single" w:sz="4" w:space="0" w:color="auto"/>
              <w:bottom w:val="single" w:sz="4" w:space="0" w:color="auto"/>
              <w:right w:val="single" w:sz="4" w:space="0" w:color="auto"/>
            </w:tcBorders>
            <w:hideMark/>
          </w:tcPr>
          <w:p w14:paraId="2A133CC2" w14:textId="77777777" w:rsidR="00EA2EAE" w:rsidRPr="00042036" w:rsidRDefault="00EA2EAE" w:rsidP="00A13E1F">
            <w:pPr>
              <w:pStyle w:val="TAC"/>
              <w:rPr>
                <w:rFonts w:eastAsia="Batang"/>
              </w:rPr>
            </w:pPr>
            <w:r w:rsidRPr="00042036">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3F0EB0D3"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1A25A08" w14:textId="77777777" w:rsidR="00EA2EAE" w:rsidRPr="00042036" w:rsidRDefault="00EA2EAE" w:rsidP="00A13E1F">
            <w:pPr>
              <w:pStyle w:val="TAC"/>
            </w:pPr>
            <w:r w:rsidRPr="00042036">
              <w:t>9.3.1.7</w:t>
            </w:r>
          </w:p>
        </w:tc>
        <w:tc>
          <w:tcPr>
            <w:tcW w:w="1758" w:type="dxa"/>
            <w:tcBorders>
              <w:top w:val="single" w:sz="4" w:space="0" w:color="auto"/>
              <w:left w:val="single" w:sz="4" w:space="0" w:color="auto"/>
              <w:bottom w:val="single" w:sz="4" w:space="0" w:color="auto"/>
              <w:right w:val="single" w:sz="4" w:space="0" w:color="auto"/>
            </w:tcBorders>
            <w:hideMark/>
          </w:tcPr>
          <w:p w14:paraId="3C64B468"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E69C8E7"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3B4D3EEE" w14:textId="77777777" w:rsidR="00EA2EAE" w:rsidRPr="00042036" w:rsidRDefault="00EA2EAE" w:rsidP="00A13E1F">
            <w:pPr>
              <w:pStyle w:val="TAC"/>
            </w:pPr>
          </w:p>
        </w:tc>
      </w:tr>
      <w:tr w:rsidR="00EA2EAE" w:rsidRPr="00042036" w14:paraId="088E1CD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0401A896" w14:textId="77777777" w:rsidR="00EA2EAE" w:rsidRPr="00042036" w:rsidRDefault="00EA2EAE" w:rsidP="00A13E1F">
            <w:pPr>
              <w:pStyle w:val="TAL"/>
              <w:rPr>
                <w:b/>
              </w:rPr>
            </w:pPr>
            <w:r w:rsidRPr="00042036">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4EAD28A1" w14:textId="77777777" w:rsidR="00EA2EAE" w:rsidRPr="00042036" w:rsidRDefault="00EA2EAE" w:rsidP="00A13E1F">
            <w:pPr>
              <w:pStyle w:val="TAC"/>
              <w:rPr>
                <w:rFonts w:eastAsia="Batang"/>
                <w:b/>
              </w:rPr>
            </w:pPr>
            <w:r w:rsidRPr="00042036">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3FC93C9" w14:textId="77777777" w:rsidR="00EA2EAE" w:rsidRPr="00042036"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BBE640D" w14:textId="77777777" w:rsidR="00EA2EAE" w:rsidRPr="00042036" w:rsidRDefault="00EA2EAE" w:rsidP="00A13E1F">
            <w:pPr>
              <w:pStyle w:val="TAC"/>
              <w:rPr>
                <w:b/>
              </w:rPr>
            </w:pPr>
            <w:r w:rsidRPr="00042036">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0211455B" w14:textId="77777777" w:rsidR="00EA2EAE" w:rsidRPr="00042036"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B9E66A2" w14:textId="77777777" w:rsidR="00EA2EAE" w:rsidRPr="00042036" w:rsidRDefault="00EA2EAE" w:rsidP="00A13E1F">
            <w:pPr>
              <w:pStyle w:val="TAC"/>
              <w:rPr>
                <w:b/>
              </w:rPr>
            </w:pPr>
            <w:r w:rsidRPr="00042036">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445FF" w14:textId="77777777" w:rsidR="00EA2EAE" w:rsidRPr="00042036" w:rsidRDefault="00EA2EAE" w:rsidP="00A13E1F">
            <w:pPr>
              <w:pStyle w:val="TAC"/>
              <w:rPr>
                <w:b/>
              </w:rPr>
            </w:pPr>
          </w:p>
        </w:tc>
      </w:tr>
      <w:tr w:rsidR="00EA2EAE" w:rsidRPr="00042036" w14:paraId="45E797C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EF4DF03" w14:textId="77777777" w:rsidR="00EA2EAE" w:rsidRPr="00042036" w:rsidRDefault="00EA2EAE" w:rsidP="00A13E1F">
            <w:pPr>
              <w:pStyle w:val="TAL"/>
            </w:pPr>
            <w:r w:rsidRPr="00042036">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31C4272"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0E2DC66A"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D21906D" w14:textId="77777777" w:rsidR="00EA2EAE" w:rsidRPr="00042036" w:rsidRDefault="00EA2EAE" w:rsidP="00A13E1F">
            <w:pPr>
              <w:pStyle w:val="TAC"/>
            </w:pPr>
            <w:r w:rsidRPr="00042036">
              <w:t>Time Stamp</w:t>
            </w:r>
          </w:p>
          <w:p w14:paraId="5BAE56C0" w14:textId="77777777" w:rsidR="00EA2EAE" w:rsidRPr="00042036" w:rsidRDefault="00EA2EAE" w:rsidP="00A13E1F">
            <w:pPr>
              <w:pStyle w:val="TAC"/>
            </w:pPr>
            <w:r w:rsidRPr="00042036">
              <w:t>9.3.1.75</w:t>
            </w:r>
          </w:p>
        </w:tc>
        <w:tc>
          <w:tcPr>
            <w:tcW w:w="1758" w:type="dxa"/>
            <w:tcBorders>
              <w:top w:val="single" w:sz="4" w:space="0" w:color="auto"/>
              <w:left w:val="single" w:sz="4" w:space="0" w:color="auto"/>
              <w:bottom w:val="single" w:sz="4" w:space="0" w:color="auto"/>
              <w:right w:val="single" w:sz="4" w:space="0" w:color="auto"/>
            </w:tcBorders>
            <w:hideMark/>
          </w:tcPr>
          <w:p w14:paraId="4A42E395" w14:textId="77777777" w:rsidR="00EA2EAE" w:rsidRPr="00042036" w:rsidRDefault="00EA2EAE" w:rsidP="00A13E1F">
            <w:pPr>
              <w:pStyle w:val="TAC"/>
            </w:pPr>
            <w:r w:rsidRPr="00042036">
              <w:rPr>
                <w:rFonts w:cs="Arial"/>
                <w:snapToGrid w:val="0"/>
              </w:rPr>
              <w:t>Indicates the UTC time when the location information was generated</w:t>
            </w:r>
            <w:r w:rsidRPr="00042036">
              <w:t>.</w:t>
            </w:r>
          </w:p>
        </w:tc>
        <w:tc>
          <w:tcPr>
            <w:tcW w:w="1078" w:type="dxa"/>
            <w:tcBorders>
              <w:top w:val="single" w:sz="4" w:space="0" w:color="auto"/>
              <w:left w:val="single" w:sz="4" w:space="0" w:color="auto"/>
              <w:bottom w:val="single" w:sz="4" w:space="0" w:color="auto"/>
              <w:right w:val="single" w:sz="4" w:space="0" w:color="auto"/>
            </w:tcBorders>
            <w:hideMark/>
          </w:tcPr>
          <w:p w14:paraId="0321B12F"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3E971AB0" w14:textId="77777777" w:rsidR="00EA2EAE" w:rsidRPr="00042036" w:rsidRDefault="00EA2EAE" w:rsidP="00A13E1F">
            <w:pPr>
              <w:pStyle w:val="TAC"/>
            </w:pPr>
          </w:p>
        </w:tc>
      </w:tr>
      <w:tr w:rsidR="00EA2EAE" w:rsidRPr="00042036" w14:paraId="2A10C3A4"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B65C7F" w14:textId="77777777" w:rsidR="00EA2EAE" w:rsidRPr="00042036" w:rsidRDefault="00EA2EAE" w:rsidP="00A13E1F">
            <w:pPr>
              <w:pStyle w:val="TAL"/>
            </w:pPr>
            <w:r w:rsidRPr="00042036">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4F075E9C"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68C564C8"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7B82BE3" w14:textId="77777777" w:rsidR="00EA2EAE" w:rsidRPr="00042036" w:rsidRDefault="00EA2EAE" w:rsidP="00A13E1F">
            <w:pPr>
              <w:pStyle w:val="TAC"/>
            </w:pPr>
            <w:r w:rsidRPr="00042036">
              <w:t>NG-RAN CGI</w:t>
            </w:r>
          </w:p>
          <w:p w14:paraId="6F789E7F" w14:textId="77777777" w:rsidR="00EA2EAE" w:rsidRPr="00042036" w:rsidRDefault="00EA2EAE" w:rsidP="00A13E1F">
            <w:pPr>
              <w:pStyle w:val="TAC"/>
            </w:pPr>
            <w:r w:rsidRPr="00042036">
              <w:t>9.3.1.73</w:t>
            </w:r>
          </w:p>
        </w:tc>
        <w:tc>
          <w:tcPr>
            <w:tcW w:w="1758" w:type="dxa"/>
            <w:tcBorders>
              <w:top w:val="single" w:sz="4" w:space="0" w:color="auto"/>
              <w:left w:val="single" w:sz="4" w:space="0" w:color="auto"/>
              <w:bottom w:val="single" w:sz="4" w:space="0" w:color="auto"/>
              <w:right w:val="single" w:sz="4" w:space="0" w:color="auto"/>
            </w:tcBorders>
          </w:tcPr>
          <w:p w14:paraId="016551DF"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2702827F" w14:textId="77777777" w:rsidR="00EA2EAE" w:rsidRPr="00042036" w:rsidRDefault="00EA2EAE" w:rsidP="00A13E1F">
            <w:pPr>
              <w:pStyle w:val="TAC"/>
            </w:pPr>
            <w:r w:rsidRPr="00042036">
              <w:t>YES</w:t>
            </w:r>
          </w:p>
        </w:tc>
        <w:tc>
          <w:tcPr>
            <w:tcW w:w="1078" w:type="dxa"/>
            <w:tcBorders>
              <w:top w:val="single" w:sz="4" w:space="0" w:color="auto"/>
              <w:left w:val="single" w:sz="4" w:space="0" w:color="auto"/>
              <w:bottom w:val="single" w:sz="4" w:space="0" w:color="auto"/>
              <w:right w:val="single" w:sz="4" w:space="0" w:color="auto"/>
            </w:tcBorders>
            <w:hideMark/>
          </w:tcPr>
          <w:p w14:paraId="26551B9B" w14:textId="77777777" w:rsidR="00EA2EAE" w:rsidRPr="00042036" w:rsidRDefault="00EA2EAE" w:rsidP="00A13E1F">
            <w:pPr>
              <w:pStyle w:val="TAC"/>
            </w:pPr>
            <w:r w:rsidRPr="00042036">
              <w:t>ignore</w:t>
            </w:r>
          </w:p>
        </w:tc>
      </w:tr>
    </w:tbl>
    <w:p w14:paraId="602E40DB" w14:textId="457F0C29" w:rsidR="00EA2EAE" w:rsidRPr="00042036" w:rsidRDefault="00EA2EAE" w:rsidP="003B60FA">
      <w:pPr>
        <w:pStyle w:val="FP"/>
      </w:pPr>
    </w:p>
    <w:p w14:paraId="697B04AF" w14:textId="1294F5BB" w:rsidR="00EA2EAE" w:rsidRPr="00042036" w:rsidRDefault="000365FE" w:rsidP="00E878F1">
      <w:pPr>
        <w:rPr>
          <w:b/>
          <w:bCs/>
          <w:lang w:eastAsia="ko-KR"/>
        </w:rPr>
      </w:pPr>
      <w:r w:rsidRPr="00042036">
        <w:rPr>
          <w:b/>
          <w:bCs/>
        </w:rPr>
        <w:t>T</w:t>
      </w:r>
      <w:r w:rsidR="00EA2EAE" w:rsidRPr="00042036">
        <w:rPr>
          <w:b/>
          <w:bCs/>
        </w:rPr>
        <w:t>o</w:t>
      </w:r>
      <w:r w:rsidRPr="00042036">
        <w:rPr>
          <w:b/>
          <w:bCs/>
        </w:rPr>
        <w:t>:</w:t>
      </w:r>
    </w:p>
    <w:p w14:paraId="2F6F9E1E" w14:textId="26F602D5" w:rsidR="00EA2EAE" w:rsidRPr="00042036" w:rsidRDefault="00EA2EAE" w:rsidP="00E878F1">
      <w:pPr>
        <w:rPr>
          <w:noProof/>
          <w:lang w:eastAsia="ja-JP"/>
        </w:rPr>
      </w:pPr>
      <w:r w:rsidRPr="00042036">
        <w:t>This IE is used to provide location information of the UE.</w:t>
      </w:r>
    </w:p>
    <w:p w14:paraId="22C644C1" w14:textId="2D94EABB" w:rsidR="00A13E1F" w:rsidRPr="00042036"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042036" w14:paraId="1D3E5AE8"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811B7FE" w14:textId="77777777" w:rsidR="00EA2EAE" w:rsidRPr="00042036" w:rsidRDefault="00EA2EAE" w:rsidP="00A13E1F">
            <w:pPr>
              <w:pStyle w:val="TAH"/>
            </w:pPr>
            <w:r w:rsidRPr="00042036">
              <w:t>IE/Group Name</w:t>
            </w:r>
          </w:p>
        </w:tc>
        <w:tc>
          <w:tcPr>
            <w:tcW w:w="1021" w:type="dxa"/>
            <w:tcBorders>
              <w:top w:val="single" w:sz="4" w:space="0" w:color="auto"/>
              <w:left w:val="single" w:sz="4" w:space="0" w:color="auto"/>
              <w:bottom w:val="single" w:sz="4" w:space="0" w:color="auto"/>
              <w:right w:val="single" w:sz="4" w:space="0" w:color="auto"/>
            </w:tcBorders>
            <w:hideMark/>
          </w:tcPr>
          <w:p w14:paraId="0ACC75FA" w14:textId="77777777" w:rsidR="00EA2EAE" w:rsidRPr="00042036" w:rsidRDefault="00EA2EAE" w:rsidP="00A13E1F">
            <w:pPr>
              <w:pStyle w:val="TAH"/>
            </w:pPr>
            <w:r w:rsidRPr="00042036">
              <w:t>Presence</w:t>
            </w:r>
          </w:p>
        </w:tc>
        <w:tc>
          <w:tcPr>
            <w:tcW w:w="1078" w:type="dxa"/>
            <w:tcBorders>
              <w:top w:val="single" w:sz="4" w:space="0" w:color="auto"/>
              <w:left w:val="single" w:sz="4" w:space="0" w:color="auto"/>
              <w:bottom w:val="single" w:sz="4" w:space="0" w:color="auto"/>
              <w:right w:val="single" w:sz="4" w:space="0" w:color="auto"/>
            </w:tcBorders>
            <w:hideMark/>
          </w:tcPr>
          <w:p w14:paraId="60D69E1B" w14:textId="77777777" w:rsidR="00EA2EAE" w:rsidRPr="00042036" w:rsidRDefault="00EA2EAE" w:rsidP="00A13E1F">
            <w:pPr>
              <w:pStyle w:val="TAH"/>
            </w:pPr>
            <w:r w:rsidRPr="00042036">
              <w:t>Range</w:t>
            </w:r>
          </w:p>
        </w:tc>
        <w:tc>
          <w:tcPr>
            <w:tcW w:w="1588" w:type="dxa"/>
            <w:tcBorders>
              <w:top w:val="single" w:sz="4" w:space="0" w:color="auto"/>
              <w:left w:val="single" w:sz="4" w:space="0" w:color="auto"/>
              <w:bottom w:val="single" w:sz="4" w:space="0" w:color="auto"/>
              <w:right w:val="single" w:sz="4" w:space="0" w:color="auto"/>
            </w:tcBorders>
            <w:hideMark/>
          </w:tcPr>
          <w:p w14:paraId="247C6B0B" w14:textId="77777777" w:rsidR="00EA2EAE" w:rsidRPr="00042036" w:rsidRDefault="00EA2EAE" w:rsidP="00A13E1F">
            <w:pPr>
              <w:pStyle w:val="TAH"/>
            </w:pPr>
            <w:r w:rsidRPr="00042036">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54235ACA" w14:textId="77777777" w:rsidR="00EA2EAE" w:rsidRPr="00042036" w:rsidRDefault="00EA2EAE" w:rsidP="00A13E1F">
            <w:pPr>
              <w:pStyle w:val="TAH"/>
            </w:pPr>
            <w:r w:rsidRPr="00042036">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5ED065" w14:textId="77777777" w:rsidR="00EA2EAE" w:rsidRPr="00042036" w:rsidRDefault="00EA2EAE" w:rsidP="00A13E1F">
            <w:pPr>
              <w:pStyle w:val="TAH"/>
            </w:pPr>
            <w:r w:rsidRPr="00042036">
              <w:t>Criticality</w:t>
            </w:r>
          </w:p>
        </w:tc>
        <w:tc>
          <w:tcPr>
            <w:tcW w:w="1078" w:type="dxa"/>
            <w:tcBorders>
              <w:top w:val="single" w:sz="4" w:space="0" w:color="auto"/>
              <w:left w:val="single" w:sz="4" w:space="0" w:color="auto"/>
              <w:bottom w:val="single" w:sz="4" w:space="0" w:color="auto"/>
              <w:right w:val="single" w:sz="4" w:space="0" w:color="auto"/>
            </w:tcBorders>
            <w:hideMark/>
          </w:tcPr>
          <w:p w14:paraId="2F6DAACE" w14:textId="77777777" w:rsidR="00EA2EAE" w:rsidRPr="00042036" w:rsidRDefault="00EA2EAE" w:rsidP="00A13E1F">
            <w:pPr>
              <w:pStyle w:val="TAH"/>
            </w:pPr>
            <w:r w:rsidRPr="00042036">
              <w:t>Assigned Criticality</w:t>
            </w:r>
          </w:p>
        </w:tc>
      </w:tr>
      <w:tr w:rsidR="00EA2EAE" w:rsidRPr="00042036" w14:paraId="11868BD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475A" w14:textId="77777777" w:rsidR="00EA2EAE" w:rsidRPr="00042036" w:rsidRDefault="00EA2EAE" w:rsidP="00A13E1F">
            <w:pPr>
              <w:pStyle w:val="TAL"/>
            </w:pPr>
            <w:r w:rsidRPr="00042036">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2FE83611" w14:textId="77777777" w:rsidR="00EA2EAE" w:rsidRPr="00042036" w:rsidRDefault="00EA2EAE" w:rsidP="00A13E1F">
            <w:pPr>
              <w:pStyle w:val="TAC"/>
            </w:pPr>
            <w:r w:rsidRPr="00042036">
              <w:t>M</w:t>
            </w:r>
          </w:p>
        </w:tc>
        <w:tc>
          <w:tcPr>
            <w:tcW w:w="1078" w:type="dxa"/>
            <w:tcBorders>
              <w:top w:val="single" w:sz="4" w:space="0" w:color="auto"/>
              <w:left w:val="single" w:sz="4" w:space="0" w:color="auto"/>
              <w:bottom w:val="single" w:sz="4" w:space="0" w:color="auto"/>
              <w:right w:val="single" w:sz="4" w:space="0" w:color="auto"/>
            </w:tcBorders>
            <w:hideMark/>
          </w:tcPr>
          <w:p w14:paraId="7A6EF314"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0D703C5B"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5C82CBA"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68A1DB"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48161092" w14:textId="77777777" w:rsidR="00EA2EAE" w:rsidRPr="00042036" w:rsidRDefault="00EA2EAE" w:rsidP="00A13E1F">
            <w:pPr>
              <w:pStyle w:val="TAC"/>
            </w:pPr>
          </w:p>
        </w:tc>
      </w:tr>
      <w:tr w:rsidR="00EA2EAE" w:rsidRPr="00042036" w14:paraId="54318555"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1B009BA" w14:textId="77777777" w:rsidR="00EA2EAE" w:rsidRPr="00042036" w:rsidRDefault="00EA2EAE" w:rsidP="00A13E1F">
            <w:pPr>
              <w:pStyle w:val="TAL"/>
              <w:rPr>
                <w:rFonts w:eastAsia="MS Mincho"/>
              </w:rPr>
            </w:pPr>
            <w:r w:rsidRPr="00042036">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0972151E" w14:textId="77777777" w:rsidR="00EA2EAE" w:rsidRPr="00042036"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78A0CCC7"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BDCE6ED"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7493FD04"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6C5E8A5F"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01EF4B89" w14:textId="77777777" w:rsidR="00EA2EAE" w:rsidRPr="00042036" w:rsidRDefault="00EA2EAE" w:rsidP="00A13E1F">
            <w:pPr>
              <w:pStyle w:val="TAC"/>
            </w:pPr>
          </w:p>
        </w:tc>
      </w:tr>
      <w:tr w:rsidR="00EA2EAE" w:rsidRPr="00042036" w14:paraId="70CC178A"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AD5016D" w14:textId="77777777" w:rsidR="00EA2EAE" w:rsidRPr="00042036" w:rsidRDefault="00EA2EAE" w:rsidP="00A13E1F">
            <w:pPr>
              <w:pStyle w:val="TAL"/>
              <w:rPr>
                <w:rFonts w:eastAsia="MS Mincho"/>
              </w:rPr>
            </w:pPr>
            <w:r w:rsidRPr="00042036">
              <w:t>&gt;&gt;E-UTRA CGI</w:t>
            </w:r>
          </w:p>
        </w:tc>
        <w:tc>
          <w:tcPr>
            <w:tcW w:w="1021" w:type="dxa"/>
            <w:tcBorders>
              <w:top w:val="single" w:sz="4" w:space="0" w:color="auto"/>
              <w:left w:val="single" w:sz="4" w:space="0" w:color="auto"/>
              <w:bottom w:val="single" w:sz="4" w:space="0" w:color="auto"/>
              <w:right w:val="single" w:sz="4" w:space="0" w:color="auto"/>
            </w:tcBorders>
            <w:hideMark/>
          </w:tcPr>
          <w:p w14:paraId="28A45A29" w14:textId="77777777" w:rsidR="00EA2EAE" w:rsidRPr="00042036" w:rsidRDefault="00EA2EAE" w:rsidP="00A13E1F">
            <w:pPr>
              <w:pStyle w:val="TAC"/>
              <w:rPr>
                <w:rFonts w:eastAsia="Batang"/>
              </w:rPr>
            </w:pPr>
            <w:r w:rsidRPr="00042036">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4423AD23"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7B5F42E" w14:textId="77777777" w:rsidR="00EA2EAE" w:rsidRPr="00042036" w:rsidRDefault="00EA2EAE" w:rsidP="00A13E1F">
            <w:pPr>
              <w:pStyle w:val="TAC"/>
            </w:pPr>
            <w:r w:rsidRPr="00042036">
              <w:t>9.3.1.9</w:t>
            </w:r>
          </w:p>
        </w:tc>
        <w:tc>
          <w:tcPr>
            <w:tcW w:w="1758" w:type="dxa"/>
            <w:tcBorders>
              <w:top w:val="single" w:sz="4" w:space="0" w:color="auto"/>
              <w:left w:val="single" w:sz="4" w:space="0" w:color="auto"/>
              <w:bottom w:val="single" w:sz="4" w:space="0" w:color="auto"/>
              <w:right w:val="single" w:sz="4" w:space="0" w:color="auto"/>
            </w:tcBorders>
            <w:hideMark/>
          </w:tcPr>
          <w:p w14:paraId="0A6541BC"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69978589"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74EADA78" w14:textId="77777777" w:rsidR="00EA2EAE" w:rsidRPr="00042036" w:rsidRDefault="00EA2EAE" w:rsidP="00A13E1F">
            <w:pPr>
              <w:pStyle w:val="TAC"/>
            </w:pPr>
          </w:p>
        </w:tc>
      </w:tr>
      <w:tr w:rsidR="00EA2EAE" w:rsidRPr="00042036" w14:paraId="127131C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60B00357" w14:textId="77777777" w:rsidR="00EA2EAE" w:rsidRPr="00042036" w:rsidRDefault="00EA2EAE" w:rsidP="00A13E1F">
            <w:pPr>
              <w:pStyle w:val="TAL"/>
              <w:rPr>
                <w:b/>
              </w:rPr>
            </w:pPr>
            <w:r w:rsidRPr="00042036">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5B7D0455" w14:textId="77777777" w:rsidR="00EA2EAE" w:rsidRPr="00042036" w:rsidRDefault="00EA2EAE" w:rsidP="00A13E1F">
            <w:pPr>
              <w:pStyle w:val="TAC"/>
              <w:rPr>
                <w:rFonts w:eastAsia="Batang"/>
                <w:b/>
              </w:rPr>
            </w:pPr>
            <w:r w:rsidRPr="00042036">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61C2803" w14:textId="77777777" w:rsidR="00EA2EAE" w:rsidRPr="00042036"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137F3F3" w14:textId="77777777" w:rsidR="00EA2EAE" w:rsidRPr="00042036" w:rsidRDefault="00EA2EAE" w:rsidP="00A13E1F">
            <w:pPr>
              <w:pStyle w:val="TAC"/>
              <w:rPr>
                <w:b/>
              </w:rPr>
            </w:pPr>
            <w:r w:rsidRPr="00042036">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3A968A98" w14:textId="77777777" w:rsidR="00EA2EAE" w:rsidRPr="00042036"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3C4FB07A" w14:textId="77777777" w:rsidR="00EA2EAE" w:rsidRPr="00042036" w:rsidRDefault="00EA2EAE" w:rsidP="00A13E1F">
            <w:pPr>
              <w:pStyle w:val="TAC"/>
              <w:rPr>
                <w:b/>
              </w:rPr>
            </w:pPr>
            <w:r w:rsidRPr="00042036">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8320831" w14:textId="77777777" w:rsidR="00EA2EAE" w:rsidRPr="00042036" w:rsidRDefault="00EA2EAE" w:rsidP="00A13E1F">
            <w:pPr>
              <w:pStyle w:val="TAC"/>
              <w:rPr>
                <w:b/>
              </w:rPr>
            </w:pPr>
          </w:p>
        </w:tc>
      </w:tr>
      <w:tr w:rsidR="00EA2EAE" w:rsidRPr="00042036" w14:paraId="4A146AD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B8F109C" w14:textId="77777777" w:rsidR="00EA2EAE" w:rsidRPr="00042036" w:rsidRDefault="00EA2EAE" w:rsidP="00A13E1F">
            <w:pPr>
              <w:pStyle w:val="TAL"/>
            </w:pPr>
            <w:r w:rsidRPr="00042036">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5A7CF36F"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0693BD19"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6CCA1E67" w14:textId="77777777" w:rsidR="00EA2EAE" w:rsidRPr="00042036" w:rsidRDefault="00EA2EAE" w:rsidP="00A13E1F">
            <w:pPr>
              <w:pStyle w:val="TAC"/>
            </w:pPr>
            <w:r w:rsidRPr="00042036">
              <w:t>Time Stamp</w:t>
            </w:r>
          </w:p>
          <w:p w14:paraId="20FD49B5" w14:textId="77777777" w:rsidR="00EA2EAE" w:rsidRPr="00042036" w:rsidRDefault="00EA2EAE" w:rsidP="00A13E1F">
            <w:pPr>
              <w:pStyle w:val="TAC"/>
            </w:pPr>
            <w:r w:rsidRPr="00042036">
              <w:t>9.3.1.75</w:t>
            </w:r>
          </w:p>
        </w:tc>
        <w:tc>
          <w:tcPr>
            <w:tcW w:w="1758" w:type="dxa"/>
            <w:tcBorders>
              <w:top w:val="single" w:sz="4" w:space="0" w:color="auto"/>
              <w:left w:val="single" w:sz="4" w:space="0" w:color="auto"/>
              <w:bottom w:val="single" w:sz="4" w:space="0" w:color="auto"/>
              <w:right w:val="single" w:sz="4" w:space="0" w:color="auto"/>
            </w:tcBorders>
            <w:hideMark/>
          </w:tcPr>
          <w:p w14:paraId="30017AFF" w14:textId="77777777" w:rsidR="00EA2EAE" w:rsidRPr="00042036" w:rsidRDefault="00EA2EAE" w:rsidP="00A13E1F">
            <w:pPr>
              <w:pStyle w:val="TAC"/>
            </w:pPr>
            <w:r w:rsidRPr="00042036">
              <w:rPr>
                <w:rFonts w:cs="Arial"/>
                <w:snapToGrid w:val="0"/>
              </w:rPr>
              <w:t>Indicates the UTC time when the location information was generated</w:t>
            </w:r>
            <w:r w:rsidRPr="00042036">
              <w:t>.</w:t>
            </w:r>
          </w:p>
        </w:tc>
        <w:tc>
          <w:tcPr>
            <w:tcW w:w="1078" w:type="dxa"/>
            <w:tcBorders>
              <w:top w:val="single" w:sz="4" w:space="0" w:color="auto"/>
              <w:left w:val="single" w:sz="4" w:space="0" w:color="auto"/>
              <w:bottom w:val="single" w:sz="4" w:space="0" w:color="auto"/>
              <w:right w:val="single" w:sz="4" w:space="0" w:color="auto"/>
            </w:tcBorders>
            <w:hideMark/>
          </w:tcPr>
          <w:p w14:paraId="43D86519"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5FAB4F77" w14:textId="77777777" w:rsidR="00EA2EAE" w:rsidRPr="00042036" w:rsidRDefault="00EA2EAE" w:rsidP="00A13E1F">
            <w:pPr>
              <w:pStyle w:val="TAC"/>
            </w:pPr>
          </w:p>
        </w:tc>
      </w:tr>
      <w:tr w:rsidR="00EA2EAE" w:rsidRPr="00042036" w14:paraId="66735DC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C536F15" w14:textId="77777777" w:rsidR="00EA2EAE" w:rsidRPr="00042036" w:rsidRDefault="00EA2EAE" w:rsidP="00A13E1F">
            <w:pPr>
              <w:pStyle w:val="TAL"/>
            </w:pPr>
            <w:r w:rsidRPr="00042036">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7D93C36"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63E7DDAC"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1300BA4" w14:textId="77777777" w:rsidR="00EA2EAE" w:rsidRPr="00042036" w:rsidRDefault="00EA2EAE" w:rsidP="00A13E1F">
            <w:pPr>
              <w:pStyle w:val="TAC"/>
            </w:pPr>
            <w:r w:rsidRPr="00042036">
              <w:t>NG-RAN CGI</w:t>
            </w:r>
          </w:p>
          <w:p w14:paraId="3B3B6B98" w14:textId="77777777" w:rsidR="00EA2EAE" w:rsidRPr="00042036" w:rsidRDefault="00EA2EAE" w:rsidP="00A13E1F">
            <w:pPr>
              <w:pStyle w:val="TAC"/>
            </w:pPr>
            <w:r w:rsidRPr="00042036">
              <w:t>9.3.1.73</w:t>
            </w:r>
          </w:p>
        </w:tc>
        <w:tc>
          <w:tcPr>
            <w:tcW w:w="1758" w:type="dxa"/>
            <w:tcBorders>
              <w:top w:val="single" w:sz="4" w:space="0" w:color="auto"/>
              <w:left w:val="single" w:sz="4" w:space="0" w:color="auto"/>
              <w:bottom w:val="single" w:sz="4" w:space="0" w:color="auto"/>
              <w:right w:val="single" w:sz="4" w:space="0" w:color="auto"/>
            </w:tcBorders>
          </w:tcPr>
          <w:p w14:paraId="719B77F6"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4561F16" w14:textId="77777777" w:rsidR="00EA2EAE" w:rsidRPr="00042036" w:rsidRDefault="00EA2EAE" w:rsidP="00A13E1F">
            <w:pPr>
              <w:pStyle w:val="TAC"/>
            </w:pPr>
            <w:r w:rsidRPr="00042036">
              <w:t>YES</w:t>
            </w:r>
          </w:p>
        </w:tc>
        <w:tc>
          <w:tcPr>
            <w:tcW w:w="1078" w:type="dxa"/>
            <w:tcBorders>
              <w:top w:val="single" w:sz="4" w:space="0" w:color="auto"/>
              <w:left w:val="single" w:sz="4" w:space="0" w:color="auto"/>
              <w:bottom w:val="single" w:sz="4" w:space="0" w:color="auto"/>
              <w:right w:val="single" w:sz="4" w:space="0" w:color="auto"/>
            </w:tcBorders>
            <w:hideMark/>
          </w:tcPr>
          <w:p w14:paraId="26F37F9C" w14:textId="77777777" w:rsidR="00EA2EAE" w:rsidRPr="00042036" w:rsidRDefault="00EA2EAE" w:rsidP="00A13E1F">
            <w:pPr>
              <w:pStyle w:val="TAC"/>
            </w:pPr>
            <w:r w:rsidRPr="00042036">
              <w:t>ignore</w:t>
            </w:r>
          </w:p>
        </w:tc>
      </w:tr>
      <w:tr w:rsidR="00EA2EAE" w:rsidRPr="00042036" w14:paraId="4384CD47"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2E2BBBE" w14:textId="77777777" w:rsidR="00EA2EAE" w:rsidRPr="00042036" w:rsidRDefault="00EA2EAE" w:rsidP="00A13E1F">
            <w:pPr>
              <w:pStyle w:val="TAL"/>
            </w:pPr>
            <w:r w:rsidRPr="00042036">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7F49574A"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3BA6A80C"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899913"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50C210AB"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00654C0"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EE216A" w14:textId="77777777" w:rsidR="00EA2EAE" w:rsidRPr="00042036" w:rsidRDefault="00EA2EAE" w:rsidP="00A13E1F">
            <w:pPr>
              <w:pStyle w:val="TAC"/>
            </w:pPr>
          </w:p>
        </w:tc>
      </w:tr>
      <w:tr w:rsidR="00EA2EAE" w:rsidRPr="00042036" w14:paraId="759FE25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58C3FA9A" w14:textId="77777777" w:rsidR="00EA2EAE" w:rsidRPr="00042036" w:rsidRDefault="00EA2EAE" w:rsidP="00A13E1F">
            <w:pPr>
              <w:pStyle w:val="TAL"/>
              <w:rPr>
                <w:rFonts w:eastAsia="MS Mincho"/>
              </w:rPr>
            </w:pPr>
            <w:r w:rsidRPr="00042036">
              <w:t>&gt;&gt;NR CGI</w:t>
            </w:r>
          </w:p>
        </w:tc>
        <w:tc>
          <w:tcPr>
            <w:tcW w:w="1021" w:type="dxa"/>
            <w:tcBorders>
              <w:top w:val="single" w:sz="4" w:space="0" w:color="auto"/>
              <w:left w:val="single" w:sz="4" w:space="0" w:color="auto"/>
              <w:bottom w:val="single" w:sz="4" w:space="0" w:color="auto"/>
              <w:right w:val="single" w:sz="4" w:space="0" w:color="auto"/>
            </w:tcBorders>
            <w:hideMark/>
          </w:tcPr>
          <w:p w14:paraId="7171CFAB" w14:textId="77777777" w:rsidR="00EA2EAE" w:rsidRPr="00042036" w:rsidRDefault="00EA2EAE" w:rsidP="00A13E1F">
            <w:pPr>
              <w:pStyle w:val="TAC"/>
              <w:rPr>
                <w:rFonts w:eastAsia="Batang"/>
              </w:rPr>
            </w:pPr>
            <w:r w:rsidRPr="00042036">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3638B846"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90237A9" w14:textId="77777777" w:rsidR="00EA2EAE" w:rsidRPr="00042036" w:rsidRDefault="00EA2EAE" w:rsidP="00A13E1F">
            <w:pPr>
              <w:pStyle w:val="TAC"/>
            </w:pPr>
            <w:r w:rsidRPr="00042036">
              <w:t>9.3.1.7</w:t>
            </w:r>
          </w:p>
        </w:tc>
        <w:tc>
          <w:tcPr>
            <w:tcW w:w="1758" w:type="dxa"/>
            <w:tcBorders>
              <w:top w:val="single" w:sz="4" w:space="0" w:color="auto"/>
              <w:left w:val="single" w:sz="4" w:space="0" w:color="auto"/>
              <w:bottom w:val="single" w:sz="4" w:space="0" w:color="auto"/>
              <w:right w:val="single" w:sz="4" w:space="0" w:color="auto"/>
            </w:tcBorders>
            <w:hideMark/>
          </w:tcPr>
          <w:p w14:paraId="251E2D41"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1BAEECF"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4B6826A8" w14:textId="77777777" w:rsidR="00EA2EAE" w:rsidRPr="00042036" w:rsidRDefault="00EA2EAE" w:rsidP="00A13E1F">
            <w:pPr>
              <w:pStyle w:val="TAC"/>
            </w:pPr>
          </w:p>
        </w:tc>
      </w:tr>
      <w:tr w:rsidR="00EA2EAE" w:rsidRPr="00042036" w14:paraId="5D2DE096"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1BBA968" w14:textId="77777777" w:rsidR="00EA2EAE" w:rsidRPr="00042036" w:rsidRDefault="00EA2EAE" w:rsidP="00A13E1F">
            <w:pPr>
              <w:pStyle w:val="TAL"/>
              <w:rPr>
                <w:b/>
              </w:rPr>
            </w:pPr>
            <w:r w:rsidRPr="00042036">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675EC76E" w14:textId="77777777" w:rsidR="00EA2EAE" w:rsidRPr="00042036" w:rsidRDefault="00EA2EAE" w:rsidP="00A13E1F">
            <w:pPr>
              <w:pStyle w:val="TAC"/>
              <w:rPr>
                <w:rFonts w:eastAsia="Batang"/>
                <w:b/>
              </w:rPr>
            </w:pPr>
            <w:r w:rsidRPr="00042036">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A15C032" w14:textId="77777777" w:rsidR="00EA2EAE" w:rsidRPr="00042036"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F7B13F4" w14:textId="77777777" w:rsidR="00EA2EAE" w:rsidRPr="00042036" w:rsidRDefault="00EA2EAE" w:rsidP="00A13E1F">
            <w:pPr>
              <w:pStyle w:val="TAC"/>
              <w:rPr>
                <w:b/>
              </w:rPr>
            </w:pPr>
            <w:r w:rsidRPr="00042036">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5FB97704" w14:textId="77777777" w:rsidR="00EA2EAE" w:rsidRPr="00042036"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17CC90" w14:textId="77777777" w:rsidR="00EA2EAE" w:rsidRPr="00042036" w:rsidRDefault="00EA2EAE" w:rsidP="00A13E1F">
            <w:pPr>
              <w:pStyle w:val="TAC"/>
              <w:rPr>
                <w:b/>
              </w:rPr>
            </w:pPr>
            <w:r w:rsidRPr="00042036">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10F90AB" w14:textId="77777777" w:rsidR="00EA2EAE" w:rsidRPr="00042036" w:rsidRDefault="00EA2EAE" w:rsidP="00A13E1F">
            <w:pPr>
              <w:pStyle w:val="TAC"/>
              <w:rPr>
                <w:b/>
              </w:rPr>
            </w:pPr>
          </w:p>
        </w:tc>
      </w:tr>
      <w:tr w:rsidR="00EA2EAE" w:rsidRPr="00042036" w14:paraId="16C1395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40DCCFC" w14:textId="77777777" w:rsidR="00EA2EAE" w:rsidRPr="00042036" w:rsidRDefault="00EA2EAE" w:rsidP="00A13E1F">
            <w:pPr>
              <w:pStyle w:val="TAL"/>
            </w:pPr>
            <w:r w:rsidRPr="00042036">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607DA800"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4FA2FAA4"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A763BF9" w14:textId="77777777" w:rsidR="00EA2EAE" w:rsidRPr="00042036" w:rsidRDefault="00EA2EAE" w:rsidP="00A13E1F">
            <w:pPr>
              <w:pStyle w:val="TAC"/>
            </w:pPr>
            <w:r w:rsidRPr="00042036">
              <w:t>Time Stamp</w:t>
            </w:r>
          </w:p>
          <w:p w14:paraId="64E7837D" w14:textId="77777777" w:rsidR="00EA2EAE" w:rsidRPr="00042036" w:rsidRDefault="00EA2EAE" w:rsidP="00A13E1F">
            <w:pPr>
              <w:pStyle w:val="TAC"/>
            </w:pPr>
            <w:r w:rsidRPr="00042036">
              <w:t>9.3.1.75</w:t>
            </w:r>
          </w:p>
        </w:tc>
        <w:tc>
          <w:tcPr>
            <w:tcW w:w="1758" w:type="dxa"/>
            <w:tcBorders>
              <w:top w:val="single" w:sz="4" w:space="0" w:color="auto"/>
              <w:left w:val="single" w:sz="4" w:space="0" w:color="auto"/>
              <w:bottom w:val="single" w:sz="4" w:space="0" w:color="auto"/>
              <w:right w:val="single" w:sz="4" w:space="0" w:color="auto"/>
            </w:tcBorders>
            <w:hideMark/>
          </w:tcPr>
          <w:p w14:paraId="20AC4FEB" w14:textId="77777777" w:rsidR="00EA2EAE" w:rsidRPr="00042036" w:rsidRDefault="00EA2EAE" w:rsidP="00A13E1F">
            <w:pPr>
              <w:pStyle w:val="TAC"/>
            </w:pPr>
            <w:r w:rsidRPr="00042036">
              <w:rPr>
                <w:rFonts w:cs="Arial"/>
                <w:snapToGrid w:val="0"/>
              </w:rPr>
              <w:t>Indicates the UTC time when the location information was generated</w:t>
            </w:r>
            <w:r w:rsidRPr="00042036">
              <w:t>.</w:t>
            </w:r>
          </w:p>
        </w:tc>
        <w:tc>
          <w:tcPr>
            <w:tcW w:w="1078" w:type="dxa"/>
            <w:tcBorders>
              <w:top w:val="single" w:sz="4" w:space="0" w:color="auto"/>
              <w:left w:val="single" w:sz="4" w:space="0" w:color="auto"/>
              <w:bottom w:val="single" w:sz="4" w:space="0" w:color="auto"/>
              <w:right w:val="single" w:sz="4" w:space="0" w:color="auto"/>
            </w:tcBorders>
            <w:hideMark/>
          </w:tcPr>
          <w:p w14:paraId="0D82A75E"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685B6F14" w14:textId="77777777" w:rsidR="00EA2EAE" w:rsidRPr="00042036" w:rsidRDefault="00EA2EAE" w:rsidP="00A13E1F">
            <w:pPr>
              <w:pStyle w:val="TAC"/>
            </w:pPr>
          </w:p>
        </w:tc>
      </w:tr>
      <w:tr w:rsidR="00EA2EAE" w:rsidRPr="00042036" w14:paraId="0C6888E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DC2A298" w14:textId="77777777" w:rsidR="00EA2EAE" w:rsidRPr="00042036" w:rsidRDefault="00EA2EAE" w:rsidP="00A13E1F">
            <w:pPr>
              <w:pStyle w:val="TAL"/>
            </w:pPr>
            <w:r w:rsidRPr="00042036">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EE453B8" w14:textId="77777777" w:rsidR="00EA2EAE" w:rsidRPr="00042036" w:rsidRDefault="00EA2EAE" w:rsidP="00A13E1F">
            <w:pPr>
              <w:pStyle w:val="TAC"/>
              <w:rPr>
                <w:rFonts w:eastAsia="Batang"/>
              </w:rPr>
            </w:pPr>
            <w:r w:rsidRPr="00042036">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186CA405"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1ADD1621" w14:textId="77777777" w:rsidR="00EA2EAE" w:rsidRPr="00042036" w:rsidRDefault="00EA2EAE" w:rsidP="00A13E1F">
            <w:pPr>
              <w:pStyle w:val="TAC"/>
            </w:pPr>
            <w:r w:rsidRPr="00042036">
              <w:t>NG-RAN CGI</w:t>
            </w:r>
          </w:p>
          <w:p w14:paraId="2EA6C050" w14:textId="77777777" w:rsidR="00EA2EAE" w:rsidRPr="00042036" w:rsidRDefault="00EA2EAE" w:rsidP="00A13E1F">
            <w:pPr>
              <w:pStyle w:val="TAC"/>
            </w:pPr>
            <w:r w:rsidRPr="00042036">
              <w:t>9.3.1.73</w:t>
            </w:r>
          </w:p>
        </w:tc>
        <w:tc>
          <w:tcPr>
            <w:tcW w:w="1758" w:type="dxa"/>
            <w:tcBorders>
              <w:top w:val="single" w:sz="4" w:space="0" w:color="auto"/>
              <w:left w:val="single" w:sz="4" w:space="0" w:color="auto"/>
              <w:bottom w:val="single" w:sz="4" w:space="0" w:color="auto"/>
              <w:right w:val="single" w:sz="4" w:space="0" w:color="auto"/>
            </w:tcBorders>
          </w:tcPr>
          <w:p w14:paraId="4E2C8C1C"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E080037" w14:textId="77777777" w:rsidR="00EA2EAE" w:rsidRPr="00042036" w:rsidRDefault="00EA2EAE" w:rsidP="00A13E1F">
            <w:pPr>
              <w:pStyle w:val="TAC"/>
            </w:pPr>
            <w:r w:rsidRPr="00042036">
              <w:t>YES</w:t>
            </w:r>
          </w:p>
        </w:tc>
        <w:tc>
          <w:tcPr>
            <w:tcW w:w="1078" w:type="dxa"/>
            <w:tcBorders>
              <w:top w:val="single" w:sz="4" w:space="0" w:color="auto"/>
              <w:left w:val="single" w:sz="4" w:space="0" w:color="auto"/>
              <w:bottom w:val="single" w:sz="4" w:space="0" w:color="auto"/>
              <w:right w:val="single" w:sz="4" w:space="0" w:color="auto"/>
            </w:tcBorders>
            <w:hideMark/>
          </w:tcPr>
          <w:p w14:paraId="33FD02FE" w14:textId="77777777" w:rsidR="00EA2EAE" w:rsidRPr="00042036" w:rsidRDefault="00EA2EAE" w:rsidP="00A13E1F">
            <w:pPr>
              <w:pStyle w:val="TAC"/>
            </w:pPr>
            <w:r w:rsidRPr="00042036">
              <w:t>ignore</w:t>
            </w:r>
          </w:p>
        </w:tc>
      </w:tr>
    </w:tbl>
    <w:p w14:paraId="79F1AA54" w14:textId="77777777" w:rsidR="00EA2EAE" w:rsidRPr="00042036" w:rsidRDefault="00EA2EAE" w:rsidP="003B60FA">
      <w:pPr>
        <w:pStyle w:val="FP"/>
      </w:pPr>
    </w:p>
    <w:p w14:paraId="47205E90" w14:textId="44C20B05" w:rsidR="00EA2EAE" w:rsidRPr="00042036" w:rsidRDefault="00EA2EAE" w:rsidP="00E878F1">
      <w:pPr>
        <w:rPr>
          <w:b/>
          <w:bCs/>
          <w:lang w:eastAsia="ko-KR"/>
        </w:rPr>
      </w:pPr>
      <w:r w:rsidRPr="00042036">
        <w:rPr>
          <w:b/>
          <w:bCs/>
        </w:rPr>
        <w:t>where the definition of TAI LIST can be like</w:t>
      </w:r>
      <w:r w:rsidR="000365FE" w:rsidRPr="00042036">
        <w:rPr>
          <w:b/>
          <w:bCs/>
        </w:rPr>
        <w:t>:</w:t>
      </w:r>
    </w:p>
    <w:p w14:paraId="3FD89281" w14:textId="77777777" w:rsidR="00EA2EAE" w:rsidRPr="00042036" w:rsidRDefault="00EA2EAE" w:rsidP="00E878F1">
      <w:pPr>
        <w:rPr>
          <w:lang w:eastAsia="ja-JP"/>
        </w:rPr>
      </w:pPr>
      <w:r w:rsidRPr="00042036">
        <w:lastRenderedPageBreak/>
        <w:t>TAI LIST</w:t>
      </w:r>
    </w:p>
    <w:p w14:paraId="727930AF" w14:textId="420CF83B" w:rsidR="00EA2EAE" w:rsidRPr="00042036" w:rsidRDefault="00EA2EAE" w:rsidP="00E878F1">
      <w:pPr>
        <w:rPr>
          <w:lang w:eastAsia="ja-JP"/>
        </w:rPr>
      </w:pPr>
      <w:r w:rsidRPr="00042036">
        <w:t>This IE indicates the list of TAIs broadcast by the NG RAN node and can be accessed by the UE.</w:t>
      </w:r>
    </w:p>
    <w:p w14:paraId="069BD15E" w14:textId="77777777" w:rsidR="00A13E1F" w:rsidRPr="00042036" w:rsidRDefault="00A13E1F" w:rsidP="00A13E1F">
      <w:pPr>
        <w:pStyle w:val="TH"/>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203"/>
        <w:gridCol w:w="970"/>
        <w:gridCol w:w="2660"/>
        <w:gridCol w:w="1421"/>
        <w:gridCol w:w="1350"/>
        <w:gridCol w:w="989"/>
        <w:gridCol w:w="1028"/>
      </w:tblGrid>
      <w:tr w:rsidR="00EA2EAE" w:rsidRPr="00042036" w14:paraId="1035B028"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4D90E7" w14:textId="77777777" w:rsidR="00EA2EAE" w:rsidRPr="00042036" w:rsidRDefault="00EA2EAE" w:rsidP="00A13E1F">
            <w:pPr>
              <w:pStyle w:val="TAH"/>
            </w:pPr>
            <w:r w:rsidRPr="00042036">
              <w:t>IE/Group Name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BCB3F9" w14:textId="77777777" w:rsidR="00EA2EAE" w:rsidRPr="00042036" w:rsidRDefault="00EA2EAE" w:rsidP="00A13E1F">
            <w:pPr>
              <w:pStyle w:val="TAH"/>
            </w:pPr>
            <w:r w:rsidRPr="00042036">
              <w:t>Presence</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51514B" w14:textId="77777777" w:rsidR="00EA2EAE" w:rsidRPr="00042036" w:rsidRDefault="00EA2EAE" w:rsidP="00A13E1F">
            <w:pPr>
              <w:pStyle w:val="TAH"/>
            </w:pPr>
            <w:r w:rsidRPr="00042036">
              <w:t>Range</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86B35" w14:textId="77777777" w:rsidR="00EA2EAE" w:rsidRPr="00042036" w:rsidRDefault="00EA2EAE" w:rsidP="00A13E1F">
            <w:pPr>
              <w:pStyle w:val="TAH"/>
            </w:pPr>
            <w:r w:rsidRPr="00042036">
              <w:t>IE type and reference</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25BC99" w14:textId="77777777" w:rsidR="00EA2EAE" w:rsidRPr="00042036" w:rsidRDefault="00EA2EAE" w:rsidP="00A13E1F">
            <w:pPr>
              <w:pStyle w:val="TAH"/>
            </w:pPr>
            <w:r w:rsidRPr="00042036">
              <w:t>Semantics description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C12C73" w14:textId="77777777" w:rsidR="00EA2EAE" w:rsidRPr="00042036" w:rsidRDefault="00EA2EAE" w:rsidP="00A13E1F">
            <w:pPr>
              <w:pStyle w:val="TAH"/>
            </w:pPr>
            <w:r w:rsidRPr="00042036">
              <w:t>Criticality</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D2FCB6" w14:textId="77777777" w:rsidR="00EA2EAE" w:rsidRPr="00042036" w:rsidRDefault="00EA2EAE" w:rsidP="00A13E1F">
            <w:pPr>
              <w:pStyle w:val="TAH"/>
            </w:pPr>
            <w:r w:rsidRPr="00042036">
              <w:t>Assigned Criticality</w:t>
            </w:r>
          </w:p>
        </w:tc>
      </w:tr>
      <w:tr w:rsidR="00EA2EAE" w:rsidRPr="00042036" w14:paraId="78C8291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B3A06E" w14:textId="77777777" w:rsidR="00EA2EAE" w:rsidRPr="00042036" w:rsidRDefault="00EA2EAE" w:rsidP="00A13E1F">
            <w:pPr>
              <w:pStyle w:val="TAL"/>
            </w:pPr>
            <w:r w:rsidRPr="00042036">
              <w:t>TAI Item</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1E9B1D" w14:textId="77777777" w:rsidR="00EA2EAE" w:rsidRPr="00042036" w:rsidRDefault="00EA2EAE" w:rsidP="00A13E1F">
            <w:pPr>
              <w:pStyle w:val="TAC"/>
            </w:pPr>
            <w:r w:rsidRPr="00042036">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318AD2" w14:textId="77777777" w:rsidR="00EA2EAE" w:rsidRPr="00042036" w:rsidRDefault="00EA2EAE" w:rsidP="00A13E1F">
            <w:pPr>
              <w:pStyle w:val="TAL"/>
            </w:pPr>
            <w:r w:rsidRPr="00042036">
              <w:rPr>
                <w:i/>
                <w:iCs/>
              </w:rPr>
              <w:t>1..&lt;maxnoofsupportedTACs&gt;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A74140" w14:textId="77777777" w:rsidR="00EA2EAE" w:rsidRPr="00042036" w:rsidRDefault="00EA2EAE" w:rsidP="00A13E1F">
            <w:pPr>
              <w:pStyle w:val="TAC"/>
            </w:pPr>
            <w:r w:rsidRPr="00042036">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7F1F79" w14:textId="77777777" w:rsidR="00EA2EAE" w:rsidRPr="00042036" w:rsidRDefault="00EA2EAE" w:rsidP="00A13E1F">
            <w:pPr>
              <w:pStyle w:val="TAC"/>
            </w:pPr>
            <w:r w:rsidRPr="00042036">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73C06" w14:textId="67B3AD53" w:rsidR="00EA2EAE" w:rsidRPr="00042036" w:rsidRDefault="000365F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F68E90" w14:textId="77777777" w:rsidR="00EA2EAE" w:rsidRPr="00042036" w:rsidRDefault="00EA2EAE" w:rsidP="00A13E1F">
            <w:pPr>
              <w:pStyle w:val="TAC"/>
            </w:pPr>
            <w:r w:rsidRPr="00042036">
              <w:t> </w:t>
            </w:r>
          </w:p>
        </w:tc>
      </w:tr>
      <w:tr w:rsidR="00EA2EAE" w:rsidRPr="00042036" w14:paraId="37E09370"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D3E15" w14:textId="77777777" w:rsidR="00EA2EAE" w:rsidRPr="00042036" w:rsidRDefault="00EA2EAE" w:rsidP="00A13E1F">
            <w:pPr>
              <w:pStyle w:val="TAL"/>
            </w:pPr>
            <w:r w:rsidRPr="00042036">
              <w:t>&gt;TAC</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A386AC" w14:textId="77777777" w:rsidR="00EA2EAE" w:rsidRPr="00042036" w:rsidRDefault="00EA2EAE" w:rsidP="00A13E1F">
            <w:pPr>
              <w:pStyle w:val="TAC"/>
            </w:pPr>
            <w:r w:rsidRPr="00042036">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721C33" w14:textId="77777777" w:rsidR="00EA2EAE" w:rsidRPr="00042036" w:rsidRDefault="00EA2EAE" w:rsidP="00A13E1F">
            <w:pPr>
              <w:pStyle w:val="TAL"/>
            </w:pPr>
            <w:r w:rsidRPr="00042036">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B08E58" w14:textId="77777777" w:rsidR="00EA2EAE" w:rsidRPr="00042036" w:rsidRDefault="00EA2EAE" w:rsidP="00A13E1F">
            <w:pPr>
              <w:pStyle w:val="TAC"/>
            </w:pPr>
            <w:r w:rsidRPr="00042036">
              <w:t>9.2.2.5</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519A30" w14:textId="77777777" w:rsidR="00EA2EAE" w:rsidRPr="00042036" w:rsidRDefault="00EA2EAE" w:rsidP="00A13E1F">
            <w:pPr>
              <w:pStyle w:val="TAC"/>
            </w:pPr>
            <w:r w:rsidRPr="00042036">
              <w:t>Broadcast TAC</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950392" w14:textId="5CECC5EA" w:rsidR="00EA2EAE" w:rsidRPr="00042036" w:rsidRDefault="000365F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6D39A" w14:textId="77777777" w:rsidR="00EA2EAE" w:rsidRPr="00042036" w:rsidRDefault="00EA2EAE" w:rsidP="00A13E1F">
            <w:pPr>
              <w:pStyle w:val="TAC"/>
            </w:pPr>
            <w:r w:rsidRPr="00042036">
              <w:t> </w:t>
            </w:r>
          </w:p>
        </w:tc>
      </w:tr>
      <w:tr w:rsidR="00EA2EAE" w:rsidRPr="00042036" w14:paraId="6A2AC679"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4F705" w14:textId="77777777" w:rsidR="00EA2EAE" w:rsidRPr="00042036" w:rsidRDefault="00EA2EAE" w:rsidP="00A13E1F">
            <w:pPr>
              <w:pStyle w:val="TAL"/>
            </w:pPr>
            <w:r w:rsidRPr="00042036">
              <w:t>&gt;Broadcast PLMNs</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0551A9" w14:textId="77777777" w:rsidR="00EA2EAE" w:rsidRPr="00042036" w:rsidRDefault="00EA2EAE" w:rsidP="00A13E1F">
            <w:pPr>
              <w:pStyle w:val="TAC"/>
            </w:pPr>
            <w:r w:rsidRPr="00042036">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A87E1" w14:textId="77777777" w:rsidR="00EA2EAE" w:rsidRPr="00042036" w:rsidRDefault="00EA2EAE" w:rsidP="00A13E1F">
            <w:pPr>
              <w:pStyle w:val="TAL"/>
            </w:pPr>
            <w:r w:rsidRPr="00042036">
              <w:rPr>
                <w:i/>
                <w:iCs/>
              </w:rPr>
              <w:t>1..&lt;maxnoofsupportedPLMNs&gt;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DB8127" w14:textId="77777777" w:rsidR="00EA2EAE" w:rsidRPr="00042036" w:rsidRDefault="00EA2EAE" w:rsidP="00A13E1F">
            <w:pPr>
              <w:pStyle w:val="TAC"/>
            </w:pPr>
            <w:r w:rsidRPr="00042036">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F69AC6" w14:textId="77777777" w:rsidR="00EA2EAE" w:rsidRPr="00042036" w:rsidRDefault="00EA2EAE" w:rsidP="00A13E1F">
            <w:pPr>
              <w:pStyle w:val="TAC"/>
            </w:pPr>
            <w:r w:rsidRPr="00042036">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9C5D18" w14:textId="566F8817" w:rsidR="00EA2EAE" w:rsidRPr="00042036" w:rsidRDefault="000365F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AC4048" w14:textId="77777777" w:rsidR="00EA2EAE" w:rsidRPr="00042036" w:rsidRDefault="00EA2EAE" w:rsidP="00A13E1F">
            <w:pPr>
              <w:pStyle w:val="TAC"/>
            </w:pPr>
            <w:r w:rsidRPr="00042036">
              <w:t> </w:t>
            </w:r>
          </w:p>
        </w:tc>
      </w:tr>
      <w:tr w:rsidR="00EA2EAE" w:rsidRPr="00042036" w14:paraId="09138353"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0CF244" w14:textId="77777777" w:rsidR="00EA2EAE" w:rsidRPr="00042036" w:rsidRDefault="00EA2EAE" w:rsidP="00A13E1F">
            <w:pPr>
              <w:pStyle w:val="TAL"/>
            </w:pPr>
            <w:r w:rsidRPr="00042036">
              <w:t>&gt;&gt;PLMN Identity</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B6DA2B" w14:textId="77777777" w:rsidR="00EA2EAE" w:rsidRPr="00042036" w:rsidRDefault="00EA2EAE" w:rsidP="00A13E1F">
            <w:pPr>
              <w:pStyle w:val="TAC"/>
            </w:pPr>
            <w:r w:rsidRPr="00042036">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DC77B1" w14:textId="77777777" w:rsidR="00EA2EAE" w:rsidRPr="00042036" w:rsidRDefault="00EA2EAE" w:rsidP="00A13E1F">
            <w:pPr>
              <w:pStyle w:val="TAL"/>
            </w:pPr>
            <w:r w:rsidRPr="00042036">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E8937F" w14:textId="77777777" w:rsidR="00EA2EAE" w:rsidRPr="00042036" w:rsidRDefault="00EA2EAE" w:rsidP="00A13E1F">
            <w:pPr>
              <w:pStyle w:val="TAC"/>
            </w:pPr>
            <w:r w:rsidRPr="00042036">
              <w:t>9.2.2.4</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6F52F0" w14:textId="77777777" w:rsidR="00EA2EAE" w:rsidRPr="00042036" w:rsidRDefault="00EA2EAE" w:rsidP="00A13E1F">
            <w:pPr>
              <w:pStyle w:val="TAC"/>
            </w:pPr>
            <w:r w:rsidRPr="00042036">
              <w:t>Broadcast PLMN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CDBF4B" w14:textId="090B01CA" w:rsidR="00EA2EAE" w:rsidRPr="00042036" w:rsidRDefault="000365F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306EB3" w14:textId="77777777" w:rsidR="00EA2EAE" w:rsidRPr="00042036" w:rsidRDefault="00EA2EAE" w:rsidP="00A13E1F">
            <w:pPr>
              <w:pStyle w:val="TAC"/>
            </w:pPr>
            <w:r w:rsidRPr="00042036">
              <w:t> </w:t>
            </w:r>
          </w:p>
        </w:tc>
      </w:tr>
      <w:tr w:rsidR="00EA2EAE" w:rsidRPr="00042036" w14:paraId="2BD8708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CA1C6C4" w14:textId="77777777" w:rsidR="00EA2EAE" w:rsidRPr="00042036" w:rsidRDefault="00EA2EAE" w:rsidP="00A13E1F">
            <w:pPr>
              <w:pStyle w:val="TAL"/>
            </w:pPr>
            <w:r w:rsidRPr="00042036">
              <w:t>&gt;&gt;TAI Type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532F35" w14:textId="77777777" w:rsidR="00EA2EAE" w:rsidRPr="00042036" w:rsidRDefault="00EA2EAE" w:rsidP="00A13E1F">
            <w:pPr>
              <w:pStyle w:val="TAC"/>
            </w:pPr>
            <w:r w:rsidRPr="00042036">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46F493" w14:textId="77777777" w:rsidR="00EA2EAE" w:rsidRPr="00042036" w:rsidRDefault="00EA2EAE" w:rsidP="00A13E1F">
            <w:pPr>
              <w:pStyle w:val="TAL"/>
              <w:rPr>
                <w:i/>
                <w:iCs/>
              </w:rPr>
            </w:pP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2169AB" w14:textId="77777777" w:rsidR="00EA2EAE" w:rsidRPr="00042036" w:rsidRDefault="00EA2EAE" w:rsidP="00A13E1F">
            <w:pPr>
              <w:pStyle w:val="TAC"/>
            </w:pPr>
            <w:r w:rsidRPr="00042036">
              <w:t>ENUMERATED (primary, secondary,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DF9CCA" w14:textId="77777777" w:rsidR="00EA2EAE" w:rsidRPr="00042036" w:rsidRDefault="00EA2EAE" w:rsidP="00A13E1F">
            <w:pPr>
              <w:pStyle w:val="TAC"/>
            </w:pPr>
            <w:r w:rsidRPr="00042036">
              <w:t>slice categorization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8EB8CB" w14:textId="77777777" w:rsidR="00EA2EAE" w:rsidRPr="00042036" w:rsidRDefault="00EA2EA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53FB32" w14:textId="77777777" w:rsidR="00EA2EAE" w:rsidRPr="00042036" w:rsidRDefault="00EA2EAE" w:rsidP="00A13E1F">
            <w:pPr>
              <w:pStyle w:val="TAC"/>
            </w:pPr>
          </w:p>
        </w:tc>
      </w:tr>
    </w:tbl>
    <w:p w14:paraId="2961A9D6" w14:textId="77777777" w:rsidR="00EA2EAE" w:rsidRPr="00042036" w:rsidRDefault="00EA2EAE" w:rsidP="003B60FA">
      <w:pPr>
        <w:pStyle w:val="FP"/>
      </w:pPr>
    </w:p>
    <w:p w14:paraId="22BD3276" w14:textId="77777777" w:rsidR="00EA2EAE" w:rsidRPr="00042036" w:rsidRDefault="00EA2EAE" w:rsidP="00A13E1F">
      <w:pPr>
        <w:rPr>
          <w:lang w:eastAsia="ja-JP"/>
        </w:rPr>
      </w:pPr>
      <w:r w:rsidRPr="00042036">
        <w:rPr>
          <w:lang w:eastAsia="ja-JP"/>
        </w:rPr>
        <w:t xml:space="preserve">The </w:t>
      </w:r>
      <w:r w:rsidRPr="00042036">
        <w:rPr>
          <w:i/>
          <w:iCs/>
          <w:lang w:eastAsia="ja-JP"/>
        </w:rPr>
        <w:t>TAI Type</w:t>
      </w:r>
      <w:r w:rsidRPr="00042036">
        <w:rPr>
          <w:lang w:eastAsia="ja-JP"/>
        </w:rPr>
        <w:t xml:space="preserve"> information shall also be conveyed alongside the TAI in the NG-AP NG SETUP REQUEST, RAN CONFIGURATION UPDATE messages. similarly, the same applies on Xn-AP Xn SETUP REQUEST and NG-RAN CONFIGURATION UDPATE message and in the F1-AP  F1 SETUP REQUEST and GNB-DU CONFIGURATION UDATE messages.</w:t>
      </w:r>
    </w:p>
    <w:p w14:paraId="3E8F8AD1" w14:textId="21843338" w:rsidR="00EA2EAE" w:rsidRPr="00042036" w:rsidRDefault="00EA2EAE" w:rsidP="00A13E1F">
      <w:pPr>
        <w:rPr>
          <w:b/>
          <w:bCs/>
          <w:lang w:eastAsia="ja-JP"/>
        </w:rPr>
      </w:pPr>
      <w:r w:rsidRPr="00042036">
        <w:rPr>
          <w:b/>
          <w:bCs/>
          <w:lang w:eastAsia="ja-JP"/>
        </w:rPr>
        <w:t>In the registration Request message itself, the gNB also includes</w:t>
      </w:r>
      <w:r w:rsidR="000365FE" w:rsidRPr="00042036">
        <w:rPr>
          <w:b/>
          <w:bCs/>
          <w:lang w:eastAsia="ja-JP"/>
        </w:rPr>
        <w:t>:</w:t>
      </w:r>
    </w:p>
    <w:p w14:paraId="562C3B0D" w14:textId="7E77FF5F" w:rsidR="00A13E1F" w:rsidRPr="00042036" w:rsidRDefault="00EA2EAE" w:rsidP="00FB44BB">
      <w:pPr>
        <w:rPr>
          <w:lang w:eastAsia="ja-JP"/>
        </w:rPr>
      </w:pPr>
      <w:r w:rsidRPr="00042036">
        <w:rPr>
          <w:lang w:eastAsia="ja-JP"/>
        </w:rPr>
        <w:t>In the UE Registration Request step</w:t>
      </w:r>
      <w:r w:rsidR="00827BAF" w:rsidRPr="00042036">
        <w:rPr>
          <w:lang w:eastAsia="ja-JP"/>
        </w:rPr>
        <w:t> </w:t>
      </w:r>
      <w:r w:rsidRPr="00042036">
        <w:rPr>
          <w:lang w:eastAsia="ja-JP"/>
        </w:rPr>
        <w:t>1 of</w:t>
      </w:r>
      <w:r w:rsidR="00827BAF" w:rsidRPr="00042036">
        <w:rPr>
          <w:lang w:eastAsia="ja-JP"/>
        </w:rPr>
        <w:t xml:space="preserve"> </w:t>
      </w:r>
      <w:r w:rsidRPr="00042036">
        <w:rPr>
          <w:lang w:eastAsia="ja-JP"/>
        </w:rPr>
        <w:t xml:space="preserve">Figure 4.2.2.2.2-1: </w:t>
      </w:r>
      <w:r w:rsidR="00494EEF" w:rsidRPr="00042036">
        <w:rPr>
          <w:lang w:eastAsia="ja-JP"/>
        </w:rPr>
        <w:t>"</w:t>
      </w:r>
      <w:r w:rsidRPr="00042036">
        <w:rPr>
          <w:lang w:eastAsia="ja-JP"/>
        </w:rPr>
        <w:t>Registration procedure</w:t>
      </w:r>
      <w:r w:rsidR="00494EEF" w:rsidRPr="00042036">
        <w:rPr>
          <w:lang w:eastAsia="ja-JP"/>
        </w:rPr>
        <w:t>"</w:t>
      </w:r>
      <w:r w:rsidRPr="00042036">
        <w:rPr>
          <w:lang w:eastAsia="ja-JP"/>
        </w:rPr>
        <w:t xml:space="preserve"> the registration request includes the </w:t>
      </w:r>
      <w:r w:rsidR="00494EEF" w:rsidRPr="00042036">
        <w:rPr>
          <w:lang w:eastAsia="ja-JP"/>
        </w:rPr>
        <w:t>"</w:t>
      </w:r>
      <w:r w:rsidRPr="00042036">
        <w:rPr>
          <w:lang w:eastAsia="ja-JP"/>
        </w:rPr>
        <w:t>last visited TAI</w:t>
      </w:r>
      <w:r w:rsidR="00494EEF" w:rsidRPr="00042036">
        <w:rPr>
          <w:lang w:eastAsia="ja-JP"/>
        </w:rPr>
        <w:t>"</w:t>
      </w:r>
      <w:r w:rsidRPr="00042036">
        <w:rPr>
          <w:lang w:eastAsia="ja-JP"/>
        </w:rPr>
        <w:t xml:space="preserve"> information.</w:t>
      </w:r>
    </w:p>
    <w:p w14:paraId="1B821FE3" w14:textId="77777777" w:rsidR="002534DB" w:rsidRPr="00042036" w:rsidRDefault="002534DB" w:rsidP="002534DB">
      <w:pPr>
        <w:pStyle w:val="TH"/>
      </w:pPr>
    </w:p>
    <w:tbl>
      <w:tblPr>
        <w:tblW w:w="0" w:type="auto"/>
        <w:tblInd w:w="534" w:type="dxa"/>
        <w:tblLook w:val="04A0" w:firstRow="1" w:lastRow="0" w:firstColumn="1" w:lastColumn="0" w:noHBand="0" w:noVBand="1"/>
      </w:tblPr>
      <w:tblGrid>
        <w:gridCol w:w="8505"/>
      </w:tblGrid>
      <w:tr w:rsidR="00EA2EAE" w:rsidRPr="00042036" w14:paraId="6838399D" w14:textId="77777777" w:rsidTr="00385819">
        <w:tc>
          <w:tcPr>
            <w:tcW w:w="8505" w:type="dxa"/>
          </w:tcPr>
          <w:p w14:paraId="14DCD902" w14:textId="77777777" w:rsidR="00EA2EAE" w:rsidRPr="00042036" w:rsidRDefault="00EA2EAE" w:rsidP="00A13E1F">
            <w:pPr>
              <w:pStyle w:val="TAL"/>
            </w:pPr>
          </w:p>
          <w:p w14:paraId="777DEA8E" w14:textId="78D39E37" w:rsidR="00EA2EAE" w:rsidRPr="00042036" w:rsidRDefault="00EA2EAE" w:rsidP="00A13E1F">
            <w:pPr>
              <w:pStyle w:val="TAL"/>
              <w:rPr>
                <w:b/>
                <w:bCs/>
                <w:i/>
                <w:iCs/>
              </w:rPr>
            </w:pPr>
            <w:r w:rsidRPr="00042036">
              <w:rPr>
                <w:i/>
                <w:iCs/>
              </w:rPr>
              <w:t>[...] UE to (R)AN: AN message (AN parameters, Registration Request (Registration type, SUCI or 5G-GUTI or PEI,</w:t>
            </w:r>
            <w:r w:rsidR="00A13E1F" w:rsidRPr="00042036">
              <w:rPr>
                <w:i/>
                <w:iCs/>
              </w:rPr>
              <w:t> </w:t>
            </w:r>
            <w:r w:rsidR="00A13E1F" w:rsidRPr="00042036">
              <w:rPr>
                <w:b/>
                <w:bCs/>
                <w:i/>
                <w:iCs/>
              </w:rPr>
              <w:t>[</w:t>
            </w:r>
            <w:r w:rsidRPr="00042036">
              <w:rPr>
                <w:b/>
                <w:bCs/>
                <w:i/>
                <w:iCs/>
              </w:rPr>
              <w:t>last visited TAI (if available)]</w:t>
            </w:r>
            <w:r w:rsidRPr="00042036">
              <w:rPr>
                <w:i/>
                <w:iCs/>
              </w:rPr>
              <w:t>,</w:t>
            </w:r>
            <w:r w:rsidR="00A13E1F" w:rsidRPr="00042036">
              <w:rPr>
                <w:i/>
                <w:iCs/>
              </w:rPr>
              <w:t> [</w:t>
            </w:r>
            <w:r w:rsidRPr="00042036">
              <w:rPr>
                <w:b/>
                <w:bCs/>
                <w:i/>
                <w:iCs/>
              </w:rPr>
              <w:t>...]</w:t>
            </w:r>
          </w:p>
          <w:p w14:paraId="349C38B5" w14:textId="77777777" w:rsidR="00EA2EAE" w:rsidRPr="00042036" w:rsidRDefault="00EA2EAE" w:rsidP="00A13E1F">
            <w:pPr>
              <w:pStyle w:val="TAL"/>
            </w:pPr>
          </w:p>
        </w:tc>
      </w:tr>
    </w:tbl>
    <w:p w14:paraId="50072F46" w14:textId="4F6065C5" w:rsidR="00EA2EAE" w:rsidRPr="00042036" w:rsidRDefault="00EA2EAE" w:rsidP="003B60FA">
      <w:pPr>
        <w:pStyle w:val="FP"/>
      </w:pPr>
    </w:p>
    <w:p w14:paraId="39ACAEFB" w14:textId="16D7716D" w:rsidR="00A13E1F" w:rsidRPr="00042036" w:rsidRDefault="000365FE" w:rsidP="00FB44BB">
      <w:pPr>
        <w:rPr>
          <w:b/>
          <w:bCs/>
        </w:rPr>
      </w:pPr>
      <w:r w:rsidRPr="00042036">
        <w:rPr>
          <w:b/>
          <w:bCs/>
        </w:rPr>
        <w:t>I</w:t>
      </w:r>
      <w:r w:rsidR="00EA2EAE" w:rsidRPr="00042036">
        <w:rPr>
          <w:b/>
          <w:bCs/>
        </w:rPr>
        <w:t xml:space="preserve">t is proposed that now it is augmented with the </w:t>
      </w:r>
      <w:r w:rsidR="00494EEF" w:rsidRPr="00042036">
        <w:rPr>
          <w:b/>
          <w:bCs/>
        </w:rPr>
        <w:t>"</w:t>
      </w:r>
      <w:r w:rsidR="00EA2EAE" w:rsidRPr="00042036">
        <w:rPr>
          <w:b/>
          <w:bCs/>
        </w:rPr>
        <w:t>Last visited secondary TAIs</w:t>
      </w:r>
      <w:r w:rsidR="00494EEF" w:rsidRPr="00042036">
        <w:rPr>
          <w:b/>
          <w:bCs/>
        </w:rPr>
        <w:t>"</w:t>
      </w:r>
      <w:r w:rsidR="00EA2EAE" w:rsidRPr="00042036">
        <w:rPr>
          <w:b/>
          <w:bCs/>
        </w:rPr>
        <w:t xml:space="preserve"> by supporting UEs because these TAIs have to be detected in the AMF as additional to the primary TAI to have complete information.</w:t>
      </w:r>
    </w:p>
    <w:p w14:paraId="381AEA11" w14:textId="77777777" w:rsidR="002534DB" w:rsidRPr="00042036" w:rsidRDefault="002534DB" w:rsidP="002534DB">
      <w:pPr>
        <w:pStyle w:val="TH"/>
      </w:pPr>
    </w:p>
    <w:tbl>
      <w:tblPr>
        <w:tblW w:w="0" w:type="auto"/>
        <w:tblInd w:w="534" w:type="dxa"/>
        <w:tblLook w:val="04A0" w:firstRow="1" w:lastRow="0" w:firstColumn="1" w:lastColumn="0" w:noHBand="0" w:noVBand="1"/>
      </w:tblPr>
      <w:tblGrid>
        <w:gridCol w:w="8505"/>
      </w:tblGrid>
      <w:tr w:rsidR="00EA2EAE" w:rsidRPr="00042036" w14:paraId="18249F7C" w14:textId="77777777" w:rsidTr="00385819">
        <w:tc>
          <w:tcPr>
            <w:tcW w:w="8505" w:type="dxa"/>
          </w:tcPr>
          <w:p w14:paraId="5515DDB6" w14:textId="77777777" w:rsidR="00EA2EAE" w:rsidRPr="00042036" w:rsidRDefault="00EA2EAE" w:rsidP="00A13E1F">
            <w:pPr>
              <w:pStyle w:val="TAL"/>
            </w:pPr>
          </w:p>
          <w:p w14:paraId="42E77CAA" w14:textId="6E797581" w:rsidR="00EA2EAE" w:rsidRPr="00042036" w:rsidRDefault="00EA2EAE" w:rsidP="00A13E1F">
            <w:pPr>
              <w:pStyle w:val="TAL"/>
              <w:rPr>
                <w:b/>
                <w:bCs/>
                <w:i/>
                <w:iCs/>
              </w:rPr>
            </w:pPr>
            <w:r w:rsidRPr="00042036">
              <w:rPr>
                <w:i/>
                <w:iCs/>
              </w:rPr>
              <w:t>[...] UE to (R)AN: AN message (AN parameters, Registration Request (Registration type, SUCI or 5G-GUTI or PEI,</w:t>
            </w:r>
            <w:r w:rsidR="00A13E1F" w:rsidRPr="00042036">
              <w:rPr>
                <w:i/>
                <w:iCs/>
              </w:rPr>
              <w:t> </w:t>
            </w:r>
            <w:r w:rsidR="00A13E1F" w:rsidRPr="00042036">
              <w:rPr>
                <w:b/>
                <w:bCs/>
                <w:i/>
                <w:iCs/>
              </w:rPr>
              <w:t>[</w:t>
            </w:r>
            <w:r w:rsidRPr="00042036">
              <w:rPr>
                <w:b/>
                <w:bCs/>
                <w:i/>
                <w:iCs/>
              </w:rPr>
              <w:t>last visited TAI (if available)]</w:t>
            </w:r>
            <w:r w:rsidRPr="00042036">
              <w:rPr>
                <w:i/>
                <w:iCs/>
              </w:rPr>
              <w:t>,</w:t>
            </w:r>
            <w:r w:rsidRPr="00042036">
              <w:rPr>
                <w:b/>
                <w:bCs/>
                <w:i/>
                <w:iCs/>
              </w:rPr>
              <w:t>[last visited secondary TAIs(if available and supported by the UE]</w:t>
            </w:r>
            <w:r w:rsidRPr="00042036">
              <w:rPr>
                <w:i/>
                <w:iCs/>
              </w:rPr>
              <w:t>]</w:t>
            </w:r>
            <w:r w:rsidR="00A13E1F" w:rsidRPr="00042036">
              <w:rPr>
                <w:i/>
                <w:iCs/>
              </w:rPr>
              <w:t> [</w:t>
            </w:r>
            <w:r w:rsidRPr="00042036">
              <w:rPr>
                <w:b/>
                <w:bCs/>
                <w:i/>
                <w:iCs/>
              </w:rPr>
              <w:t>...]</w:t>
            </w:r>
          </w:p>
          <w:p w14:paraId="45A64EAA" w14:textId="77777777" w:rsidR="00EA2EAE" w:rsidRPr="00042036" w:rsidRDefault="00EA2EAE" w:rsidP="00A13E1F">
            <w:pPr>
              <w:pStyle w:val="TAL"/>
            </w:pPr>
          </w:p>
        </w:tc>
      </w:tr>
    </w:tbl>
    <w:p w14:paraId="500715B6" w14:textId="77777777" w:rsidR="00EA2EAE" w:rsidRPr="00042036" w:rsidRDefault="00EA2EAE" w:rsidP="003B60FA">
      <w:pPr>
        <w:pStyle w:val="FP"/>
      </w:pPr>
    </w:p>
    <w:p w14:paraId="3AD8D3C4" w14:textId="459958D3" w:rsidR="00EA2EAE" w:rsidRPr="00042036" w:rsidRDefault="00EA2EAE" w:rsidP="00C86DBB">
      <w:pPr>
        <w:pStyle w:val="Heading3"/>
        <w:rPr>
          <w:lang w:eastAsia="zh-CN"/>
        </w:rPr>
      </w:pPr>
      <w:bookmarkStart w:id="428" w:name="_Toc104302431"/>
      <w:bookmarkStart w:id="429" w:name="_Toc104359397"/>
      <w:bookmarkStart w:id="430" w:name="_Toc112923203"/>
      <w:bookmarkStart w:id="431" w:name="_Toc112923848"/>
      <w:r w:rsidRPr="00042036">
        <w:rPr>
          <w:lang w:eastAsia="zh-CN"/>
        </w:rPr>
        <w:t>6.</w:t>
      </w:r>
      <w:r w:rsidR="00827BAF" w:rsidRPr="00042036">
        <w:rPr>
          <w:lang w:eastAsia="zh-CN"/>
        </w:rPr>
        <w:t>9</w:t>
      </w:r>
      <w:r w:rsidRPr="00042036">
        <w:rPr>
          <w:lang w:eastAsia="zh-CN"/>
        </w:rPr>
        <w:t>.</w:t>
      </w:r>
      <w:r w:rsidR="00E927DF" w:rsidRPr="00042036">
        <w:rPr>
          <w:lang w:eastAsia="zh-CN"/>
        </w:rPr>
        <w:t>4</w:t>
      </w:r>
      <w:r w:rsidRPr="00042036">
        <w:rPr>
          <w:lang w:eastAsia="zh-CN"/>
        </w:rPr>
        <w:tab/>
      </w:r>
      <w:r w:rsidRPr="00042036">
        <w:rPr>
          <w:lang w:eastAsia="ja-JP"/>
        </w:rPr>
        <w:t xml:space="preserve">Impacts on </w:t>
      </w:r>
      <w:r w:rsidRPr="00042036">
        <w:rPr>
          <w:lang w:eastAsia="zh-CN"/>
        </w:rPr>
        <w:t>services,</w:t>
      </w:r>
      <w:r w:rsidRPr="00042036">
        <w:rPr>
          <w:lang w:eastAsia="ja-JP"/>
        </w:rPr>
        <w:t xml:space="preserve"> entities and interfaces</w:t>
      </w:r>
      <w:bookmarkEnd w:id="428"/>
      <w:bookmarkEnd w:id="429"/>
      <w:bookmarkEnd w:id="430"/>
      <w:bookmarkEnd w:id="431"/>
    </w:p>
    <w:p w14:paraId="2B40C837" w14:textId="77777777" w:rsidR="00EA2EAE" w:rsidRPr="00042036" w:rsidRDefault="00EA2EAE" w:rsidP="00E878F1">
      <w:pPr>
        <w:rPr>
          <w:lang w:eastAsia="ja-JP"/>
        </w:rPr>
      </w:pPr>
      <w:r w:rsidRPr="00042036">
        <w:t>The solution has the following impacts:</w:t>
      </w:r>
    </w:p>
    <w:p w14:paraId="6F4DC0CA" w14:textId="77777777" w:rsidR="00EA2EAE" w:rsidRPr="00042036" w:rsidRDefault="00EA2EAE" w:rsidP="00E878F1">
      <w:pPr>
        <w:rPr>
          <w:lang w:eastAsia="ja-JP"/>
        </w:rPr>
      </w:pPr>
      <w:r w:rsidRPr="00042036">
        <w:t>NG-RAN node:</w:t>
      </w:r>
    </w:p>
    <w:p w14:paraId="14EA0B48" w14:textId="2F2129FC" w:rsidR="00EA2EAE" w:rsidRPr="00042036" w:rsidRDefault="00EA2EAE" w:rsidP="00E878F1">
      <w:pPr>
        <w:pStyle w:val="B1"/>
        <w:rPr>
          <w:rFonts w:eastAsia="Malgun Gothic"/>
        </w:rPr>
      </w:pPr>
      <w:r w:rsidRPr="00042036">
        <w:rPr>
          <w:rFonts w:eastAsia="Malgun Gothic"/>
        </w:rPr>
        <w:t>-</w:t>
      </w:r>
      <w:r w:rsidRPr="00042036">
        <w:rPr>
          <w:rFonts w:eastAsia="Malgun Gothic"/>
        </w:rPr>
        <w:tab/>
        <w:t>Broadcast one or more additional TAIs via a new information element in SIB</w:t>
      </w:r>
      <w:r w:rsidR="00792B61" w:rsidRPr="00042036">
        <w:rPr>
          <w:rFonts w:eastAsia="Malgun Gothic"/>
        </w:rPr>
        <w:t>.</w:t>
      </w:r>
    </w:p>
    <w:p w14:paraId="71BF9368" w14:textId="77777777" w:rsidR="00EA2EAE" w:rsidRPr="00042036" w:rsidRDefault="00EA2EAE" w:rsidP="00E878F1">
      <w:pPr>
        <w:pStyle w:val="B1"/>
        <w:rPr>
          <w:rFonts w:eastAsia="Malgun Gothic"/>
        </w:rPr>
      </w:pPr>
      <w:r w:rsidRPr="00042036">
        <w:rPr>
          <w:rFonts w:eastAsia="Malgun Gothic"/>
        </w:rPr>
        <w:t>-</w:t>
      </w:r>
      <w:r w:rsidRPr="00042036">
        <w:rPr>
          <w:rFonts w:eastAsia="Malgun Gothic"/>
        </w:rPr>
        <w:tab/>
        <w:t>Support new messages in the NG-AP and Xn-AP as well as F1AP procedures to share support of additional secondary TAI, or indicating the cell where the UE is support &gt;1 TAC and what the TAC and which ones the primary/secondary values are.</w:t>
      </w:r>
    </w:p>
    <w:p w14:paraId="5D86FD35" w14:textId="1CB971E5" w:rsidR="00EA2EAE" w:rsidRPr="00042036" w:rsidRDefault="00EA2EAE" w:rsidP="00E878F1">
      <w:pPr>
        <w:rPr>
          <w:lang w:eastAsia="ja-JP"/>
        </w:rPr>
      </w:pPr>
      <w:r w:rsidRPr="00042036">
        <w:t>AMF</w:t>
      </w:r>
      <w:r w:rsidR="000365FE" w:rsidRPr="00042036">
        <w:t>:</w:t>
      </w:r>
    </w:p>
    <w:p w14:paraId="1EACC0FC" w14:textId="5015DCC2" w:rsidR="00EA2EAE" w:rsidRPr="00042036" w:rsidRDefault="00EA2EAE" w:rsidP="00E878F1">
      <w:pPr>
        <w:pStyle w:val="B1"/>
        <w:rPr>
          <w:rFonts w:eastAsia="Malgun Gothic"/>
        </w:rPr>
      </w:pPr>
      <w:r w:rsidRPr="00042036">
        <w:rPr>
          <w:rFonts w:eastAsia="Malgun Gothic"/>
        </w:rPr>
        <w:lastRenderedPageBreak/>
        <w:t>-</w:t>
      </w:r>
      <w:r w:rsidRPr="00042036">
        <w:rPr>
          <w:rFonts w:eastAsia="Malgun Gothic"/>
        </w:rPr>
        <w:tab/>
        <w:t>Obtain information on the slice support for primary and secondary TAIs via NGAP procedures</w:t>
      </w:r>
      <w:r w:rsidR="00792B61" w:rsidRPr="00042036">
        <w:rPr>
          <w:rFonts w:eastAsia="Malgun Gothic"/>
        </w:rPr>
        <w:t>.</w:t>
      </w:r>
    </w:p>
    <w:p w14:paraId="64743825" w14:textId="77777777" w:rsidR="00EA2EAE" w:rsidRPr="00042036" w:rsidRDefault="00EA2EAE" w:rsidP="00E878F1">
      <w:pPr>
        <w:pStyle w:val="B1"/>
        <w:rPr>
          <w:rFonts w:eastAsia="Malgun Gothic"/>
        </w:rPr>
      </w:pPr>
      <w:r w:rsidRPr="00042036">
        <w:rPr>
          <w:rFonts w:eastAsia="Malgun Gothic"/>
        </w:rPr>
        <w:t>-</w:t>
      </w:r>
      <w:r w:rsidRPr="00042036">
        <w:rPr>
          <w:rFonts w:eastAsia="Malgun Gothic"/>
        </w:rPr>
        <w:tab/>
        <w:t>Assign the registration area considering the primary and secondary TACs and whether the UE is a legacy UE or new UE.</w:t>
      </w:r>
    </w:p>
    <w:p w14:paraId="599AD0E9" w14:textId="4F940BCA" w:rsidR="00EA2EAE" w:rsidRPr="00042036" w:rsidRDefault="00EA2EAE" w:rsidP="00E878F1">
      <w:pPr>
        <w:pStyle w:val="B1"/>
        <w:rPr>
          <w:rFonts w:eastAsia="Malgun Gothic"/>
        </w:rPr>
      </w:pPr>
      <w:r w:rsidRPr="00042036">
        <w:rPr>
          <w:rFonts w:eastAsia="Malgun Gothic"/>
        </w:rPr>
        <w:t>-</w:t>
      </w:r>
      <w:r w:rsidRPr="00042036">
        <w:rPr>
          <w:rFonts w:eastAsia="Malgun Gothic"/>
        </w:rPr>
        <w:tab/>
        <w:t>Page UEs considering the primary and secondary TAC if informed via NGAP procedures as well as the corresponding registration areas of the UEs</w:t>
      </w:r>
      <w:r w:rsidR="00792B61" w:rsidRPr="00042036">
        <w:rPr>
          <w:rFonts w:eastAsia="Malgun Gothic"/>
        </w:rPr>
        <w:t>.</w:t>
      </w:r>
    </w:p>
    <w:p w14:paraId="234D62F2" w14:textId="43608557" w:rsidR="00EA2EAE" w:rsidRPr="00042036" w:rsidRDefault="00EA2EAE" w:rsidP="00E878F1">
      <w:pPr>
        <w:pStyle w:val="B1"/>
        <w:rPr>
          <w:rFonts w:eastAsia="Malgun Gothic"/>
        </w:rPr>
      </w:pPr>
      <w:r w:rsidRPr="00042036">
        <w:rPr>
          <w:rFonts w:eastAsia="Malgun Gothic"/>
        </w:rPr>
        <w:t>-</w:t>
      </w:r>
      <w:r w:rsidRPr="00042036">
        <w:rPr>
          <w:rFonts w:eastAsia="Malgun Gothic"/>
        </w:rPr>
        <w:tab/>
        <w:t>Obtain UE</w:t>
      </w:r>
      <w:r w:rsidR="00494EEF" w:rsidRPr="00042036">
        <w:rPr>
          <w:rFonts w:eastAsia="Malgun Gothic"/>
        </w:rPr>
        <w:t>'</w:t>
      </w:r>
      <w:r w:rsidRPr="00042036">
        <w:rPr>
          <w:rFonts w:eastAsia="Malgun Gothic"/>
        </w:rPr>
        <w:t>s primary TAC and secondary TACs via initial UE message</w:t>
      </w:r>
      <w:r w:rsidR="00792B61" w:rsidRPr="00042036">
        <w:rPr>
          <w:rFonts w:eastAsia="Malgun Gothic"/>
        </w:rPr>
        <w:t>.</w:t>
      </w:r>
    </w:p>
    <w:p w14:paraId="3C854322" w14:textId="6A01CCD9" w:rsidR="00EA2EAE" w:rsidRPr="00042036" w:rsidRDefault="00EA2EAE" w:rsidP="00E878F1">
      <w:pPr>
        <w:rPr>
          <w:lang w:eastAsia="ja-JP"/>
        </w:rPr>
      </w:pPr>
      <w:r w:rsidRPr="00042036">
        <w:t>UE</w:t>
      </w:r>
      <w:r w:rsidR="000365FE" w:rsidRPr="00042036">
        <w:t>:</w:t>
      </w:r>
    </w:p>
    <w:p w14:paraId="5F6D394E" w14:textId="5864996D" w:rsidR="00EA2EAE" w:rsidRPr="00042036" w:rsidRDefault="00EA2EAE" w:rsidP="00E878F1">
      <w:pPr>
        <w:pStyle w:val="B1"/>
        <w:rPr>
          <w:rFonts w:eastAsia="Malgun Gothic"/>
        </w:rPr>
      </w:pPr>
      <w:r w:rsidRPr="00042036">
        <w:rPr>
          <w:rFonts w:eastAsia="Malgun Gothic"/>
        </w:rPr>
        <w:t>-</w:t>
      </w:r>
      <w:r w:rsidRPr="00042036">
        <w:rPr>
          <w:rFonts w:eastAsia="Malgun Gothic"/>
        </w:rPr>
        <w:tab/>
        <w:t>When multiple TACs are available for the selected PLMN, the UE selects (all things being equal) a primary or secondary TAC inside the RA</w:t>
      </w:r>
      <w:r w:rsidR="00792B61" w:rsidRPr="00042036">
        <w:rPr>
          <w:rFonts w:eastAsia="Malgun Gothic"/>
        </w:rPr>
        <w:t>.</w:t>
      </w:r>
    </w:p>
    <w:p w14:paraId="7C3C49E3" w14:textId="77777777" w:rsidR="00EA2EAE" w:rsidRPr="00042036" w:rsidRDefault="00EA2EAE" w:rsidP="00E878F1">
      <w:pPr>
        <w:pStyle w:val="B1"/>
        <w:rPr>
          <w:rFonts w:eastAsia="Malgun Gothic"/>
        </w:rPr>
      </w:pPr>
      <w:r w:rsidRPr="00042036">
        <w:rPr>
          <w:rFonts w:eastAsia="Malgun Gothic"/>
        </w:rPr>
        <w:t>-</w:t>
      </w:r>
      <w:r w:rsidRPr="00042036">
        <w:rPr>
          <w:rFonts w:eastAsia="Malgun Gothic"/>
        </w:rPr>
        <w:tab/>
        <w:t>perform registration procedure by taking into account the secondary TAC broadcasted.</w:t>
      </w:r>
    </w:p>
    <w:p w14:paraId="659A3025" w14:textId="5C1058FF" w:rsidR="002E0E00" w:rsidRPr="00042036" w:rsidRDefault="002E0E00" w:rsidP="00C86DBB">
      <w:pPr>
        <w:pStyle w:val="Heading2"/>
        <w:rPr>
          <w:lang w:eastAsia="ja-JP"/>
        </w:rPr>
      </w:pPr>
      <w:bookmarkStart w:id="432" w:name="_Toc97274365"/>
      <w:bookmarkStart w:id="433" w:name="_Toc104302432"/>
      <w:bookmarkStart w:id="434" w:name="_Toc104359398"/>
      <w:bookmarkStart w:id="435" w:name="_Toc112923204"/>
      <w:bookmarkStart w:id="436" w:name="_Toc112923849"/>
      <w:bookmarkStart w:id="437" w:name="_Toc93305721"/>
      <w:r w:rsidRPr="00042036">
        <w:rPr>
          <w:lang w:eastAsia="ja-JP"/>
        </w:rPr>
        <w:t>6.</w:t>
      </w:r>
      <w:r w:rsidR="00E764CB" w:rsidRPr="00042036">
        <w:rPr>
          <w:lang w:eastAsia="ja-JP"/>
        </w:rPr>
        <w:t>10</w:t>
      </w:r>
      <w:r w:rsidRPr="00042036">
        <w:rPr>
          <w:lang w:eastAsia="ja-JP"/>
        </w:rPr>
        <w:tab/>
        <w:t>Solution #</w:t>
      </w:r>
      <w:bookmarkEnd w:id="432"/>
      <w:r w:rsidR="00E764CB" w:rsidRPr="00042036">
        <w:rPr>
          <w:lang w:eastAsia="ja-JP"/>
        </w:rPr>
        <w:t>10</w:t>
      </w:r>
      <w:r w:rsidR="00833908" w:rsidRPr="00042036">
        <w:rPr>
          <w:lang w:eastAsia="ja-JP"/>
        </w:rPr>
        <w:t>:</w:t>
      </w:r>
      <w:r w:rsidRPr="00042036">
        <w:rPr>
          <w:lang w:eastAsia="ja-JP"/>
        </w:rPr>
        <w:t xml:space="preserve"> </w:t>
      </w:r>
      <w:r w:rsidR="00905BA0" w:rsidRPr="00042036">
        <w:rPr>
          <w:lang w:eastAsia="ja-JP"/>
        </w:rPr>
        <w:t>A</w:t>
      </w:r>
      <w:r w:rsidRPr="00042036">
        <w:rPr>
          <w:lang w:eastAsia="ja-JP"/>
        </w:rPr>
        <w:t>ssociating a validity timer with a temporary slice</w:t>
      </w:r>
      <w:bookmarkEnd w:id="433"/>
      <w:bookmarkEnd w:id="434"/>
      <w:bookmarkEnd w:id="435"/>
      <w:bookmarkEnd w:id="436"/>
    </w:p>
    <w:p w14:paraId="6735E77C" w14:textId="3EDE9459" w:rsidR="002E0E00" w:rsidRPr="00042036" w:rsidRDefault="002E0E00" w:rsidP="00C86DBB">
      <w:pPr>
        <w:pStyle w:val="Heading3"/>
        <w:rPr>
          <w:lang w:eastAsia="ko-KR"/>
        </w:rPr>
      </w:pPr>
      <w:bookmarkStart w:id="438" w:name="_Toc97274366"/>
      <w:bookmarkStart w:id="439" w:name="_Toc104302433"/>
      <w:bookmarkStart w:id="440" w:name="_Toc104359399"/>
      <w:bookmarkStart w:id="441" w:name="_Toc112923205"/>
      <w:bookmarkStart w:id="442" w:name="_Toc112923850"/>
      <w:r w:rsidRPr="00042036">
        <w:rPr>
          <w:lang w:eastAsia="ko-KR"/>
        </w:rPr>
        <w:t>6.</w:t>
      </w:r>
      <w:r w:rsidR="00E764CB" w:rsidRPr="00042036">
        <w:rPr>
          <w:lang w:eastAsia="ko-KR"/>
        </w:rPr>
        <w:t>10</w:t>
      </w:r>
      <w:r w:rsidRPr="00042036">
        <w:rPr>
          <w:lang w:eastAsia="ko-KR"/>
        </w:rPr>
        <w:t>.1</w:t>
      </w:r>
      <w:r w:rsidRPr="00042036">
        <w:rPr>
          <w:lang w:eastAsia="ko-KR"/>
        </w:rPr>
        <w:tab/>
        <w:t>Introduction</w:t>
      </w:r>
      <w:bookmarkEnd w:id="438"/>
      <w:bookmarkEnd w:id="439"/>
      <w:bookmarkEnd w:id="440"/>
      <w:bookmarkEnd w:id="441"/>
      <w:bookmarkEnd w:id="442"/>
    </w:p>
    <w:p w14:paraId="7D038E31" w14:textId="1D875B0E" w:rsidR="00A13E1F" w:rsidRPr="00042036" w:rsidRDefault="00A13E1F" w:rsidP="002E0E00">
      <w:r w:rsidRPr="00042036">
        <w:t xml:space="preserve">The solution addresses second part of the key issue #3 </w:t>
      </w:r>
      <w:r w:rsidR="00494EEF" w:rsidRPr="00042036">
        <w:t>"</w:t>
      </w:r>
      <w:r w:rsidRPr="00042036">
        <w:t xml:space="preserve"> Network Slice Area of Service for services not mapping to existing TAs boundaries</w:t>
      </w:r>
      <w:r w:rsidR="00344785" w:rsidRPr="00042036">
        <w:t xml:space="preserve"> and</w:t>
      </w:r>
      <w:r w:rsidRPr="00042036">
        <w:t xml:space="preserve"> Temporary network slices </w:t>
      </w:r>
      <w:r w:rsidR="00494EEF" w:rsidRPr="00042036">
        <w:t>"</w:t>
      </w:r>
      <w:r w:rsidRPr="00042036">
        <w:t xml:space="preserve"> which states that there can be case where a network slice is deployed temporarily for a particular time period</w:t>
      </w:r>
    </w:p>
    <w:p w14:paraId="008E5FD8" w14:textId="32CFDF14" w:rsidR="00A13E1F" w:rsidRPr="00042036" w:rsidRDefault="00A13E1F" w:rsidP="002E0E00">
      <w:r w:rsidRPr="00042036">
        <w:t>The network (e.g. AMF</w:t>
      </w:r>
      <w:r w:rsidR="00465E67" w:rsidRPr="00042036">
        <w:t>, SMF, NSSF or other NFs</w:t>
      </w:r>
      <w:r w:rsidRPr="00042036">
        <w:t>) associates a validity timer for each S-NSSAI which is deployed temporarily</w:t>
      </w:r>
      <w:r w:rsidR="00465E67" w:rsidRPr="00042036">
        <w:t xml:space="preserve"> either by explicit signalling (e.g. the NFs gets validity timer from the UDM) or through O&amp;M procedure</w:t>
      </w:r>
      <w:r w:rsidRPr="00042036">
        <w:t xml:space="preserve">. This validity timer for each temporary S-NSSAI is sent to the UE e.g. in the configured NSSAI list during the registration procedure. When the UE receives the S-NSSAI with a validity timer in the configured NSSAI, the UE runs a validity timer. The UE will register to the S-NSSAI when the validity timer is running. </w:t>
      </w:r>
      <w:r w:rsidR="00465E67" w:rsidRPr="00042036">
        <w:t>In CM-IDLE o</w:t>
      </w:r>
      <w:r w:rsidRPr="00042036">
        <w:t xml:space="preserve">nce the validity timer expires the UE locally removes the S-NSSAI from the allowed NSSAI list and the UE locally release the PDU session associated with the S-NSSAI. The network (e.g. AMF) also runs the validity timer for the S-NSSAI, once the validity timer expires the network removes the S-NSSAI from the allowed NSSAI list and locally release the PDU sessions associated with the S-NSSAI. </w:t>
      </w:r>
      <w:r w:rsidR="00465E67" w:rsidRPr="00042036">
        <w:t xml:space="preserve">In CM-CONNECTED state, on expiry of the validity timer, the AMF initiates PDU session release procedure. The network may also associate a S-NSSAI with validity timer if the S-NSSAI was not associated with any validity timer. </w:t>
      </w:r>
      <w:r w:rsidRPr="00042036">
        <w:t>The UE provides the capability to the AMF which provides to the UDM or other network function that it support configured NSSAI with validity timer. The UE not supporting the timer doesn</w:t>
      </w:r>
      <w:r w:rsidR="00494EEF" w:rsidRPr="00042036">
        <w:t>'</w:t>
      </w:r>
      <w:r w:rsidRPr="00042036">
        <w:t>t get the validity timer in the configured NSSAI. In addition of UDM other entities can also provide the validity timer. This covers both the case where the timer is set in the serving network (for the serving S-NSSAI) and from the subscription (UDM-based, for the subscribed S-NSSAI).</w:t>
      </w:r>
    </w:p>
    <w:p w14:paraId="7B638475" w14:textId="05B42293" w:rsidR="00465E67" w:rsidRPr="00042036" w:rsidRDefault="00465E67" w:rsidP="00FB44BB">
      <w:pPr>
        <w:pStyle w:val="EditorsNote"/>
      </w:pPr>
      <w:r w:rsidRPr="00042036">
        <w:t>Editor</w:t>
      </w:r>
      <w:r w:rsidR="00494EEF" w:rsidRPr="00042036">
        <w:t>'</w:t>
      </w:r>
      <w:r w:rsidRPr="00042036">
        <w:t>s note:</w:t>
      </w:r>
      <w:r w:rsidR="00A45B30" w:rsidRPr="00042036">
        <w:tab/>
      </w:r>
      <w:r w:rsidRPr="00042036">
        <w:t>whether O&amp;M or UDM configures validity timer in the roaming case is FFS.</w:t>
      </w:r>
    </w:p>
    <w:p w14:paraId="4AAE751C" w14:textId="295BFF43" w:rsidR="00E764CB" w:rsidRPr="00042036" w:rsidRDefault="00E764CB" w:rsidP="00C86DBB">
      <w:pPr>
        <w:pStyle w:val="Heading3"/>
        <w:rPr>
          <w:lang w:eastAsia="ko-KR"/>
        </w:rPr>
      </w:pPr>
      <w:bookmarkStart w:id="443" w:name="_Toc104302434"/>
      <w:bookmarkStart w:id="444" w:name="_Toc104359400"/>
      <w:bookmarkStart w:id="445" w:name="_Toc112923206"/>
      <w:bookmarkStart w:id="446" w:name="_Toc112923851"/>
      <w:r w:rsidRPr="00042036">
        <w:rPr>
          <w:lang w:eastAsia="ko-KR"/>
        </w:rPr>
        <w:lastRenderedPageBreak/>
        <w:t>6.10.2</w:t>
      </w:r>
      <w:r w:rsidRPr="00042036">
        <w:rPr>
          <w:lang w:eastAsia="ko-KR"/>
        </w:rPr>
        <w:tab/>
      </w:r>
      <w:r w:rsidRPr="00042036">
        <w:rPr>
          <w:lang w:eastAsia="ja-JP"/>
        </w:rPr>
        <w:t>Procedures</w:t>
      </w:r>
      <w:bookmarkEnd w:id="443"/>
      <w:bookmarkEnd w:id="444"/>
      <w:bookmarkEnd w:id="445"/>
      <w:bookmarkEnd w:id="446"/>
    </w:p>
    <w:bookmarkEnd w:id="437"/>
    <w:p w14:paraId="63A81087" w14:textId="6D1134B7" w:rsidR="00A13E1F" w:rsidRPr="00042036" w:rsidRDefault="00A13E1F" w:rsidP="00A93CE0">
      <w:pPr>
        <w:pStyle w:val="TH"/>
      </w:pPr>
      <w:r w:rsidRPr="00042036">
        <w:object w:dxaOrig="9693" w:dyaOrig="5719" w14:anchorId="1150CBD3">
          <v:shape id="_x0000_i1039" type="#_x0000_t75" style="width:480pt;height:284.25pt" o:ole="">
            <v:imagedata r:id="rId41" o:title=""/>
          </v:shape>
          <o:OLEObject Type="Embed" ProgID="Word.Picture.8" ShapeID="_x0000_i1039" DrawAspect="Content" ObjectID="_1723979092" r:id="rId42"/>
        </w:object>
      </w:r>
    </w:p>
    <w:p w14:paraId="4110C794" w14:textId="65DB2973" w:rsidR="002E0E00" w:rsidRPr="00042036" w:rsidRDefault="002E0E00" w:rsidP="003B60FA">
      <w:pPr>
        <w:pStyle w:val="TF"/>
        <w:rPr>
          <w:rFonts w:eastAsia="Yu Mincho"/>
          <w:noProof/>
        </w:rPr>
      </w:pPr>
      <w:r w:rsidRPr="00042036">
        <w:rPr>
          <w:rFonts w:eastAsia="Yu Mincho"/>
          <w:noProof/>
        </w:rPr>
        <w:t xml:space="preserve">Figure </w:t>
      </w:r>
      <w:r w:rsidR="00E764CB" w:rsidRPr="00042036">
        <w:rPr>
          <w:rFonts w:eastAsia="Yu Mincho"/>
          <w:noProof/>
        </w:rPr>
        <w:t>6.10.2-</w:t>
      </w:r>
      <w:r w:rsidRPr="00042036">
        <w:rPr>
          <w:rFonts w:eastAsia="Yu Mincho"/>
          <w:noProof/>
        </w:rPr>
        <w:t>1: Handling of a temporary network slice</w:t>
      </w:r>
    </w:p>
    <w:p w14:paraId="3BC55BD2" w14:textId="77777777" w:rsidR="002E0E00" w:rsidRPr="00042036" w:rsidRDefault="002E0E00" w:rsidP="002E0E00">
      <w:pPr>
        <w:rPr>
          <w:rFonts w:eastAsia="Yu Mincho"/>
          <w:noProof/>
          <w:lang w:eastAsia="ja-JP"/>
        </w:rPr>
      </w:pPr>
      <w:r w:rsidRPr="00042036">
        <w:rPr>
          <w:rFonts w:eastAsia="Yu Mincho"/>
          <w:noProof/>
          <w:lang w:eastAsia="ja-JP"/>
        </w:rPr>
        <w:t>The detailed procedure are as described below:</w:t>
      </w:r>
    </w:p>
    <w:p w14:paraId="62E48987" w14:textId="77777777" w:rsidR="00A13E1F" w:rsidRPr="00042036" w:rsidRDefault="00A13E1F" w:rsidP="00A13E1F">
      <w:pPr>
        <w:pStyle w:val="B1"/>
      </w:pPr>
      <w:r w:rsidRPr="00042036">
        <w:t>0.</w:t>
      </w:r>
      <w:r w:rsidRPr="00042036">
        <w:tab/>
        <w:t>The UE can be preconfigured with configured NSSAI with validity timer. Configured NSSAI can also come in UE Configuration Update message.</w:t>
      </w:r>
    </w:p>
    <w:p w14:paraId="5BE7446D" w14:textId="4C86CFCA" w:rsidR="00465E67" w:rsidRPr="00042036" w:rsidRDefault="00465E67" w:rsidP="00282113">
      <w:pPr>
        <w:pStyle w:val="NO"/>
      </w:pPr>
      <w:r w:rsidRPr="00042036">
        <w:t>NOTE 1:</w:t>
      </w:r>
      <w:r w:rsidR="00282113" w:rsidRPr="00042036">
        <w:tab/>
      </w:r>
      <w:r w:rsidRPr="00042036">
        <w:t>A S-NSSAI can be added or removed dynamically as per the current procedure.</w:t>
      </w:r>
    </w:p>
    <w:p w14:paraId="181C2C2E" w14:textId="48E6AE64" w:rsidR="00A13E1F" w:rsidRPr="00042036" w:rsidRDefault="00A13E1F" w:rsidP="00A13E1F">
      <w:pPr>
        <w:pStyle w:val="B1"/>
      </w:pPr>
      <w:r w:rsidRPr="00042036">
        <w:t>1.</w:t>
      </w:r>
      <w:r w:rsidRPr="00042036">
        <w:tab/>
        <w:t xml:space="preserve">The UE initiates registration procedure and sends registration request </w:t>
      </w:r>
      <w:r w:rsidR="003A5264" w:rsidRPr="00042036">
        <w:t>message</w:t>
      </w:r>
      <w:r w:rsidRPr="00042036">
        <w:t>.</w:t>
      </w:r>
    </w:p>
    <w:p w14:paraId="69CCB68E" w14:textId="77777777" w:rsidR="00A13E1F" w:rsidRPr="00042036" w:rsidRDefault="00A13E1F" w:rsidP="00A13E1F">
      <w:pPr>
        <w:pStyle w:val="B1"/>
      </w:pPr>
      <w:r w:rsidRPr="00042036">
        <w:t>2-3.</w:t>
      </w:r>
      <w:r w:rsidRPr="00042036">
        <w:tab/>
        <w:t>The network may trigger authentication procedure and security mode command procedure.</w:t>
      </w:r>
    </w:p>
    <w:p w14:paraId="765F491D" w14:textId="77777777" w:rsidR="00A13E1F" w:rsidRPr="00042036" w:rsidRDefault="00A13E1F" w:rsidP="00A13E1F">
      <w:pPr>
        <w:pStyle w:val="B1"/>
      </w:pPr>
      <w:r w:rsidRPr="00042036">
        <w:t>4-6.</w:t>
      </w:r>
      <w:r w:rsidRPr="00042036">
        <w:tab/>
        <w:t>The AMF registers to the UDM for the UE. the UDM provides the subscribed NSSAI to the AMF. In the subscribed NSSAI the UDM associate a validity time for each temporary S-NSSAI.</w:t>
      </w:r>
    </w:p>
    <w:p w14:paraId="439794DB" w14:textId="3CCE6D7F" w:rsidR="00A13E1F" w:rsidRPr="00042036" w:rsidRDefault="00A13E1F" w:rsidP="00A13E1F">
      <w:pPr>
        <w:pStyle w:val="NO"/>
      </w:pPr>
      <w:r w:rsidRPr="00042036">
        <w:t>NOTE </w:t>
      </w:r>
      <w:r w:rsidR="00465E67" w:rsidRPr="00042036">
        <w:t>2</w:t>
      </w:r>
      <w:r w:rsidRPr="00042036">
        <w:t>:</w:t>
      </w:r>
      <w:r w:rsidRPr="00042036">
        <w:tab/>
        <w:t>The validity timer for a temporary S-NSSAI can also be provided by other NSSF.</w:t>
      </w:r>
    </w:p>
    <w:p w14:paraId="1CED0D60" w14:textId="77777777" w:rsidR="00A13E1F" w:rsidRPr="00042036" w:rsidRDefault="00A13E1F" w:rsidP="00A13E1F">
      <w:pPr>
        <w:pStyle w:val="B1"/>
      </w:pPr>
      <w:r w:rsidRPr="00042036">
        <w:t>7.</w:t>
      </w:r>
      <w:r w:rsidRPr="00042036">
        <w:tab/>
        <w:t>The AMF sends configured NSSAI = Subscribed NSSAI to the UE in the registration accept message.</w:t>
      </w:r>
    </w:p>
    <w:p w14:paraId="6554FCB6" w14:textId="77777777" w:rsidR="00A13E1F" w:rsidRPr="00042036" w:rsidRDefault="00A13E1F" w:rsidP="00A13E1F">
      <w:pPr>
        <w:pStyle w:val="B1"/>
      </w:pPr>
      <w:r w:rsidRPr="00042036">
        <w:t>8.</w:t>
      </w:r>
      <w:r w:rsidRPr="00042036">
        <w:tab/>
        <w:t>The UE stores the configured NSSAI.</w:t>
      </w:r>
    </w:p>
    <w:p w14:paraId="3FD6DFA8" w14:textId="77777777" w:rsidR="00A13E1F" w:rsidRPr="00042036" w:rsidRDefault="00A13E1F" w:rsidP="00A13E1F">
      <w:pPr>
        <w:pStyle w:val="B1"/>
      </w:pPr>
      <w:r w:rsidRPr="00042036">
        <w:t>9.</w:t>
      </w:r>
      <w:r w:rsidRPr="00042036">
        <w:tab/>
        <w:t>The sends registration complete message to the AMF.</w:t>
      </w:r>
    </w:p>
    <w:p w14:paraId="7DC36D97" w14:textId="77777777" w:rsidR="00A13E1F" w:rsidRPr="00042036" w:rsidRDefault="00A13E1F" w:rsidP="00A13E1F">
      <w:pPr>
        <w:pStyle w:val="B1"/>
      </w:pPr>
      <w:r w:rsidRPr="00042036">
        <w:t>10a.</w:t>
      </w:r>
      <w:r w:rsidRPr="00042036">
        <w:tab/>
        <w:t>The UE starts t1. The UE initiates registration to the S-NSSAI 1 while the timer t1 is running. Once the t1 expires the UE removes the S-NSSAI 1 from the allowed list locally. The UE removes the S-NSSAI 1 from the configured NSSAI list.</w:t>
      </w:r>
    </w:p>
    <w:p w14:paraId="6675C4BC" w14:textId="77777777" w:rsidR="00A13E1F" w:rsidRPr="00042036" w:rsidRDefault="00A13E1F" w:rsidP="00A13E1F">
      <w:pPr>
        <w:pStyle w:val="B1"/>
      </w:pPr>
      <w:r w:rsidRPr="00042036">
        <w:t>10b.</w:t>
      </w:r>
      <w:r w:rsidRPr="00042036">
        <w:tab/>
        <w:t>AMF starts t1 is. The AMF accepts registration to the S-NSSAI 1 while the timer t1 is running. Once the t1 expires the UE removes the S-NSSAI 1 from the allowed list locally.</w:t>
      </w:r>
    </w:p>
    <w:p w14:paraId="324148C8" w14:textId="564B676B" w:rsidR="00A13E1F" w:rsidRPr="00042036" w:rsidRDefault="00A13E1F" w:rsidP="00A13E1F">
      <w:pPr>
        <w:pStyle w:val="NO"/>
      </w:pPr>
      <w:r w:rsidRPr="00042036">
        <w:t>NOTE </w:t>
      </w:r>
      <w:r w:rsidR="00465E67" w:rsidRPr="00042036">
        <w:t>3</w:t>
      </w:r>
      <w:r w:rsidRPr="00042036">
        <w:t>:</w:t>
      </w:r>
      <w:r w:rsidRPr="00042036">
        <w:tab/>
        <w:t>The value of the timer can be hours, days or months and details can be captured in stage 3.</w:t>
      </w:r>
    </w:p>
    <w:p w14:paraId="6719D785" w14:textId="2928E0CD" w:rsidR="002E0E00" w:rsidRPr="00042036" w:rsidRDefault="002E0E00" w:rsidP="00C86DBB">
      <w:pPr>
        <w:pStyle w:val="Heading3"/>
        <w:rPr>
          <w:lang w:eastAsia="zh-CN"/>
        </w:rPr>
      </w:pPr>
      <w:bookmarkStart w:id="447" w:name="_Toc104302435"/>
      <w:bookmarkStart w:id="448" w:name="_Toc104359401"/>
      <w:bookmarkStart w:id="449" w:name="_Toc112923207"/>
      <w:bookmarkStart w:id="450" w:name="_Toc112923852"/>
      <w:r w:rsidRPr="00042036">
        <w:rPr>
          <w:lang w:eastAsia="zh-CN"/>
        </w:rPr>
        <w:t>6.</w:t>
      </w:r>
      <w:r w:rsidR="00E764CB" w:rsidRPr="00042036">
        <w:rPr>
          <w:lang w:eastAsia="zh-CN"/>
        </w:rPr>
        <w:t>10</w:t>
      </w:r>
      <w:r w:rsidRPr="00042036">
        <w:rPr>
          <w:lang w:eastAsia="zh-CN"/>
        </w:rPr>
        <w:t>.3</w:t>
      </w:r>
      <w:r w:rsidRPr="00042036">
        <w:rPr>
          <w:lang w:eastAsia="zh-CN"/>
        </w:rPr>
        <w:tab/>
      </w:r>
      <w:r w:rsidRPr="00042036">
        <w:rPr>
          <w:lang w:eastAsia="ja-JP"/>
        </w:rPr>
        <w:t xml:space="preserve">Impacts on </w:t>
      </w:r>
      <w:r w:rsidRPr="00042036">
        <w:rPr>
          <w:lang w:eastAsia="zh-CN"/>
        </w:rPr>
        <w:t>services,</w:t>
      </w:r>
      <w:r w:rsidRPr="00042036">
        <w:rPr>
          <w:lang w:eastAsia="ja-JP"/>
        </w:rPr>
        <w:t xml:space="preserve"> entities and interfaces</w:t>
      </w:r>
      <w:bookmarkEnd w:id="447"/>
      <w:bookmarkEnd w:id="448"/>
      <w:bookmarkEnd w:id="449"/>
      <w:bookmarkEnd w:id="450"/>
    </w:p>
    <w:p w14:paraId="6821078B" w14:textId="77777777" w:rsidR="00931EAD" w:rsidRPr="00042036" w:rsidRDefault="002E0E00" w:rsidP="00E878F1">
      <w:pPr>
        <w:rPr>
          <w:rFonts w:eastAsia="MS Gothic"/>
          <w:noProof/>
          <w:lang w:eastAsia="ja-JP"/>
        </w:rPr>
      </w:pPr>
      <w:r w:rsidRPr="00042036">
        <w:t>UE</w:t>
      </w:r>
    </w:p>
    <w:p w14:paraId="656DE69A" w14:textId="2044E8F3" w:rsidR="002E0E00" w:rsidRPr="00042036" w:rsidRDefault="00931EAD" w:rsidP="003B60FA">
      <w:pPr>
        <w:pStyle w:val="B1"/>
        <w:rPr>
          <w:noProof/>
        </w:rPr>
      </w:pPr>
      <w:r w:rsidRPr="00042036">
        <w:rPr>
          <w:noProof/>
          <w:lang w:eastAsia="ko-KR"/>
        </w:rPr>
        <w:lastRenderedPageBreak/>
        <w:t>-</w:t>
      </w:r>
      <w:r w:rsidRPr="00042036">
        <w:rPr>
          <w:noProof/>
          <w:lang w:eastAsia="ko-KR"/>
        </w:rPr>
        <w:tab/>
      </w:r>
      <w:r w:rsidR="002E0E00" w:rsidRPr="00042036">
        <w:rPr>
          <w:noProof/>
        </w:rPr>
        <w:t>Handling of validity timer for a S-NSSAI.</w:t>
      </w:r>
    </w:p>
    <w:p w14:paraId="32BEB673" w14:textId="4D019702" w:rsidR="00931EAD" w:rsidRPr="00042036" w:rsidRDefault="002E0E00" w:rsidP="00E878F1">
      <w:pPr>
        <w:rPr>
          <w:noProof/>
          <w:lang w:eastAsia="ja-JP"/>
        </w:rPr>
      </w:pPr>
      <w:r w:rsidRPr="00042036">
        <w:t>AMF</w:t>
      </w:r>
      <w:r w:rsidR="00465E67" w:rsidRPr="00042036">
        <w:t>, SMF, NSSF,PCF</w:t>
      </w:r>
    </w:p>
    <w:p w14:paraId="44348141" w14:textId="0EA968E7" w:rsidR="002E0E00" w:rsidRPr="00042036" w:rsidRDefault="00931EAD" w:rsidP="003B60FA">
      <w:pPr>
        <w:pStyle w:val="B1"/>
        <w:rPr>
          <w:noProof/>
        </w:rPr>
      </w:pPr>
      <w:r w:rsidRPr="00042036">
        <w:rPr>
          <w:noProof/>
        </w:rPr>
        <w:t>-</w:t>
      </w:r>
      <w:r w:rsidRPr="00042036">
        <w:rPr>
          <w:noProof/>
        </w:rPr>
        <w:tab/>
      </w:r>
      <w:r w:rsidR="002E0E00" w:rsidRPr="00042036">
        <w:rPr>
          <w:noProof/>
        </w:rPr>
        <w:t>Handling of validity timer for a S-NSSAI.</w:t>
      </w:r>
    </w:p>
    <w:p w14:paraId="3A0B6588" w14:textId="77777777" w:rsidR="00931EAD" w:rsidRPr="00042036" w:rsidRDefault="002E0E00" w:rsidP="00E878F1">
      <w:pPr>
        <w:rPr>
          <w:noProof/>
          <w:lang w:eastAsia="ja-JP"/>
        </w:rPr>
      </w:pPr>
      <w:r w:rsidRPr="00042036">
        <w:t>UDM</w:t>
      </w:r>
    </w:p>
    <w:p w14:paraId="2D4F7641" w14:textId="142A295B" w:rsidR="002E0E00" w:rsidRPr="00042036" w:rsidRDefault="00931EAD" w:rsidP="003B60FA">
      <w:pPr>
        <w:pStyle w:val="B1"/>
        <w:rPr>
          <w:noProof/>
        </w:rPr>
      </w:pPr>
      <w:r w:rsidRPr="00042036">
        <w:rPr>
          <w:noProof/>
        </w:rPr>
        <w:t>-</w:t>
      </w:r>
      <w:r w:rsidRPr="00042036">
        <w:rPr>
          <w:noProof/>
        </w:rPr>
        <w:tab/>
      </w:r>
      <w:r w:rsidR="002E0E00" w:rsidRPr="00042036">
        <w:rPr>
          <w:noProof/>
        </w:rPr>
        <w:t>UDM needs to provide the validity timer for a temporary S-NSSAI for a UE to the AMF.</w:t>
      </w:r>
    </w:p>
    <w:p w14:paraId="15B6DE0D" w14:textId="6B9328E2" w:rsidR="00C73A96" w:rsidRPr="00042036" w:rsidRDefault="00C73A96" w:rsidP="00C86DBB">
      <w:pPr>
        <w:pStyle w:val="Heading2"/>
        <w:rPr>
          <w:lang w:eastAsia="ja-JP"/>
        </w:rPr>
      </w:pPr>
      <w:bookmarkStart w:id="451" w:name="_Toc104302436"/>
      <w:bookmarkStart w:id="452" w:name="_Toc104359402"/>
      <w:bookmarkStart w:id="453" w:name="_Toc112923208"/>
      <w:bookmarkStart w:id="454" w:name="_Toc112923853"/>
      <w:r w:rsidRPr="00042036">
        <w:rPr>
          <w:lang w:eastAsia="zh-CN"/>
        </w:rPr>
        <w:t>6.</w:t>
      </w:r>
      <w:r w:rsidR="00B76A37" w:rsidRPr="00042036">
        <w:rPr>
          <w:lang w:eastAsia="zh-CN"/>
        </w:rPr>
        <w:t>11</w:t>
      </w:r>
      <w:r w:rsidRPr="00042036">
        <w:rPr>
          <w:lang w:eastAsia="ko-KR"/>
        </w:rPr>
        <w:tab/>
      </w:r>
      <w:r w:rsidRPr="00042036">
        <w:rPr>
          <w:lang w:eastAsia="ja-JP"/>
        </w:rPr>
        <w:t>Solution</w:t>
      </w:r>
      <w:r w:rsidRPr="00042036">
        <w:rPr>
          <w:lang w:eastAsia="zh-CN"/>
        </w:rPr>
        <w:t xml:space="preserve"> #</w:t>
      </w:r>
      <w:r w:rsidR="00B76A37" w:rsidRPr="00042036">
        <w:rPr>
          <w:lang w:eastAsia="zh-CN"/>
        </w:rPr>
        <w:t>11</w:t>
      </w:r>
      <w:r w:rsidRPr="00042036">
        <w:rPr>
          <w:lang w:eastAsia="ja-JP"/>
        </w:rPr>
        <w:t>: Enabling UEs to Request S-NSSAIs not uniformly available</w:t>
      </w:r>
      <w:bookmarkEnd w:id="451"/>
      <w:bookmarkEnd w:id="452"/>
      <w:bookmarkEnd w:id="453"/>
      <w:bookmarkEnd w:id="454"/>
    </w:p>
    <w:p w14:paraId="2371447C" w14:textId="07945DC4" w:rsidR="00C73A96" w:rsidRPr="00042036" w:rsidRDefault="00C73A96" w:rsidP="00C86DBB">
      <w:pPr>
        <w:pStyle w:val="Heading3"/>
        <w:rPr>
          <w:lang w:eastAsia="ko-KR"/>
        </w:rPr>
      </w:pPr>
      <w:bookmarkStart w:id="455" w:name="_Toc104302437"/>
      <w:bookmarkStart w:id="456" w:name="_Toc104359403"/>
      <w:bookmarkStart w:id="457" w:name="_Toc112923209"/>
      <w:bookmarkStart w:id="458" w:name="_Toc112923854"/>
      <w:r w:rsidRPr="00042036">
        <w:rPr>
          <w:lang w:eastAsia="ko-KR"/>
        </w:rPr>
        <w:t>6.</w:t>
      </w:r>
      <w:r w:rsidR="002714C5" w:rsidRPr="00042036">
        <w:rPr>
          <w:lang w:eastAsia="ko-KR"/>
        </w:rPr>
        <w:t>11</w:t>
      </w:r>
      <w:r w:rsidRPr="00042036">
        <w:rPr>
          <w:lang w:eastAsia="ko-KR"/>
        </w:rPr>
        <w:t>.1</w:t>
      </w:r>
      <w:r w:rsidRPr="00042036">
        <w:rPr>
          <w:lang w:eastAsia="ko-KR"/>
        </w:rPr>
        <w:tab/>
        <w:t>Introduction</w:t>
      </w:r>
      <w:bookmarkEnd w:id="455"/>
      <w:bookmarkEnd w:id="456"/>
      <w:bookmarkEnd w:id="457"/>
      <w:bookmarkEnd w:id="458"/>
    </w:p>
    <w:p w14:paraId="01E3070E" w14:textId="0E5F5A5C" w:rsidR="00526920" w:rsidRPr="00042036" w:rsidRDefault="00C73A96" w:rsidP="00526920">
      <w:r w:rsidRPr="00042036">
        <w:t>This solution applies to KI#</w:t>
      </w:r>
      <w:r w:rsidR="00C01E36" w:rsidRPr="00042036">
        <w:t>5</w:t>
      </w:r>
      <w:r w:rsidRPr="00042036">
        <w:t xml:space="preserve"> and KI#3.</w:t>
      </w:r>
      <w:r w:rsidR="00526920" w:rsidRPr="00042036">
        <w:t xml:space="preserve"> This applies to S-NSSAIs that are:</w:t>
      </w:r>
    </w:p>
    <w:p w14:paraId="7D924BF2" w14:textId="77777777" w:rsidR="00526920" w:rsidRPr="00042036" w:rsidRDefault="00526920" w:rsidP="00526920">
      <w:pPr>
        <w:pStyle w:val="B1"/>
        <w:rPr>
          <w:lang w:eastAsia="ko-KR"/>
        </w:rPr>
      </w:pPr>
      <w:r w:rsidRPr="00042036">
        <w:rPr>
          <w:lang w:eastAsia="ko-KR"/>
        </w:rPr>
        <w:t>-</w:t>
      </w:r>
      <w:r w:rsidRPr="00042036">
        <w:rPr>
          <w:lang w:eastAsia="ko-KR"/>
        </w:rPr>
        <w:tab/>
        <w:t>either available only temporarily or at specific times, or</w:t>
      </w:r>
    </w:p>
    <w:p w14:paraId="70787508" w14:textId="77777777" w:rsidR="00526920" w:rsidRPr="00042036" w:rsidRDefault="00526920" w:rsidP="00526920">
      <w:pPr>
        <w:pStyle w:val="B1"/>
        <w:rPr>
          <w:lang w:eastAsia="ko-KR"/>
        </w:rPr>
      </w:pPr>
      <w:r w:rsidRPr="00042036">
        <w:rPr>
          <w:lang w:eastAsia="ko-KR"/>
        </w:rPr>
        <w:t>-</w:t>
      </w:r>
      <w:r w:rsidRPr="00042036">
        <w:rPr>
          <w:lang w:eastAsia="ko-KR"/>
        </w:rPr>
        <w:tab/>
        <w:t>valid in Area of Service that does not match the deployed TA boundaries, or</w:t>
      </w:r>
    </w:p>
    <w:p w14:paraId="69404BB6" w14:textId="582E96E3" w:rsidR="00C73A96" w:rsidRPr="00042036" w:rsidRDefault="00526920" w:rsidP="00526920">
      <w:pPr>
        <w:pStyle w:val="B1"/>
        <w:rPr>
          <w:lang w:eastAsia="ko-KR"/>
        </w:rPr>
      </w:pPr>
      <w:r w:rsidRPr="00042036">
        <w:rPr>
          <w:lang w:eastAsia="ko-KR"/>
        </w:rPr>
        <w:t>-</w:t>
      </w:r>
      <w:r w:rsidRPr="00042036">
        <w:rPr>
          <w:lang w:eastAsia="ko-KR"/>
        </w:rPr>
        <w:tab/>
        <w:t>valid only in some TAs of the current RA assigned to the UE.</w:t>
      </w:r>
    </w:p>
    <w:p w14:paraId="62A56254" w14:textId="56119E84" w:rsidR="00C73A96" w:rsidRPr="00042036" w:rsidRDefault="00C73A96" w:rsidP="00C86DBB">
      <w:pPr>
        <w:pStyle w:val="Heading3"/>
        <w:rPr>
          <w:lang w:eastAsia="ja-JP"/>
        </w:rPr>
      </w:pPr>
      <w:bookmarkStart w:id="459" w:name="_Toc104302438"/>
      <w:bookmarkStart w:id="460" w:name="_Toc104359404"/>
      <w:bookmarkStart w:id="461" w:name="_Toc112923210"/>
      <w:bookmarkStart w:id="462" w:name="_Toc112923855"/>
      <w:r w:rsidRPr="00042036">
        <w:rPr>
          <w:lang w:eastAsia="ja-JP"/>
        </w:rPr>
        <w:t>6.</w:t>
      </w:r>
      <w:r w:rsidR="002714C5" w:rsidRPr="00042036">
        <w:rPr>
          <w:lang w:eastAsia="ja-JP"/>
        </w:rPr>
        <w:t>11</w:t>
      </w:r>
      <w:r w:rsidRPr="00042036">
        <w:rPr>
          <w:lang w:eastAsia="ja-JP"/>
        </w:rPr>
        <w:t>.2</w:t>
      </w:r>
      <w:r w:rsidRPr="00042036">
        <w:rPr>
          <w:lang w:eastAsia="ja-JP"/>
        </w:rPr>
        <w:tab/>
        <w:t>Functional Description</w:t>
      </w:r>
      <w:bookmarkEnd w:id="459"/>
      <w:bookmarkEnd w:id="460"/>
      <w:bookmarkEnd w:id="461"/>
      <w:bookmarkEnd w:id="462"/>
    </w:p>
    <w:p w14:paraId="64F29951" w14:textId="77777777" w:rsidR="00C73A96" w:rsidRPr="00042036" w:rsidRDefault="00C73A96" w:rsidP="00E878F1">
      <w:pPr>
        <w:rPr>
          <w:lang w:eastAsia="zh-CN"/>
        </w:rPr>
      </w:pPr>
      <w:r w:rsidRPr="00042036">
        <w:t>The high-level points of the proposed solution are:</w:t>
      </w:r>
    </w:p>
    <w:p w14:paraId="49F097A9" w14:textId="2A8F1186" w:rsidR="00C73A96" w:rsidRPr="00042036" w:rsidRDefault="00C73A96" w:rsidP="003A5264">
      <w:pPr>
        <w:pStyle w:val="B1"/>
        <w:rPr>
          <w:rFonts w:eastAsia="Malgun Gothic"/>
        </w:rPr>
      </w:pPr>
      <w:r w:rsidRPr="00042036">
        <w:rPr>
          <w:rFonts w:eastAsia="Malgun Gothic"/>
        </w:rPr>
        <w:t>-</w:t>
      </w:r>
      <w:r w:rsidRPr="00042036">
        <w:rPr>
          <w:rFonts w:eastAsia="Malgun Gothic"/>
        </w:rPr>
        <w:tab/>
        <w:t>The AMF creates an RA for the UE as per current mechanisms ensuring the optimal size of the RA with respect to the S-NSSAIs that can be allowed</w:t>
      </w:r>
      <w:r w:rsidR="003A5264" w:rsidRPr="00042036">
        <w:rPr>
          <w:rFonts w:eastAsia="Malgun Gothic"/>
        </w:rPr>
        <w:t>.</w:t>
      </w:r>
    </w:p>
    <w:p w14:paraId="45FA8DA4" w14:textId="454F4E6E" w:rsidR="00526920" w:rsidRPr="00042036" w:rsidRDefault="00526920" w:rsidP="00526920">
      <w:pPr>
        <w:pStyle w:val="B1"/>
      </w:pPr>
      <w:r w:rsidRPr="00042036">
        <w:t>-</w:t>
      </w:r>
      <w:r w:rsidRPr="00042036">
        <w:tab/>
        <w:t>Temporary Slices for which the UE has a subscription are provided in the Configured NSSAI provided to the UE.</w:t>
      </w:r>
    </w:p>
    <w:p w14:paraId="2DF70311" w14:textId="4E206532" w:rsidR="00C73A96" w:rsidRPr="00042036" w:rsidRDefault="00C73A96" w:rsidP="003A5264">
      <w:pPr>
        <w:pStyle w:val="B1"/>
        <w:rPr>
          <w:rFonts w:eastAsia="Malgun Gothic"/>
        </w:rPr>
      </w:pPr>
      <w:r w:rsidRPr="00042036">
        <w:rPr>
          <w:rFonts w:eastAsia="Malgun Gothic"/>
        </w:rPr>
        <w:t>-</w:t>
      </w:r>
      <w:r w:rsidRPr="00042036">
        <w:rPr>
          <w:rFonts w:eastAsia="Malgun Gothic"/>
        </w:rPr>
        <w:tab/>
        <w:t>The Allowed NSSAI contains only S-NSSAIs</w:t>
      </w:r>
      <w:r w:rsidR="00526920" w:rsidRPr="00042036">
        <w:t xml:space="preserve"> that the UE has requested and</w:t>
      </w:r>
      <w:r w:rsidRPr="00042036">
        <w:rPr>
          <w:rFonts w:eastAsia="Malgun Gothic"/>
        </w:rPr>
        <w:t xml:space="preserve"> that are allowed in the whole RA</w:t>
      </w:r>
      <w:r w:rsidR="00526920" w:rsidRPr="00042036">
        <w:rPr>
          <w:rFonts w:eastAsia="Malgun Gothic"/>
        </w:rPr>
        <w:t xml:space="preserve"> </w:t>
      </w:r>
      <w:r w:rsidR="00526920" w:rsidRPr="00042036">
        <w:t>(i.e. each TA of the RA) and, in case of temporary slices, are currently available</w:t>
      </w:r>
      <w:r w:rsidR="003A5264" w:rsidRPr="00042036">
        <w:rPr>
          <w:rFonts w:eastAsia="Malgun Gothic"/>
        </w:rPr>
        <w:t>.</w:t>
      </w:r>
    </w:p>
    <w:p w14:paraId="3587868E" w14:textId="77777777" w:rsidR="00526920" w:rsidRPr="00042036" w:rsidRDefault="00526920" w:rsidP="00526920">
      <w:pPr>
        <w:pStyle w:val="B2"/>
      </w:pPr>
      <w:r w:rsidRPr="00042036">
        <w:t>-</w:t>
      </w:r>
      <w:r w:rsidRPr="00042036">
        <w:tab/>
        <w:t>for temporary slices, the Allowed NSSAI may be augmented to contain a validity time for the S-NSSAI(s) corresponding to temporary slices. When receiving the Allowed NSSAI containing a validity time for the S-NSSAI(s) corresponding to temporary slices, the UE runs a timer and, when the validity timer expires, the UE locally removes the S-NSSAI from the allowed NSSAI list and the UE release the PDU session associated with the corresponding S-NSSAI.</w:t>
      </w:r>
    </w:p>
    <w:p w14:paraId="783D6064" w14:textId="5ED44789" w:rsidR="00C73A96" w:rsidRPr="00042036" w:rsidRDefault="00C73A96" w:rsidP="003A5264">
      <w:pPr>
        <w:pStyle w:val="B1"/>
        <w:rPr>
          <w:rFonts w:eastAsia="Malgun Gothic"/>
        </w:rPr>
      </w:pPr>
      <w:r w:rsidRPr="00042036">
        <w:rPr>
          <w:rFonts w:eastAsia="Malgun Gothic"/>
        </w:rPr>
        <w:t>-</w:t>
      </w:r>
      <w:r w:rsidRPr="00042036">
        <w:rPr>
          <w:rFonts w:eastAsia="Malgun Gothic"/>
        </w:rPr>
        <w:tab/>
        <w:t>The AMF provides a set of conditions to the UE for the S-NSSAIs (here called Conditional S-NSSAI) that are valid only under specific condition</w:t>
      </w:r>
      <w:r w:rsidR="00526920" w:rsidRPr="00042036">
        <w:t>s (e.g. only in specific TAs, or that have a validity time associated)</w:t>
      </w:r>
      <w:r w:rsidRPr="00042036">
        <w:rPr>
          <w:rFonts w:eastAsia="Malgun Gothic"/>
        </w:rPr>
        <w:t xml:space="preserve"> and therefore cannot be placed in the Allowed NSSAI (here called Conditional S-NSSAI)</w:t>
      </w:r>
      <w:r w:rsidR="003A5264" w:rsidRPr="00042036">
        <w:rPr>
          <w:rFonts w:eastAsia="Malgun Gothic"/>
        </w:rPr>
        <w:t>:</w:t>
      </w:r>
    </w:p>
    <w:p w14:paraId="65A7C587" w14:textId="6FBEC9CA" w:rsidR="00C73A96" w:rsidRPr="00042036" w:rsidRDefault="00C73A96" w:rsidP="003A5264">
      <w:pPr>
        <w:pStyle w:val="B2"/>
        <w:rPr>
          <w:rFonts w:eastAsia="Malgun Gothic"/>
        </w:rPr>
      </w:pPr>
      <w:r w:rsidRPr="00042036">
        <w:rPr>
          <w:rFonts w:eastAsia="Malgun Gothic"/>
        </w:rPr>
        <w:t>-</w:t>
      </w:r>
      <w:r w:rsidRPr="00042036">
        <w:rPr>
          <w:rFonts w:eastAsia="Malgun Gothic"/>
        </w:rPr>
        <w:tab/>
        <w:t>the conditions may include a list of TAs (not included in the present RA) where the S-NSSAI is allowed</w:t>
      </w:r>
      <w:r w:rsidR="003A5264" w:rsidRPr="00042036">
        <w:rPr>
          <w:rFonts w:eastAsia="Malgun Gothic"/>
        </w:rPr>
        <w:t>.</w:t>
      </w:r>
    </w:p>
    <w:p w14:paraId="7051A6C7" w14:textId="12C4617F" w:rsidR="00C73A96" w:rsidRPr="00042036" w:rsidRDefault="00C73A96" w:rsidP="003A5264">
      <w:pPr>
        <w:pStyle w:val="B2"/>
        <w:rPr>
          <w:rFonts w:eastAsia="Malgun Gothic"/>
        </w:rPr>
      </w:pPr>
      <w:r w:rsidRPr="00042036">
        <w:rPr>
          <w:rFonts w:eastAsia="Malgun Gothic"/>
        </w:rPr>
        <w:t>-</w:t>
      </w:r>
      <w:r w:rsidRPr="00042036">
        <w:rPr>
          <w:rFonts w:eastAsia="Malgun Gothic"/>
        </w:rPr>
        <w:tab/>
        <w:t>the conditions may include an Area of Service (as defined in KI#3) for the S-NSSAI</w:t>
      </w:r>
      <w:r w:rsidR="003A5264" w:rsidRPr="00042036">
        <w:rPr>
          <w:rFonts w:eastAsia="Malgun Gothic"/>
        </w:rPr>
        <w:t>.</w:t>
      </w:r>
      <w:r w:rsidR="00526920" w:rsidRPr="00042036">
        <w:t xml:space="preserve"> The Area of Service may be defined as a set of TAs or a set of cells. If the Area of Service of an S-NSSAI does not match exactly one or a set of TAs, the RA selected for the UE may not include the TAs that overlap with the area of service</w:t>
      </w:r>
      <w:r w:rsidR="00344785" w:rsidRPr="00042036">
        <w:t xml:space="preserve"> and</w:t>
      </w:r>
      <w:r w:rsidR="00526920" w:rsidRPr="00042036">
        <w:t xml:space="preserve"> the S-NSSAI corresponding to the Area of Service may be provided as a Conditional S-NSSAI to the UE with the Area of Service information.</w:t>
      </w:r>
      <w:r w:rsidR="00FF600E" w:rsidRPr="00042036">
        <w:t xml:space="preserve"> The Conditional S-NSSAI may be supported in one or more TAs of the RA but not in all of the TAs of the RA.</w:t>
      </w:r>
    </w:p>
    <w:p w14:paraId="26639F3C" w14:textId="5CE56A18" w:rsidR="00526920" w:rsidRPr="00042036" w:rsidRDefault="00526920" w:rsidP="00526920">
      <w:pPr>
        <w:pStyle w:val="B2"/>
      </w:pPr>
      <w:r w:rsidRPr="00042036">
        <w:t>-</w:t>
      </w:r>
      <w:r w:rsidRPr="00042036">
        <w:tab/>
        <w:t>it is assumed that the AMF is informed about a slice availability on a per-cell basis from the NG-RAN</w:t>
      </w:r>
      <w:r w:rsidR="00792B61" w:rsidRPr="00042036">
        <w:t>.</w:t>
      </w:r>
    </w:p>
    <w:p w14:paraId="56E07D1D" w14:textId="77777777" w:rsidR="00526920" w:rsidRPr="00042036" w:rsidRDefault="00526920" w:rsidP="00526920">
      <w:pPr>
        <w:pStyle w:val="B2"/>
      </w:pPr>
      <w:r w:rsidRPr="00042036">
        <w:t>-</w:t>
      </w:r>
      <w:r w:rsidRPr="00042036">
        <w:tab/>
        <w:t>it is assumed that the AMF is informed about a slice availability in terms of validity time based on OAM or subscription information.</w:t>
      </w:r>
    </w:p>
    <w:p w14:paraId="4A3D8B30" w14:textId="7AB3D5C7" w:rsidR="00C73A96" w:rsidRPr="00042036" w:rsidRDefault="00C73A96" w:rsidP="003A5264">
      <w:pPr>
        <w:pStyle w:val="B2"/>
        <w:rPr>
          <w:rFonts w:eastAsia="Malgun Gothic"/>
        </w:rPr>
      </w:pPr>
      <w:r w:rsidRPr="00042036">
        <w:rPr>
          <w:rFonts w:eastAsia="Malgun Gothic"/>
        </w:rPr>
        <w:t>-</w:t>
      </w:r>
      <w:r w:rsidRPr="00042036">
        <w:rPr>
          <w:rFonts w:eastAsia="Malgun Gothic"/>
        </w:rPr>
        <w:tab/>
        <w:t xml:space="preserve">the conditions may include </w:t>
      </w:r>
      <w:r w:rsidR="00494EEF" w:rsidRPr="00042036">
        <w:rPr>
          <w:rFonts w:eastAsia="Malgun Gothic"/>
        </w:rPr>
        <w:t>"</w:t>
      </w:r>
      <w:r w:rsidRPr="00042036">
        <w:rPr>
          <w:rFonts w:eastAsia="Malgun Gothic"/>
        </w:rPr>
        <w:t>time-related conditions</w:t>
      </w:r>
      <w:r w:rsidR="00494EEF" w:rsidRPr="00042036">
        <w:rPr>
          <w:rFonts w:eastAsia="Malgun Gothic"/>
        </w:rPr>
        <w:t>"</w:t>
      </w:r>
      <w:r w:rsidRPr="00042036">
        <w:rPr>
          <w:rFonts w:eastAsia="Malgun Gothic"/>
        </w:rPr>
        <w:t xml:space="preserve"> (e.g. specific times at which an S-NSSAI is available or the time period in which the S-NSSAI is available) to support the use cases associated with KI#3</w:t>
      </w:r>
      <w:r w:rsidR="003A5264" w:rsidRPr="00042036">
        <w:rPr>
          <w:rFonts w:eastAsia="Malgun Gothic"/>
        </w:rPr>
        <w:t>.</w:t>
      </w:r>
    </w:p>
    <w:p w14:paraId="3611966A" w14:textId="60460F8F" w:rsidR="00C73A96" w:rsidRPr="00042036" w:rsidRDefault="00C73A96" w:rsidP="003A5264">
      <w:pPr>
        <w:pStyle w:val="B2"/>
        <w:rPr>
          <w:rFonts w:eastAsia="Malgun Gothic"/>
        </w:rPr>
      </w:pPr>
      <w:r w:rsidRPr="00042036">
        <w:rPr>
          <w:rFonts w:eastAsia="Malgun Gothic"/>
        </w:rPr>
        <w:t>-</w:t>
      </w:r>
      <w:r w:rsidRPr="00042036">
        <w:rPr>
          <w:rFonts w:eastAsia="Malgun Gothic"/>
        </w:rPr>
        <w:tab/>
        <w:t xml:space="preserve">multiple conditions may be associated to an S-NSSAI (e.g. list of TAs and </w:t>
      </w:r>
      <w:r w:rsidR="00494EEF" w:rsidRPr="00042036">
        <w:rPr>
          <w:rFonts w:eastAsia="Malgun Gothic"/>
        </w:rPr>
        <w:t>"</w:t>
      </w:r>
      <w:r w:rsidRPr="00042036">
        <w:rPr>
          <w:rFonts w:eastAsia="Malgun Gothic"/>
        </w:rPr>
        <w:t>time-related conditions</w:t>
      </w:r>
      <w:r w:rsidR="00494EEF" w:rsidRPr="00042036">
        <w:rPr>
          <w:rFonts w:eastAsia="Malgun Gothic"/>
        </w:rPr>
        <w:t>"</w:t>
      </w:r>
      <w:r w:rsidRPr="00042036">
        <w:rPr>
          <w:rFonts w:eastAsia="Malgun Gothic"/>
        </w:rPr>
        <w:t>)</w:t>
      </w:r>
      <w:r w:rsidR="003A5264" w:rsidRPr="00042036">
        <w:rPr>
          <w:rFonts w:eastAsia="Malgun Gothic"/>
        </w:rPr>
        <w:t>.</w:t>
      </w:r>
    </w:p>
    <w:p w14:paraId="5BC44283" w14:textId="73F5E4AF" w:rsidR="00C73A96" w:rsidRPr="00042036" w:rsidRDefault="00C73A96" w:rsidP="003A5264">
      <w:pPr>
        <w:pStyle w:val="NO"/>
        <w:rPr>
          <w:rFonts w:eastAsia="Malgun Gothic"/>
        </w:rPr>
      </w:pPr>
      <w:r w:rsidRPr="00042036">
        <w:rPr>
          <w:rFonts w:eastAsia="Malgun Gothic"/>
        </w:rPr>
        <w:lastRenderedPageBreak/>
        <w:t>NOTE</w:t>
      </w:r>
      <w:r w:rsidR="002714C5" w:rsidRPr="00042036">
        <w:rPr>
          <w:rFonts w:eastAsia="Calibri"/>
        </w:rPr>
        <w:t> </w:t>
      </w:r>
      <w:r w:rsidRPr="00042036">
        <w:rPr>
          <w:rFonts w:eastAsia="Malgun Gothic"/>
        </w:rPr>
        <w:t>1:</w:t>
      </w:r>
      <w:r w:rsidR="002714C5" w:rsidRPr="00042036">
        <w:rPr>
          <w:rFonts w:eastAsia="Malgun Gothic"/>
        </w:rPr>
        <w:tab/>
        <w:t>A</w:t>
      </w:r>
      <w:r w:rsidRPr="00042036">
        <w:rPr>
          <w:rFonts w:eastAsia="Malgun Gothic"/>
        </w:rPr>
        <w:t>n S-NSSAI that is allowed in the whole RA or part of the RA but only under specific time conditions would be placed in the Conditional S-NSSAI.</w:t>
      </w:r>
    </w:p>
    <w:p w14:paraId="7B5C27D5" w14:textId="7870FEF7" w:rsidR="00C73A96" w:rsidRPr="00042036" w:rsidRDefault="00C73A96" w:rsidP="003A5264">
      <w:pPr>
        <w:pStyle w:val="B2"/>
        <w:rPr>
          <w:rFonts w:eastAsia="Malgun Gothic"/>
        </w:rPr>
      </w:pPr>
      <w:r w:rsidRPr="00042036">
        <w:rPr>
          <w:rFonts w:eastAsia="Malgun Gothic"/>
        </w:rPr>
        <w:t>-</w:t>
      </w:r>
      <w:r w:rsidRPr="00042036">
        <w:rPr>
          <w:rFonts w:eastAsia="Malgun Gothic"/>
        </w:rPr>
        <w:tab/>
        <w:t>the conditions are provided by placing the S-NSSAI in a new Conditionally Allowed NSSAI IE which contains all the S-NSSAIs the UE requested and that cannot be placed in the Allowed NSSAI</w:t>
      </w:r>
      <w:r w:rsidR="00526920" w:rsidRPr="00042036">
        <w:rPr>
          <w:rFonts w:eastAsia="Malgun Gothic"/>
        </w:rPr>
        <w:t xml:space="preserve"> </w:t>
      </w:r>
      <w:r w:rsidR="00526920" w:rsidRPr="00042036">
        <w:t>since they are not available in the whole RA</w:t>
      </w:r>
      <w:r w:rsidRPr="00042036">
        <w:rPr>
          <w:rFonts w:eastAsia="Malgun Gothic"/>
        </w:rPr>
        <w:t>, but that may be available under different conditions (other TAs, other times, etc.)</w:t>
      </w:r>
      <w:r w:rsidR="003A5264" w:rsidRPr="00042036">
        <w:rPr>
          <w:rFonts w:eastAsia="Malgun Gothic"/>
        </w:rPr>
        <w:t>.</w:t>
      </w:r>
      <w:r w:rsidR="00526920" w:rsidRPr="00042036">
        <w:t xml:space="preserve"> The UE is allowed to request resources (e.g. establish a PDU session) for the S-NSSAI in the Conditionally Allowed NSSAI without requiring the UE to re-register.</w:t>
      </w:r>
      <w:r w:rsidR="00FF600E" w:rsidRPr="00042036">
        <w:t xml:space="preserve"> If the UE supports the Conditionally Allowed S-NSSAI feature, the UE shall indicate its support for it in the Registration Request message and the AMF shall provide the Conditionally Allowed NSSAI to the UE only if the UE indicated support for it.</w:t>
      </w:r>
    </w:p>
    <w:p w14:paraId="5945842F" w14:textId="0D4DE51A" w:rsidR="00526920" w:rsidRPr="00042036" w:rsidRDefault="00526920" w:rsidP="00526920">
      <w:pPr>
        <w:pStyle w:val="EditorsNote"/>
      </w:pPr>
      <w:r w:rsidRPr="00042036">
        <w:t>Editor</w:t>
      </w:r>
      <w:r w:rsidR="00494EEF" w:rsidRPr="00042036">
        <w:t>'</w:t>
      </w:r>
      <w:r w:rsidRPr="00042036">
        <w:t xml:space="preserve">s </w:t>
      </w:r>
      <w:r w:rsidR="00A45B30" w:rsidRPr="00042036">
        <w:t>n</w:t>
      </w:r>
      <w:r w:rsidRPr="00042036">
        <w:t>ote:</w:t>
      </w:r>
      <w:r w:rsidR="00792B61" w:rsidRPr="00042036">
        <w:tab/>
        <w:t>T</w:t>
      </w:r>
      <w:r w:rsidRPr="00042036">
        <w:t>he exact impact of allowing the UE to request resources for S-NSSAIs in the Conditionally Allowed NSSAIs without allowing the UE to re-register is FFS.</w:t>
      </w:r>
    </w:p>
    <w:p w14:paraId="5AECD863" w14:textId="7489F1BF" w:rsidR="00526920" w:rsidRPr="00042036" w:rsidRDefault="00526920" w:rsidP="00526920">
      <w:pPr>
        <w:pStyle w:val="EditorsNote"/>
      </w:pPr>
      <w:r w:rsidRPr="00042036">
        <w:t>Editor</w:t>
      </w:r>
      <w:r w:rsidR="00494EEF" w:rsidRPr="00042036">
        <w:t>'</w:t>
      </w:r>
      <w:r w:rsidRPr="00042036">
        <w:t xml:space="preserve">s </w:t>
      </w:r>
      <w:r w:rsidR="00A45B30" w:rsidRPr="00042036">
        <w:t>n</w:t>
      </w:r>
      <w:r w:rsidRPr="00042036">
        <w:t>ote:</w:t>
      </w:r>
      <w:r w:rsidR="00792B61" w:rsidRPr="00042036">
        <w:tab/>
        <w:t>T</w:t>
      </w:r>
      <w:r w:rsidRPr="00042036">
        <w:t>he impact of using the Conditionally Allowed NSSAI as described above on NSCAF mechanisms is FFS.</w:t>
      </w:r>
    </w:p>
    <w:p w14:paraId="19710D71" w14:textId="6CD0A5BE" w:rsidR="00C73A96" w:rsidRPr="00042036" w:rsidRDefault="00C73A96" w:rsidP="003A5264">
      <w:pPr>
        <w:pStyle w:val="NO"/>
        <w:rPr>
          <w:rFonts w:eastAsia="Malgun Gothic"/>
        </w:rPr>
      </w:pPr>
      <w:r w:rsidRPr="00042036">
        <w:rPr>
          <w:rFonts w:eastAsia="Malgun Gothic"/>
        </w:rPr>
        <w:t>NOTE</w:t>
      </w:r>
      <w:r w:rsidR="002714C5" w:rsidRPr="00042036">
        <w:rPr>
          <w:rFonts w:eastAsia="Calibri"/>
        </w:rPr>
        <w:t> </w:t>
      </w:r>
      <w:r w:rsidRPr="00042036">
        <w:rPr>
          <w:rFonts w:eastAsia="Malgun Gothic"/>
        </w:rPr>
        <w:t>2:</w:t>
      </w:r>
      <w:r w:rsidR="002714C5" w:rsidRPr="00042036">
        <w:rPr>
          <w:rFonts w:eastAsia="Malgun Gothic"/>
        </w:rPr>
        <w:tab/>
        <w:t>T</w:t>
      </w:r>
      <w:r w:rsidRPr="00042036">
        <w:rPr>
          <w:rFonts w:eastAsia="Malgun Gothic"/>
        </w:rPr>
        <w:t>he decision with respect to which IE is used to convey the additional information should be taken in CT</w:t>
      </w:r>
      <w:r w:rsidR="00DC0EC0" w:rsidRPr="00042036">
        <w:rPr>
          <w:rFonts w:eastAsia="Malgun Gothic"/>
        </w:rPr>
        <w:t> WG</w:t>
      </w:r>
      <w:r w:rsidRPr="00042036">
        <w:rPr>
          <w:rFonts w:eastAsia="Malgun Gothic"/>
        </w:rPr>
        <w:t>1.</w:t>
      </w:r>
    </w:p>
    <w:p w14:paraId="211D73A8" w14:textId="1BCDAF5B" w:rsidR="00C73A96" w:rsidRPr="00042036" w:rsidRDefault="00C73A96" w:rsidP="003A5264">
      <w:pPr>
        <w:pStyle w:val="NO"/>
        <w:rPr>
          <w:rFonts w:eastAsia="Malgun Gothic"/>
        </w:rPr>
      </w:pPr>
      <w:r w:rsidRPr="00042036">
        <w:rPr>
          <w:rFonts w:eastAsia="Malgun Gothic"/>
        </w:rPr>
        <w:t>NOTE</w:t>
      </w:r>
      <w:r w:rsidR="002714C5" w:rsidRPr="00042036">
        <w:rPr>
          <w:rFonts w:eastAsia="Calibri"/>
        </w:rPr>
        <w:t> </w:t>
      </w:r>
      <w:r w:rsidRPr="00042036">
        <w:rPr>
          <w:rFonts w:eastAsia="Malgun Gothic"/>
        </w:rPr>
        <w:t>3:</w:t>
      </w:r>
      <w:r w:rsidR="002714C5" w:rsidRPr="00042036">
        <w:rPr>
          <w:rFonts w:eastAsia="Malgun Gothic"/>
        </w:rPr>
        <w:tab/>
      </w:r>
      <w:r w:rsidRPr="00042036">
        <w:rPr>
          <w:rFonts w:eastAsia="Malgun Gothic"/>
        </w:rPr>
        <w:t>S-NSSAIs that are placed in the Pending NSSAI may be considered Conditional NSSAIs once the NSSAA procedure is completed successfully</w:t>
      </w:r>
      <w:r w:rsidR="00792B61" w:rsidRPr="00042036">
        <w:rPr>
          <w:rFonts w:eastAsia="Malgun Gothic"/>
        </w:rPr>
        <w:t>.</w:t>
      </w:r>
    </w:p>
    <w:p w14:paraId="01EAB213" w14:textId="05C56771" w:rsidR="00C73A96" w:rsidRPr="00042036" w:rsidRDefault="00C73A96" w:rsidP="003A5264">
      <w:pPr>
        <w:pStyle w:val="B1"/>
        <w:rPr>
          <w:rFonts w:eastAsia="Malgun Gothic"/>
        </w:rPr>
      </w:pPr>
      <w:r w:rsidRPr="00042036">
        <w:rPr>
          <w:rFonts w:eastAsia="Malgun Gothic"/>
        </w:rPr>
        <w:t>-</w:t>
      </w:r>
      <w:r w:rsidRPr="00042036">
        <w:rPr>
          <w:rFonts w:eastAsia="Malgun Gothic"/>
        </w:rPr>
        <w:tab/>
        <w:t>The AMF provides the conditions to the UE anytime the AMF provides, or updates, the Allowed NSSAI and Rejected NSSAI to the UE (e.g. registration procedure, UCU procedure)</w:t>
      </w:r>
      <w:r w:rsidR="003A5264" w:rsidRPr="00042036">
        <w:rPr>
          <w:rFonts w:eastAsia="Malgun Gothic"/>
        </w:rPr>
        <w:t>.</w:t>
      </w:r>
    </w:p>
    <w:p w14:paraId="23BE45AA" w14:textId="1F6502A1" w:rsidR="00C73A96" w:rsidRPr="00042036" w:rsidRDefault="00C73A96" w:rsidP="003A5264">
      <w:pPr>
        <w:pStyle w:val="EditorsNote"/>
        <w:rPr>
          <w:rFonts w:eastAsia="Malgun Gothic"/>
        </w:rPr>
      </w:pPr>
      <w:r w:rsidRPr="00042036">
        <w:rPr>
          <w:rFonts w:eastAsia="Malgun Gothic"/>
        </w:rPr>
        <w:t>Editor</w:t>
      </w:r>
      <w:r w:rsidR="00494EEF" w:rsidRPr="00042036">
        <w:rPr>
          <w:rFonts w:eastAsia="Malgun Gothic"/>
        </w:rPr>
        <w:t>'</w:t>
      </w:r>
      <w:r w:rsidRPr="00042036">
        <w:rPr>
          <w:rFonts w:eastAsia="Malgun Gothic"/>
        </w:rPr>
        <w:t xml:space="preserve">s </w:t>
      </w:r>
      <w:r w:rsidR="002714C5" w:rsidRPr="00042036">
        <w:rPr>
          <w:rFonts w:eastAsia="Malgun Gothic"/>
        </w:rPr>
        <w:t>n</w:t>
      </w:r>
      <w:r w:rsidRPr="00042036">
        <w:rPr>
          <w:rFonts w:eastAsia="Malgun Gothic"/>
        </w:rPr>
        <w:t>ote:</w:t>
      </w:r>
      <w:r w:rsidR="002714C5" w:rsidRPr="00042036">
        <w:rPr>
          <w:rFonts w:eastAsia="Malgun Gothic"/>
        </w:rPr>
        <w:tab/>
        <w:t>H</w:t>
      </w:r>
      <w:r w:rsidRPr="00042036">
        <w:rPr>
          <w:rFonts w:eastAsia="Malgun Gothic"/>
        </w:rPr>
        <w:t>ow the AMF is provided such condition information, e.g. via OAM or other mechanisms, is FFS.</w:t>
      </w:r>
    </w:p>
    <w:p w14:paraId="55835E87" w14:textId="7F8E5EAF" w:rsidR="00C73A96" w:rsidRPr="00042036" w:rsidRDefault="00C73A96" w:rsidP="003A5264">
      <w:pPr>
        <w:pStyle w:val="B1"/>
        <w:rPr>
          <w:rFonts w:eastAsia="Malgun Gothic"/>
        </w:rPr>
      </w:pPr>
      <w:r w:rsidRPr="00042036">
        <w:rPr>
          <w:rFonts w:eastAsia="Malgun Gothic"/>
        </w:rPr>
        <w:t>-</w:t>
      </w:r>
      <w:r w:rsidRPr="00042036">
        <w:rPr>
          <w:rFonts w:eastAsia="Malgun Gothic"/>
        </w:rPr>
        <w:tab/>
        <w:t>The UE shall not request resources for a Conditional S-NSSAI unless the associated conditions indicate the S-NSSAI is available (e.g. specific TA or time)</w:t>
      </w:r>
      <w:r w:rsidR="003A5264" w:rsidRPr="00042036">
        <w:rPr>
          <w:rFonts w:eastAsia="Malgun Gothic"/>
        </w:rPr>
        <w:t>.</w:t>
      </w:r>
    </w:p>
    <w:p w14:paraId="2BCE54BC" w14:textId="24FA5877" w:rsidR="00C73A96" w:rsidRPr="00042036" w:rsidRDefault="00C73A96" w:rsidP="003A5264">
      <w:pPr>
        <w:pStyle w:val="B1"/>
        <w:rPr>
          <w:rFonts w:eastAsia="Malgun Gothic"/>
        </w:rPr>
      </w:pPr>
      <w:r w:rsidRPr="00042036">
        <w:rPr>
          <w:rFonts w:eastAsia="Malgun Gothic"/>
        </w:rPr>
        <w:t>-</w:t>
      </w:r>
      <w:r w:rsidRPr="00042036">
        <w:rPr>
          <w:rFonts w:eastAsia="Malgun Gothic"/>
        </w:rPr>
        <w:tab/>
        <w:t xml:space="preserve">When the UE determines that </w:t>
      </w:r>
      <w:r w:rsidR="00526920" w:rsidRPr="00042036">
        <w:t xml:space="preserve"> one or more</w:t>
      </w:r>
      <w:r w:rsidRPr="00042036">
        <w:rPr>
          <w:rFonts w:eastAsia="Malgun Gothic"/>
        </w:rPr>
        <w:t xml:space="preserve"> Conditional S-NSSAI</w:t>
      </w:r>
      <w:r w:rsidR="00526920" w:rsidRPr="00042036">
        <w:rPr>
          <w:rFonts w:eastAsia="Malgun Gothic"/>
        </w:rPr>
        <w:t>(s)</w:t>
      </w:r>
      <w:r w:rsidRPr="00042036">
        <w:rPr>
          <w:rFonts w:eastAsia="Malgun Gothic"/>
        </w:rPr>
        <w:t xml:space="preserve"> </w:t>
      </w:r>
      <w:r w:rsidR="00526920" w:rsidRPr="00042036">
        <w:rPr>
          <w:rFonts w:eastAsia="Malgun Gothic"/>
        </w:rPr>
        <w:t xml:space="preserve">are </w:t>
      </w:r>
      <w:r w:rsidRPr="00042036">
        <w:rPr>
          <w:rFonts w:eastAsia="Malgun Gothic"/>
        </w:rPr>
        <w:t>available and that the applications in the UE require connectivity with the Conditional S-NSSAI</w:t>
      </w:r>
      <w:r w:rsidR="00526920" w:rsidRPr="00042036">
        <w:rPr>
          <w:rFonts w:eastAsia="Malgun Gothic"/>
        </w:rPr>
        <w:t>(s)</w:t>
      </w:r>
      <w:r w:rsidRPr="00042036">
        <w:rPr>
          <w:rFonts w:eastAsia="Malgun Gothic"/>
        </w:rPr>
        <w:t>, the UE</w:t>
      </w:r>
      <w:r w:rsidR="00526920" w:rsidRPr="00042036">
        <w:t xml:space="preserve"> and may request a PDU session for such S-NSSAI(s)</w:t>
      </w:r>
      <w:r w:rsidRPr="00042036">
        <w:rPr>
          <w:rFonts w:eastAsia="Malgun Gothic"/>
        </w:rPr>
        <w:t>.</w:t>
      </w:r>
    </w:p>
    <w:p w14:paraId="6D9CAC13" w14:textId="08BAF76D" w:rsidR="00526920" w:rsidRPr="00042036" w:rsidRDefault="00526920" w:rsidP="00526920">
      <w:pPr>
        <w:pStyle w:val="B2"/>
      </w:pPr>
      <w:r w:rsidRPr="00042036">
        <w:t>-</w:t>
      </w:r>
      <w:r w:rsidRPr="00042036">
        <w:tab/>
        <w:t>when the UE is in a TA corresponding to the set of TAs where a Conditional S-NSSAI is available, the UE may request the establishment of a PDU session for the Conditional S-NSSAI</w:t>
      </w:r>
      <w:r w:rsidR="00792B61" w:rsidRPr="00042036">
        <w:t>.</w:t>
      </w:r>
    </w:p>
    <w:p w14:paraId="2E8240A7" w14:textId="1D3EB770" w:rsidR="00526920" w:rsidRPr="00042036" w:rsidRDefault="00526920" w:rsidP="00526920">
      <w:pPr>
        <w:pStyle w:val="B2"/>
      </w:pPr>
      <w:r w:rsidRPr="00042036">
        <w:t>-</w:t>
      </w:r>
      <w:r w:rsidRPr="00042036">
        <w:tab/>
        <w:t>when the validity time associated with a Conditional S-NSSAI applies (i.e. the slice is currently available according to the validity time), then the UE may request the establishment of a PDU session for the Conditional S-NSSAI</w:t>
      </w:r>
      <w:r w:rsidR="00792B61" w:rsidRPr="00042036">
        <w:t>.</w:t>
      </w:r>
    </w:p>
    <w:p w14:paraId="55F701EF" w14:textId="6E7CCAE0" w:rsidR="00526920" w:rsidRPr="00042036" w:rsidRDefault="00526920" w:rsidP="00526920">
      <w:pPr>
        <w:pStyle w:val="B2"/>
      </w:pPr>
      <w:r w:rsidRPr="00042036">
        <w:t>-</w:t>
      </w:r>
      <w:r w:rsidRPr="00042036">
        <w:tab/>
        <w:t>when the UE is in the Serving Area where a Conditional S-NSSAI is available, the UE may request the establishment of a PDU session for the Conditional S-NSSAI</w:t>
      </w:r>
      <w:r w:rsidR="00792B61" w:rsidRPr="00042036">
        <w:t>.</w:t>
      </w:r>
    </w:p>
    <w:p w14:paraId="25957528" w14:textId="42D2C9DA" w:rsidR="00C73A96" w:rsidRPr="00042036" w:rsidRDefault="00C73A96" w:rsidP="003A5264">
      <w:pPr>
        <w:pStyle w:val="B1"/>
        <w:rPr>
          <w:rFonts w:eastAsia="Malgun Gothic"/>
        </w:rPr>
      </w:pPr>
      <w:r w:rsidRPr="00042036">
        <w:rPr>
          <w:rFonts w:eastAsia="Malgun Gothic"/>
        </w:rPr>
        <w:t>-</w:t>
      </w:r>
      <w:r w:rsidRPr="00042036">
        <w:rPr>
          <w:rFonts w:eastAsia="Malgun Gothic"/>
        </w:rPr>
        <w:tab/>
      </w:r>
      <w:r w:rsidR="00526920" w:rsidRPr="00042036">
        <w:rPr>
          <w:rFonts w:eastAsia="Malgun Gothic"/>
        </w:rPr>
        <w:t>W</w:t>
      </w:r>
      <w:r w:rsidRPr="00042036">
        <w:rPr>
          <w:rFonts w:eastAsia="Malgun Gothic"/>
        </w:rPr>
        <w:t xml:space="preserve">hen the UE performs a Service Request for an S-NSSAI that is no longer available (e.g. the UE has moved outside the TA </w:t>
      </w:r>
      <w:r w:rsidR="00526920" w:rsidRPr="00042036">
        <w:t xml:space="preserve">or Serving Area </w:t>
      </w:r>
      <w:r w:rsidRPr="00042036">
        <w:rPr>
          <w:rFonts w:eastAsia="Malgun Gothic"/>
        </w:rPr>
        <w:t>where the S-NSSAI is available or the time conditions have changed), the request for the resources associated to the S-NSSAI is rejected and an indication is provided to the UE as to why. If the S-NSSAI was in the Allowed NSSAI, the AMF may provide a new Allowed NSSAI</w:t>
      </w:r>
      <w:r w:rsidR="00344785" w:rsidRPr="00042036">
        <w:rPr>
          <w:rFonts w:eastAsia="Malgun Gothic"/>
        </w:rPr>
        <w:t xml:space="preserve"> and</w:t>
      </w:r>
      <w:r w:rsidRPr="00042036">
        <w:rPr>
          <w:rFonts w:eastAsia="Malgun Gothic"/>
        </w:rPr>
        <w:t xml:space="preserve"> a Conditionally Allowed NSSAI to the UE.</w:t>
      </w:r>
    </w:p>
    <w:p w14:paraId="71BC5698" w14:textId="4AEC596A" w:rsidR="00C73A96" w:rsidRPr="00042036" w:rsidRDefault="00C73A96" w:rsidP="003A5264">
      <w:pPr>
        <w:pStyle w:val="B1"/>
        <w:rPr>
          <w:rFonts w:eastAsia="Malgun Gothic"/>
        </w:rPr>
      </w:pPr>
      <w:r w:rsidRPr="00042036">
        <w:rPr>
          <w:rFonts w:eastAsia="Malgun Gothic"/>
        </w:rPr>
        <w:t>-</w:t>
      </w:r>
      <w:r w:rsidRPr="00042036">
        <w:rPr>
          <w:rFonts w:eastAsia="Malgun Gothic"/>
        </w:rPr>
        <w:tab/>
        <w:t xml:space="preserve">Not all AMFs in a network may support this extension, thus to enable compatibility a UE receiving the additional information </w:t>
      </w:r>
      <w:r w:rsidR="00526920" w:rsidRPr="00042036">
        <w:t xml:space="preserve">regarding Conditional S-NSSAIs </w:t>
      </w:r>
      <w:r w:rsidRPr="00042036">
        <w:rPr>
          <w:rFonts w:eastAsia="Malgun Gothic"/>
        </w:rPr>
        <w:t>shall ignore it</w:t>
      </w:r>
      <w:r w:rsidR="00344785" w:rsidRPr="00042036">
        <w:rPr>
          <w:rFonts w:eastAsia="Malgun Gothic"/>
        </w:rPr>
        <w:t xml:space="preserve"> and</w:t>
      </w:r>
      <w:r w:rsidRPr="00042036">
        <w:rPr>
          <w:rFonts w:eastAsia="Malgun Gothic"/>
        </w:rPr>
        <w:t xml:space="preserve"> no capability indication to the AMF is required.</w:t>
      </w:r>
    </w:p>
    <w:p w14:paraId="274CE908" w14:textId="77777777" w:rsidR="00526920" w:rsidRPr="00042036" w:rsidRDefault="00526920" w:rsidP="00526920">
      <w:pPr>
        <w:pStyle w:val="B1"/>
      </w:pPr>
      <w:r w:rsidRPr="00042036">
        <w:t>-</w:t>
      </w:r>
      <w:r w:rsidRPr="00042036">
        <w:tab/>
        <w:t>With this solution, non-supporting AMFs cannot support S-NSSAIs with Serving Area or time constraints.</w:t>
      </w:r>
    </w:p>
    <w:p w14:paraId="57F57AD3" w14:textId="05D4614C" w:rsidR="00C73A96" w:rsidRPr="00042036" w:rsidRDefault="00C73A96" w:rsidP="00C86DBB">
      <w:pPr>
        <w:pStyle w:val="Heading3"/>
        <w:rPr>
          <w:lang w:eastAsia="ja-JP"/>
        </w:rPr>
      </w:pPr>
      <w:bookmarkStart w:id="463" w:name="_Toc104302439"/>
      <w:bookmarkStart w:id="464" w:name="_Toc104359405"/>
      <w:bookmarkStart w:id="465" w:name="_Toc112923211"/>
      <w:bookmarkStart w:id="466" w:name="_Toc112923856"/>
      <w:r w:rsidRPr="00042036">
        <w:rPr>
          <w:lang w:eastAsia="ja-JP"/>
        </w:rPr>
        <w:t>6.</w:t>
      </w:r>
      <w:r w:rsidR="00A15B6A" w:rsidRPr="00042036">
        <w:rPr>
          <w:lang w:eastAsia="ja-JP"/>
        </w:rPr>
        <w:t>11</w:t>
      </w:r>
      <w:r w:rsidRPr="00042036">
        <w:rPr>
          <w:lang w:eastAsia="ja-JP"/>
        </w:rPr>
        <w:t>.3</w:t>
      </w:r>
      <w:r w:rsidRPr="00042036">
        <w:rPr>
          <w:lang w:eastAsia="ja-JP"/>
        </w:rPr>
        <w:tab/>
        <w:t>Procedures</w:t>
      </w:r>
      <w:bookmarkEnd w:id="463"/>
      <w:bookmarkEnd w:id="464"/>
      <w:bookmarkEnd w:id="465"/>
      <w:bookmarkEnd w:id="466"/>
    </w:p>
    <w:p w14:paraId="78A29EB3" w14:textId="77777777" w:rsidR="00526920" w:rsidRPr="00042036" w:rsidRDefault="00526920" w:rsidP="00526920">
      <w:pPr>
        <w:pStyle w:val="Heading4"/>
        <w:rPr>
          <w:lang w:eastAsia="ko-KR"/>
        </w:rPr>
      </w:pPr>
      <w:bookmarkStart w:id="467" w:name="_Toc104302440"/>
      <w:bookmarkStart w:id="468" w:name="_Toc104359406"/>
      <w:bookmarkStart w:id="469" w:name="_Toc112923857"/>
      <w:r w:rsidRPr="00042036">
        <w:rPr>
          <w:lang w:eastAsia="ko-KR"/>
        </w:rPr>
        <w:t>6.11.3.1</w:t>
      </w:r>
      <w:r w:rsidRPr="00042036">
        <w:rPr>
          <w:lang w:eastAsia="ko-KR"/>
        </w:rPr>
        <w:tab/>
        <w:t>Registration Procedure</w:t>
      </w:r>
      <w:bookmarkEnd w:id="467"/>
      <w:bookmarkEnd w:id="468"/>
      <w:bookmarkEnd w:id="469"/>
    </w:p>
    <w:p w14:paraId="11AF2035" w14:textId="0D4D029B" w:rsidR="00526920" w:rsidRPr="00042036" w:rsidRDefault="00526920" w:rsidP="00526920">
      <w:pPr>
        <w:rPr>
          <w:lang w:eastAsia="zh-CN"/>
        </w:rPr>
      </w:pPr>
      <w:r w:rsidRPr="00042036">
        <w:rPr>
          <w:lang w:eastAsia="zh-CN"/>
        </w:rPr>
        <w:t xml:space="preserve">The Registration procedure in clause 4.2.2.2.2 </w:t>
      </w:r>
      <w:r w:rsidR="00B35DA9" w:rsidRPr="00042036">
        <w:rPr>
          <w:lang w:eastAsia="zh-CN"/>
        </w:rPr>
        <w:t xml:space="preserve">of </w:t>
      </w:r>
      <w:r w:rsidR="00C92467" w:rsidRPr="00042036">
        <w:rPr>
          <w:lang w:eastAsia="zh-CN"/>
        </w:rPr>
        <w:t>TS</w:t>
      </w:r>
      <w:r w:rsidR="00C92467">
        <w:rPr>
          <w:lang w:eastAsia="zh-CN"/>
        </w:rPr>
        <w:t> </w:t>
      </w:r>
      <w:r w:rsidR="00C92467" w:rsidRPr="00042036">
        <w:rPr>
          <w:lang w:eastAsia="zh-CN"/>
        </w:rPr>
        <w:t>23.502</w:t>
      </w:r>
      <w:r w:rsidR="00C92467">
        <w:rPr>
          <w:lang w:eastAsia="zh-CN"/>
        </w:rPr>
        <w:t> </w:t>
      </w:r>
      <w:r w:rsidR="00C92467" w:rsidRPr="00042036">
        <w:rPr>
          <w:lang w:eastAsia="zh-CN"/>
        </w:rPr>
        <w:t>[</w:t>
      </w:r>
      <w:r w:rsidR="002534DB" w:rsidRPr="00042036">
        <w:rPr>
          <w:lang w:eastAsia="zh-CN"/>
        </w:rPr>
        <w:t>5]</w:t>
      </w:r>
      <w:r w:rsidRPr="00042036">
        <w:rPr>
          <w:lang w:eastAsia="zh-CN"/>
        </w:rPr>
        <w:t xml:space="preserve"> is enhanced as follows:</w:t>
      </w:r>
    </w:p>
    <w:p w14:paraId="06734961" w14:textId="74AB1886" w:rsidR="00526920" w:rsidRPr="00042036" w:rsidRDefault="00526920" w:rsidP="00526920">
      <w:pPr>
        <w:pStyle w:val="B1"/>
        <w:rPr>
          <w:lang w:eastAsia="zh-CN"/>
        </w:rPr>
      </w:pPr>
      <w:r w:rsidRPr="00042036">
        <w:t>-</w:t>
      </w:r>
      <w:r w:rsidRPr="00042036">
        <w:tab/>
      </w:r>
      <w:r w:rsidRPr="00042036">
        <w:rPr>
          <w:lang w:eastAsia="zh-CN"/>
        </w:rPr>
        <w:t>Step</w:t>
      </w:r>
      <w:r w:rsidR="00183735" w:rsidRPr="00042036">
        <w:rPr>
          <w:lang w:eastAsia="zh-CN"/>
        </w:rPr>
        <w:t> </w:t>
      </w:r>
      <w:r w:rsidRPr="00042036">
        <w:rPr>
          <w:lang w:eastAsia="zh-CN"/>
        </w:rPr>
        <w:t xml:space="preserve">21: the AMF may include information about Conditional S-NSSAI in the </w:t>
      </w:r>
      <w:r w:rsidRPr="00042036">
        <w:t xml:space="preserve">Conditionally Allowed NSSAI </w:t>
      </w:r>
      <w:r w:rsidRPr="00042036">
        <w:rPr>
          <w:lang w:eastAsia="zh-CN"/>
        </w:rPr>
        <w:t>in the Registration Accept message.</w:t>
      </w:r>
    </w:p>
    <w:p w14:paraId="0FD2C397" w14:textId="77777777" w:rsidR="00526920" w:rsidRPr="00042036" w:rsidRDefault="00526920" w:rsidP="00526920">
      <w:pPr>
        <w:pStyle w:val="Heading4"/>
        <w:rPr>
          <w:lang w:eastAsia="ko-KR"/>
        </w:rPr>
      </w:pPr>
      <w:bookmarkStart w:id="470" w:name="_Toc104302441"/>
      <w:bookmarkStart w:id="471" w:name="_Toc104359407"/>
      <w:bookmarkStart w:id="472" w:name="_Toc112923858"/>
      <w:r w:rsidRPr="00042036">
        <w:rPr>
          <w:lang w:eastAsia="ko-KR"/>
        </w:rPr>
        <w:lastRenderedPageBreak/>
        <w:t>6.11.3.2</w:t>
      </w:r>
      <w:r w:rsidRPr="00042036">
        <w:rPr>
          <w:lang w:eastAsia="ko-KR"/>
        </w:rPr>
        <w:tab/>
      </w:r>
      <w:r w:rsidRPr="00042036">
        <w:rPr>
          <w:rFonts w:eastAsia="DengXian"/>
          <w:lang w:eastAsia="zh-CN"/>
        </w:rPr>
        <w:t xml:space="preserve">UE Configuration Update </w:t>
      </w:r>
      <w:r w:rsidRPr="00042036">
        <w:rPr>
          <w:lang w:eastAsia="ko-KR"/>
        </w:rPr>
        <w:t>Procedure</w:t>
      </w:r>
      <w:bookmarkEnd w:id="470"/>
      <w:bookmarkEnd w:id="471"/>
      <w:bookmarkEnd w:id="472"/>
    </w:p>
    <w:p w14:paraId="23A637EC" w14:textId="5982D4D2" w:rsidR="00526920" w:rsidRPr="00042036" w:rsidRDefault="00526920" w:rsidP="00526920">
      <w:pPr>
        <w:rPr>
          <w:rFonts w:eastAsia="DengXian"/>
          <w:lang w:eastAsia="zh-CN"/>
        </w:rPr>
      </w:pPr>
      <w:r w:rsidRPr="00042036">
        <w:rPr>
          <w:lang w:eastAsia="zh-CN"/>
        </w:rPr>
        <w:t xml:space="preserve">The </w:t>
      </w:r>
      <w:r w:rsidRPr="00042036">
        <w:rPr>
          <w:rFonts w:eastAsia="DengXian"/>
          <w:lang w:eastAsia="zh-CN"/>
        </w:rPr>
        <w:t xml:space="preserve">UE Configuration Update procedure in clause 4.2.4.2 </w:t>
      </w:r>
      <w:r w:rsidR="00B35DA9" w:rsidRPr="00042036">
        <w:rPr>
          <w:rFonts w:eastAsia="DengXian"/>
          <w:lang w:eastAsia="zh-CN"/>
        </w:rPr>
        <w:t xml:space="preserve">of </w:t>
      </w:r>
      <w:r w:rsidR="00C92467" w:rsidRPr="00042036">
        <w:rPr>
          <w:rFonts w:eastAsia="DengXian"/>
          <w:lang w:eastAsia="zh-CN"/>
        </w:rPr>
        <w:t>TS</w:t>
      </w:r>
      <w:r w:rsidR="00C92467">
        <w:rPr>
          <w:rFonts w:eastAsia="DengXian"/>
          <w:lang w:eastAsia="zh-CN"/>
        </w:rPr>
        <w:t> </w:t>
      </w:r>
      <w:r w:rsidR="00C92467" w:rsidRPr="00042036">
        <w:rPr>
          <w:rFonts w:eastAsia="DengXian"/>
          <w:lang w:eastAsia="zh-CN"/>
        </w:rPr>
        <w:t>23.502</w:t>
      </w:r>
      <w:r w:rsidR="00C92467">
        <w:rPr>
          <w:rFonts w:eastAsia="DengXian"/>
          <w:lang w:eastAsia="zh-CN"/>
        </w:rPr>
        <w:t> </w:t>
      </w:r>
      <w:r w:rsidR="00C92467" w:rsidRPr="00042036">
        <w:rPr>
          <w:rFonts w:eastAsia="DengXian"/>
          <w:lang w:eastAsia="zh-CN"/>
        </w:rPr>
        <w:t>[</w:t>
      </w:r>
      <w:r w:rsidR="00183735" w:rsidRPr="00042036">
        <w:rPr>
          <w:rFonts w:eastAsia="DengXian"/>
          <w:lang w:eastAsia="zh-CN"/>
        </w:rPr>
        <w:t>5]</w:t>
      </w:r>
      <w:r w:rsidRPr="00042036">
        <w:rPr>
          <w:rFonts w:eastAsia="DengXian"/>
          <w:lang w:eastAsia="zh-CN"/>
        </w:rPr>
        <w:t xml:space="preserve"> is enhanced as follows:</w:t>
      </w:r>
    </w:p>
    <w:p w14:paraId="3ABC17D3" w14:textId="62D8C982" w:rsidR="00526920" w:rsidRPr="00042036" w:rsidRDefault="00526920" w:rsidP="00526920">
      <w:pPr>
        <w:pStyle w:val="B1"/>
        <w:rPr>
          <w:lang w:eastAsia="zh-CN"/>
        </w:rPr>
      </w:pPr>
      <w:r w:rsidRPr="00042036">
        <w:t>-</w:t>
      </w:r>
      <w:r w:rsidRPr="00042036">
        <w:tab/>
      </w:r>
      <w:r w:rsidRPr="00042036">
        <w:rPr>
          <w:lang w:eastAsia="zh-CN"/>
        </w:rPr>
        <w:t>Step</w:t>
      </w:r>
      <w:r w:rsidR="00183735" w:rsidRPr="00042036">
        <w:rPr>
          <w:lang w:eastAsia="zh-CN"/>
        </w:rPr>
        <w:t> </w:t>
      </w:r>
      <w:r w:rsidRPr="00042036">
        <w:rPr>
          <w:lang w:eastAsia="zh-CN"/>
        </w:rPr>
        <w:t xml:space="preserve">1: the AMF may include information about Conditional S-NSSAI in the </w:t>
      </w:r>
      <w:r w:rsidRPr="00042036">
        <w:t xml:space="preserve">Conditionally Allowed NSSAI </w:t>
      </w:r>
      <w:r w:rsidRPr="00042036">
        <w:rPr>
          <w:lang w:eastAsia="zh-CN"/>
        </w:rPr>
        <w:t>in the UE Configuration Update Command message.</w:t>
      </w:r>
    </w:p>
    <w:p w14:paraId="5CEAD13E" w14:textId="1487D25D" w:rsidR="00526920" w:rsidRPr="00042036" w:rsidRDefault="00526920" w:rsidP="00526920">
      <w:pPr>
        <w:rPr>
          <w:lang w:eastAsia="zh-CN"/>
        </w:rPr>
      </w:pPr>
      <w:r w:rsidRPr="00042036">
        <w:rPr>
          <w:rFonts w:eastAsia="DengXian"/>
          <w:lang w:eastAsia="zh-CN"/>
        </w:rPr>
        <w:t>When a temporary network slice is deployed, the AMF may update the Configured NSSAI of UE by adding the corresponding S-NSSAI</w:t>
      </w:r>
      <w:r w:rsidR="00344785" w:rsidRPr="00042036">
        <w:rPr>
          <w:rFonts w:eastAsia="DengXian"/>
          <w:lang w:eastAsia="zh-CN"/>
        </w:rPr>
        <w:t xml:space="preserve"> and</w:t>
      </w:r>
      <w:r w:rsidRPr="00042036">
        <w:rPr>
          <w:rFonts w:eastAsia="DengXian"/>
          <w:lang w:eastAsia="zh-CN"/>
        </w:rPr>
        <w:t xml:space="preserve"> when the temporary network slice is decommissioned, the AMF updates the Configured NSSAI</w:t>
      </w:r>
      <w:r w:rsidR="00344785" w:rsidRPr="00042036">
        <w:rPr>
          <w:rFonts w:eastAsia="DengXian"/>
          <w:lang w:eastAsia="zh-CN"/>
        </w:rPr>
        <w:t xml:space="preserve"> and</w:t>
      </w:r>
      <w:r w:rsidRPr="00042036">
        <w:rPr>
          <w:rFonts w:eastAsia="DengXian"/>
          <w:lang w:eastAsia="zh-CN"/>
        </w:rPr>
        <w:t xml:space="preserve"> optionally the Allowed NSSAI and the Conditionally Allowed NSSAI, to remove the corresponding S-NSSAI.</w:t>
      </w:r>
    </w:p>
    <w:p w14:paraId="4A867BB1" w14:textId="31B771BE" w:rsidR="00183735" w:rsidRPr="00042036" w:rsidRDefault="00526920" w:rsidP="00FB44BB">
      <w:pPr>
        <w:pStyle w:val="Heading4"/>
        <w:rPr>
          <w:lang w:eastAsia="zh-CN"/>
        </w:rPr>
      </w:pPr>
      <w:bookmarkStart w:id="473" w:name="_Toc104302442"/>
      <w:bookmarkStart w:id="474" w:name="_Toc104359408"/>
      <w:bookmarkStart w:id="475" w:name="_Toc112923859"/>
      <w:r w:rsidRPr="00042036">
        <w:rPr>
          <w:lang w:eastAsia="ko-KR"/>
        </w:rPr>
        <w:t>6.11.3.3</w:t>
      </w:r>
      <w:r w:rsidR="005477C7" w:rsidRPr="00042036">
        <w:rPr>
          <w:lang w:eastAsia="ko-KR"/>
        </w:rPr>
        <w:tab/>
      </w:r>
      <w:r w:rsidRPr="00042036">
        <w:rPr>
          <w:lang w:eastAsia="zh-CN"/>
        </w:rPr>
        <w:t>UE Requested PDU Session Establishment Procedure</w:t>
      </w:r>
      <w:bookmarkEnd w:id="473"/>
      <w:bookmarkEnd w:id="474"/>
      <w:bookmarkEnd w:id="475"/>
    </w:p>
    <w:p w14:paraId="376A1E53" w14:textId="197ADCF6" w:rsidR="00526920" w:rsidRPr="00042036" w:rsidRDefault="00526920" w:rsidP="00526920">
      <w:pPr>
        <w:rPr>
          <w:lang w:eastAsia="zh-CN"/>
        </w:rPr>
      </w:pPr>
      <w:r w:rsidRPr="00042036">
        <w:rPr>
          <w:lang w:eastAsia="zh-CN"/>
        </w:rPr>
        <w:t xml:space="preserve">The UE Requested PDU Session Establishment procedures in clause 4.3.2.2.1 (non-roaming and roaming with local breakout) and clause 4.3.2.2.2 (home-routed roaming) </w:t>
      </w:r>
      <w:r w:rsidR="00B35DA9" w:rsidRPr="00042036">
        <w:rPr>
          <w:lang w:eastAsia="zh-CN"/>
        </w:rPr>
        <w:t xml:space="preserve">of </w:t>
      </w:r>
      <w:r w:rsidR="00C92467" w:rsidRPr="00042036">
        <w:rPr>
          <w:lang w:eastAsia="zh-CN"/>
        </w:rPr>
        <w:t>TS</w:t>
      </w:r>
      <w:r w:rsidR="00C92467">
        <w:rPr>
          <w:lang w:eastAsia="zh-CN"/>
        </w:rPr>
        <w:t> </w:t>
      </w:r>
      <w:r w:rsidR="00C92467" w:rsidRPr="00042036">
        <w:rPr>
          <w:lang w:eastAsia="zh-CN"/>
        </w:rPr>
        <w:t>23.502</w:t>
      </w:r>
      <w:r w:rsidR="00C92467">
        <w:rPr>
          <w:lang w:eastAsia="zh-CN"/>
        </w:rPr>
        <w:t> </w:t>
      </w:r>
      <w:r w:rsidR="00C92467" w:rsidRPr="00042036">
        <w:rPr>
          <w:lang w:eastAsia="zh-CN"/>
        </w:rPr>
        <w:t>[</w:t>
      </w:r>
      <w:r w:rsidR="00183735" w:rsidRPr="00042036">
        <w:rPr>
          <w:lang w:eastAsia="zh-CN"/>
        </w:rPr>
        <w:t>5]</w:t>
      </w:r>
      <w:r w:rsidRPr="00042036">
        <w:rPr>
          <w:lang w:eastAsia="zh-CN"/>
        </w:rPr>
        <w:t xml:space="preserve"> are enhanced as follows:</w:t>
      </w:r>
    </w:p>
    <w:p w14:paraId="7D1A3815" w14:textId="659366FB" w:rsidR="00526920" w:rsidRPr="00042036" w:rsidRDefault="00526920" w:rsidP="00526920">
      <w:pPr>
        <w:pStyle w:val="B1"/>
        <w:rPr>
          <w:lang w:eastAsia="zh-CN"/>
        </w:rPr>
      </w:pPr>
      <w:r w:rsidRPr="00042036">
        <w:t>-</w:t>
      </w:r>
      <w:r w:rsidRPr="00042036">
        <w:tab/>
      </w:r>
      <w:r w:rsidRPr="00042036">
        <w:rPr>
          <w:lang w:eastAsia="zh-CN"/>
        </w:rPr>
        <w:t>Step</w:t>
      </w:r>
      <w:r w:rsidR="00183735" w:rsidRPr="00042036">
        <w:rPr>
          <w:lang w:eastAsia="zh-CN"/>
        </w:rPr>
        <w:t> </w:t>
      </w:r>
      <w:r w:rsidRPr="00042036">
        <w:rPr>
          <w:lang w:eastAsia="zh-CN"/>
        </w:rPr>
        <w:t>1: the UE can request PDU Session Establishment for a Conditional S-NSSAI only if the conditions associated to the Conditional S-NSSAI are valid.</w:t>
      </w:r>
    </w:p>
    <w:p w14:paraId="71E666FA" w14:textId="62E286AB" w:rsidR="00526920" w:rsidRPr="00042036" w:rsidRDefault="00526920" w:rsidP="00526920">
      <w:pPr>
        <w:pStyle w:val="B1"/>
        <w:rPr>
          <w:lang w:eastAsia="zh-CN"/>
        </w:rPr>
      </w:pPr>
      <w:r w:rsidRPr="00042036">
        <w:t>-</w:t>
      </w:r>
      <w:r w:rsidRPr="00042036">
        <w:tab/>
      </w:r>
      <w:r w:rsidRPr="00042036">
        <w:rPr>
          <w:lang w:eastAsia="zh-CN"/>
        </w:rPr>
        <w:t>Step</w:t>
      </w:r>
      <w:r w:rsidR="00183735" w:rsidRPr="00042036">
        <w:rPr>
          <w:lang w:eastAsia="zh-CN"/>
        </w:rPr>
        <w:t> </w:t>
      </w:r>
      <w:r w:rsidRPr="00042036">
        <w:rPr>
          <w:lang w:eastAsia="zh-CN"/>
        </w:rPr>
        <w:t xml:space="preserve">2: the AMF </w:t>
      </w:r>
      <w:r w:rsidRPr="00042036">
        <w:t>verifies</w:t>
      </w:r>
      <w:r w:rsidRPr="00042036">
        <w:rPr>
          <w:lang w:eastAsia="zh-CN"/>
        </w:rPr>
        <w:t xml:space="preserve"> whether the conditions associated to the Conditional S-NSSAI are valid and, if not, the AMF rejects the request.</w:t>
      </w:r>
    </w:p>
    <w:p w14:paraId="2F096DA5" w14:textId="77777777" w:rsidR="00526920" w:rsidRPr="00042036" w:rsidRDefault="00526920" w:rsidP="00526920">
      <w:pPr>
        <w:pStyle w:val="Heading4"/>
        <w:rPr>
          <w:lang w:eastAsia="ko-KR"/>
        </w:rPr>
      </w:pPr>
      <w:bookmarkStart w:id="476" w:name="_Toc104302443"/>
      <w:bookmarkStart w:id="477" w:name="_Toc104359409"/>
      <w:bookmarkStart w:id="478" w:name="_Toc112923860"/>
      <w:r w:rsidRPr="00042036">
        <w:rPr>
          <w:lang w:eastAsia="ko-KR"/>
        </w:rPr>
        <w:t>6.11.3.4</w:t>
      </w:r>
      <w:r w:rsidRPr="00042036">
        <w:rPr>
          <w:lang w:eastAsia="ko-KR"/>
        </w:rPr>
        <w:tab/>
        <w:t>Service Request</w:t>
      </w:r>
      <w:bookmarkEnd w:id="476"/>
      <w:bookmarkEnd w:id="477"/>
      <w:bookmarkEnd w:id="478"/>
    </w:p>
    <w:p w14:paraId="17C03147" w14:textId="36DAE7AD" w:rsidR="00526920" w:rsidRPr="00042036" w:rsidRDefault="00526920" w:rsidP="00526920">
      <w:r w:rsidRPr="00042036">
        <w:t>The Service Request procedure in clause</w:t>
      </w:r>
      <w:r w:rsidR="00183735" w:rsidRPr="00042036">
        <w:t> </w:t>
      </w:r>
      <w:r w:rsidRPr="00042036">
        <w:t xml:space="preserve">4.2.3.2 </w:t>
      </w:r>
      <w:r w:rsidR="00B35DA9" w:rsidRPr="00042036">
        <w:t xml:space="preserve">of </w:t>
      </w:r>
      <w:r w:rsidR="00C92467" w:rsidRPr="00042036">
        <w:t>TS</w:t>
      </w:r>
      <w:r w:rsidR="00C92467">
        <w:t> </w:t>
      </w:r>
      <w:r w:rsidR="00C92467" w:rsidRPr="00042036">
        <w:t>23.502</w:t>
      </w:r>
      <w:r w:rsidR="00C92467">
        <w:t> </w:t>
      </w:r>
      <w:r w:rsidR="00C92467" w:rsidRPr="00042036">
        <w:t>[</w:t>
      </w:r>
      <w:r w:rsidR="00183735" w:rsidRPr="00042036">
        <w:t>5]</w:t>
      </w:r>
      <w:r w:rsidRPr="00042036">
        <w:t xml:space="preserve"> if enhanced as follows:</w:t>
      </w:r>
    </w:p>
    <w:p w14:paraId="432F3E92" w14:textId="7A2E1A50" w:rsidR="00526920" w:rsidRPr="00042036" w:rsidRDefault="00526920" w:rsidP="00526920">
      <w:pPr>
        <w:pStyle w:val="B1"/>
      </w:pPr>
      <w:r w:rsidRPr="00042036">
        <w:t>-</w:t>
      </w:r>
      <w:r w:rsidRPr="00042036">
        <w:tab/>
        <w:t>when the UE performs a Service Request for a Conditional S-NSSAI whose associated conditions are no longer valid and therefore is no longer available (e.g. the UE has moved outside the TA or Serving Area where the S-NSSAI is available or the time conditions have changed), the request for the resources associated to the S-NSSAI is rejected and an indication is provided to the UE as to why. If the S-NSSAI was in the Allowed NSSAI, the AMF may provide a new Allowed NSSAI</w:t>
      </w:r>
      <w:r w:rsidR="00344785" w:rsidRPr="00042036">
        <w:t xml:space="preserve"> and</w:t>
      </w:r>
      <w:r w:rsidRPr="00042036">
        <w:t xml:space="preserve"> a Conditionally Allowed NSSAI to the UE.</w:t>
      </w:r>
    </w:p>
    <w:p w14:paraId="06802F59" w14:textId="77777777" w:rsidR="00526920" w:rsidRPr="00042036" w:rsidRDefault="00526920" w:rsidP="00526920">
      <w:pPr>
        <w:pStyle w:val="Heading4"/>
        <w:rPr>
          <w:lang w:eastAsia="ko-KR"/>
        </w:rPr>
      </w:pPr>
      <w:bookmarkStart w:id="479" w:name="_Toc104302444"/>
      <w:bookmarkStart w:id="480" w:name="_Toc104359410"/>
      <w:bookmarkStart w:id="481" w:name="_Toc112923861"/>
      <w:r w:rsidRPr="00042036">
        <w:rPr>
          <w:lang w:eastAsia="ko-KR"/>
        </w:rPr>
        <w:t>6.11.3.5</w:t>
      </w:r>
      <w:r w:rsidRPr="00042036">
        <w:rPr>
          <w:lang w:eastAsia="ko-KR"/>
        </w:rPr>
        <w:tab/>
        <w:t>PDU Session Release</w:t>
      </w:r>
      <w:bookmarkEnd w:id="479"/>
      <w:bookmarkEnd w:id="480"/>
      <w:bookmarkEnd w:id="481"/>
    </w:p>
    <w:p w14:paraId="7EA527AB" w14:textId="389D3DF3" w:rsidR="00526920" w:rsidRPr="00042036" w:rsidRDefault="00526920" w:rsidP="00526920">
      <w:pPr>
        <w:rPr>
          <w:lang w:eastAsia="zh-CN"/>
        </w:rPr>
      </w:pPr>
      <w:r w:rsidRPr="00042036">
        <w:rPr>
          <w:lang w:eastAsia="zh-CN"/>
        </w:rPr>
        <w:t>The PDU Session Release procedures in clause</w:t>
      </w:r>
      <w:r w:rsidR="00183735" w:rsidRPr="00042036">
        <w:rPr>
          <w:rFonts w:eastAsia="Calibri"/>
        </w:rPr>
        <w:t> </w:t>
      </w:r>
      <w:r w:rsidRPr="00042036">
        <w:rPr>
          <w:lang w:eastAsia="zh-CN"/>
        </w:rPr>
        <w:t xml:space="preserve">4.3.4.2 (non-roaming and roaming with local breakout) and clause 4.3.4.3 (home-routed roaming) </w:t>
      </w:r>
      <w:r w:rsidR="00494EEF" w:rsidRPr="00042036">
        <w:rPr>
          <w:lang w:eastAsia="zh-CN"/>
        </w:rPr>
        <w:t xml:space="preserve">of </w:t>
      </w:r>
      <w:r w:rsidR="00C92467" w:rsidRPr="00042036">
        <w:rPr>
          <w:lang w:eastAsia="zh-CN"/>
        </w:rPr>
        <w:t>TS</w:t>
      </w:r>
      <w:r w:rsidR="00C92467">
        <w:rPr>
          <w:lang w:eastAsia="zh-CN"/>
        </w:rPr>
        <w:t> </w:t>
      </w:r>
      <w:r w:rsidR="00C92467" w:rsidRPr="00042036">
        <w:rPr>
          <w:lang w:eastAsia="zh-CN"/>
        </w:rPr>
        <w:t>23.502</w:t>
      </w:r>
      <w:r w:rsidR="00C92467">
        <w:rPr>
          <w:lang w:eastAsia="zh-CN"/>
        </w:rPr>
        <w:t> </w:t>
      </w:r>
      <w:r w:rsidR="00C92467" w:rsidRPr="00042036">
        <w:rPr>
          <w:lang w:eastAsia="zh-CN"/>
        </w:rPr>
        <w:t>[</w:t>
      </w:r>
      <w:r w:rsidR="00183735" w:rsidRPr="00042036">
        <w:rPr>
          <w:lang w:eastAsia="zh-CN"/>
        </w:rPr>
        <w:t>5]</w:t>
      </w:r>
      <w:r w:rsidRPr="00042036">
        <w:rPr>
          <w:lang w:eastAsia="zh-CN"/>
        </w:rPr>
        <w:t xml:space="preserve"> are modified as follows:</w:t>
      </w:r>
    </w:p>
    <w:p w14:paraId="20EFD01F" w14:textId="57F04919" w:rsidR="00526920" w:rsidRPr="00042036" w:rsidRDefault="00526920" w:rsidP="00792B61">
      <w:pPr>
        <w:pStyle w:val="B1"/>
        <w:rPr>
          <w:lang w:eastAsia="zh-CN"/>
        </w:rPr>
      </w:pPr>
      <w:r w:rsidRPr="00042036">
        <w:t>-</w:t>
      </w:r>
      <w:r w:rsidR="00183735" w:rsidRPr="00042036">
        <w:tab/>
      </w:r>
      <w:r w:rsidRPr="00042036">
        <w:rPr>
          <w:lang w:eastAsia="zh-CN"/>
        </w:rPr>
        <w:t>Step</w:t>
      </w:r>
      <w:r w:rsidR="00183735" w:rsidRPr="00042036">
        <w:rPr>
          <w:lang w:eastAsia="zh-CN"/>
        </w:rPr>
        <w:t> </w:t>
      </w:r>
      <w:r w:rsidRPr="00042036">
        <w:rPr>
          <w:lang w:eastAsia="zh-CN"/>
        </w:rPr>
        <w:t>1a in clauses</w:t>
      </w:r>
      <w:r w:rsidR="00183735" w:rsidRPr="00042036">
        <w:rPr>
          <w:lang w:eastAsia="zh-CN"/>
        </w:rPr>
        <w:t> </w:t>
      </w:r>
      <w:r w:rsidRPr="00042036">
        <w:rPr>
          <w:lang w:eastAsia="zh-CN"/>
        </w:rPr>
        <w:t>4.3.4.2 and 4.3.4.3: the UE initiates the PDU Session release when it detects that it moves out of the TA or Area of Service of the Conditional S-NSSAI associated with the PDU Session.</w:t>
      </w:r>
    </w:p>
    <w:p w14:paraId="2B0FF8A0" w14:textId="01F0FA8E" w:rsidR="00526920" w:rsidRPr="00042036" w:rsidRDefault="00526920" w:rsidP="00792B61">
      <w:pPr>
        <w:pStyle w:val="B1"/>
        <w:rPr>
          <w:lang w:eastAsia="zh-CN"/>
        </w:rPr>
      </w:pPr>
      <w:r w:rsidRPr="00042036">
        <w:t>-</w:t>
      </w:r>
      <w:r w:rsidR="00183735" w:rsidRPr="00042036">
        <w:tab/>
      </w:r>
      <w:r w:rsidRPr="00042036">
        <w:rPr>
          <w:lang w:eastAsia="zh-CN"/>
        </w:rPr>
        <w:t>Step</w:t>
      </w:r>
      <w:r w:rsidR="00183735" w:rsidRPr="00042036">
        <w:rPr>
          <w:lang w:eastAsia="zh-CN"/>
        </w:rPr>
        <w:t> </w:t>
      </w:r>
      <w:r w:rsidRPr="00042036">
        <w:rPr>
          <w:lang w:eastAsia="zh-CN"/>
        </w:rPr>
        <w:t>1c in clause</w:t>
      </w:r>
      <w:r w:rsidR="00183735" w:rsidRPr="00042036">
        <w:rPr>
          <w:lang w:eastAsia="zh-CN"/>
        </w:rPr>
        <w:t> </w:t>
      </w:r>
      <w:r w:rsidRPr="00042036">
        <w:rPr>
          <w:lang w:eastAsia="zh-CN"/>
        </w:rPr>
        <w:t>4.3.4.2: the AMF verifies whether the UE moves out of the TA(s) or Area of Service where a Conditional S-NSSAI associated with the PDU Session is available, e.g. based on the serving cell of the UE, the geographical UE location or the area type event report from LMF as described in clause</w:t>
      </w:r>
      <w:r w:rsidR="00183735" w:rsidRPr="00042036">
        <w:rPr>
          <w:lang w:eastAsia="zh-CN"/>
        </w:rPr>
        <w:t> </w:t>
      </w:r>
      <w:r w:rsidRPr="00042036">
        <w:rPr>
          <w:lang w:eastAsia="zh-CN"/>
        </w:rPr>
        <w:t xml:space="preserve">4.1a.5.1 </w:t>
      </w:r>
      <w:r w:rsidR="00494EEF" w:rsidRPr="00042036">
        <w:rPr>
          <w:lang w:eastAsia="zh-CN"/>
        </w:rPr>
        <w:t xml:space="preserve">of </w:t>
      </w:r>
      <w:r w:rsidR="00C92467" w:rsidRPr="00042036">
        <w:rPr>
          <w:lang w:eastAsia="zh-CN"/>
        </w:rPr>
        <w:t>TS</w:t>
      </w:r>
      <w:r w:rsidR="00C92467">
        <w:rPr>
          <w:lang w:eastAsia="zh-CN"/>
        </w:rPr>
        <w:t> </w:t>
      </w:r>
      <w:r w:rsidR="00C92467" w:rsidRPr="00042036">
        <w:rPr>
          <w:lang w:eastAsia="zh-CN"/>
        </w:rPr>
        <w:t>23.273</w:t>
      </w:r>
      <w:r w:rsidR="00C92467">
        <w:rPr>
          <w:lang w:eastAsia="zh-CN"/>
        </w:rPr>
        <w:t> </w:t>
      </w:r>
      <w:r w:rsidR="00C92467" w:rsidRPr="00042036">
        <w:rPr>
          <w:lang w:eastAsia="zh-CN"/>
        </w:rPr>
        <w:t>[</w:t>
      </w:r>
      <w:r w:rsidR="00183735" w:rsidRPr="00042036">
        <w:rPr>
          <w:lang w:eastAsia="zh-CN"/>
        </w:rPr>
        <w:t>15]</w:t>
      </w:r>
      <w:r w:rsidR="00344785" w:rsidRPr="00042036">
        <w:rPr>
          <w:lang w:eastAsia="zh-CN"/>
        </w:rPr>
        <w:t xml:space="preserve"> and</w:t>
      </w:r>
      <w:r w:rsidRPr="00042036">
        <w:rPr>
          <w:lang w:eastAsia="zh-CN"/>
        </w:rPr>
        <w:t xml:space="preserve"> the AMF requests the release of the PDU Session corresponding to the Conditional S-NSSAI.</w:t>
      </w:r>
    </w:p>
    <w:p w14:paraId="64731A9E" w14:textId="5BC2D89B" w:rsidR="00C73A96" w:rsidRPr="00042036" w:rsidRDefault="00526920" w:rsidP="00792B61">
      <w:pPr>
        <w:pStyle w:val="B1"/>
        <w:rPr>
          <w:lang w:eastAsia="zh-CN"/>
        </w:rPr>
      </w:pPr>
      <w:r w:rsidRPr="00042036">
        <w:rPr>
          <w:rFonts w:eastAsia="DengXian"/>
          <w:lang w:eastAsia="zh-CN"/>
        </w:rPr>
        <w:t>-</w:t>
      </w:r>
      <w:r w:rsidRPr="00042036">
        <w:rPr>
          <w:rFonts w:eastAsia="DengXian"/>
          <w:lang w:eastAsia="zh-CN"/>
        </w:rPr>
        <w:tab/>
        <w:t>Step</w:t>
      </w:r>
      <w:r w:rsidR="00183735" w:rsidRPr="00042036">
        <w:rPr>
          <w:rFonts w:eastAsia="DengXian"/>
          <w:lang w:eastAsia="zh-CN"/>
        </w:rPr>
        <w:t> </w:t>
      </w:r>
      <w:r w:rsidRPr="00042036">
        <w:rPr>
          <w:rFonts w:eastAsia="DengXian"/>
          <w:lang w:eastAsia="zh-CN"/>
        </w:rPr>
        <w:t>1b in clause</w:t>
      </w:r>
      <w:r w:rsidR="00183735" w:rsidRPr="00042036">
        <w:rPr>
          <w:rFonts w:eastAsia="DengXian"/>
          <w:lang w:eastAsia="zh-CN"/>
        </w:rPr>
        <w:t> </w:t>
      </w:r>
      <w:r w:rsidRPr="00042036">
        <w:rPr>
          <w:rFonts w:eastAsia="DengXian"/>
          <w:lang w:eastAsia="zh-CN"/>
        </w:rPr>
        <w:t xml:space="preserve">4.3.4.3: </w:t>
      </w:r>
      <w:r w:rsidRPr="00042036">
        <w:rPr>
          <w:lang w:eastAsia="zh-CN"/>
        </w:rPr>
        <w:t>the AMF verifies whether the UE moves out of the TA(s) or Area of Service where a Conditional S-NSSAI associated with the PDU Session is available, e.g. based on the serving cell of the UE, the geographical UE location or the area type event report from LMF as described in clause</w:t>
      </w:r>
      <w:r w:rsidR="00183735" w:rsidRPr="00042036">
        <w:rPr>
          <w:lang w:eastAsia="zh-CN"/>
        </w:rPr>
        <w:t> </w:t>
      </w:r>
      <w:r w:rsidRPr="00042036">
        <w:rPr>
          <w:lang w:eastAsia="zh-CN"/>
        </w:rPr>
        <w:t xml:space="preserve">4.1a.5.1 </w:t>
      </w:r>
      <w:r w:rsidR="00494EEF" w:rsidRPr="00042036">
        <w:rPr>
          <w:lang w:eastAsia="zh-CN"/>
        </w:rPr>
        <w:t xml:space="preserve">of </w:t>
      </w:r>
      <w:r w:rsidR="00C92467" w:rsidRPr="00042036">
        <w:rPr>
          <w:lang w:eastAsia="zh-CN"/>
        </w:rPr>
        <w:t>TS</w:t>
      </w:r>
      <w:r w:rsidR="00C92467">
        <w:rPr>
          <w:lang w:eastAsia="zh-CN"/>
        </w:rPr>
        <w:t> </w:t>
      </w:r>
      <w:r w:rsidR="00C92467" w:rsidRPr="00042036">
        <w:rPr>
          <w:lang w:eastAsia="zh-CN"/>
        </w:rPr>
        <w:t>23.273</w:t>
      </w:r>
      <w:r w:rsidR="00C92467">
        <w:rPr>
          <w:lang w:eastAsia="zh-CN"/>
        </w:rPr>
        <w:t> </w:t>
      </w:r>
      <w:r w:rsidR="00C92467" w:rsidRPr="00042036">
        <w:rPr>
          <w:lang w:eastAsia="zh-CN"/>
        </w:rPr>
        <w:t>[</w:t>
      </w:r>
      <w:r w:rsidR="00183735" w:rsidRPr="00042036">
        <w:rPr>
          <w:lang w:eastAsia="zh-CN"/>
        </w:rPr>
        <w:t>15]</w:t>
      </w:r>
      <w:r w:rsidRPr="00042036">
        <w:rPr>
          <w:lang w:eastAsia="zh-CN"/>
        </w:rPr>
        <w:t xml:space="preserve"> and the AMF requests the release of the PDU Session corresponding to the Conditional S-NSSAI</w:t>
      </w:r>
      <w:r w:rsidRPr="00042036">
        <w:rPr>
          <w:rFonts w:eastAsia="DengXian"/>
          <w:lang w:eastAsia="zh-CN"/>
        </w:rPr>
        <w:t>.</w:t>
      </w:r>
    </w:p>
    <w:p w14:paraId="2ED10454" w14:textId="3FA54553" w:rsidR="00C73A96" w:rsidRPr="00042036" w:rsidRDefault="00C73A96" w:rsidP="00C86DBB">
      <w:pPr>
        <w:pStyle w:val="Heading3"/>
        <w:rPr>
          <w:lang w:eastAsia="zh-CN"/>
        </w:rPr>
      </w:pPr>
      <w:bookmarkStart w:id="482" w:name="_Toc104302445"/>
      <w:bookmarkStart w:id="483" w:name="_Toc104359411"/>
      <w:bookmarkStart w:id="484" w:name="_Toc112923212"/>
      <w:bookmarkStart w:id="485" w:name="_Toc112923862"/>
      <w:r w:rsidRPr="00042036">
        <w:rPr>
          <w:lang w:eastAsia="zh-CN"/>
        </w:rPr>
        <w:t>6.</w:t>
      </w:r>
      <w:r w:rsidR="00A15B6A" w:rsidRPr="00042036">
        <w:rPr>
          <w:lang w:eastAsia="zh-CN"/>
        </w:rPr>
        <w:t>11</w:t>
      </w:r>
      <w:r w:rsidRPr="00042036">
        <w:rPr>
          <w:lang w:eastAsia="zh-CN"/>
        </w:rPr>
        <w:t>.4</w:t>
      </w:r>
      <w:r w:rsidRPr="00042036">
        <w:rPr>
          <w:lang w:eastAsia="zh-CN"/>
        </w:rPr>
        <w:tab/>
      </w:r>
      <w:r w:rsidRPr="00042036">
        <w:rPr>
          <w:lang w:eastAsia="ja-JP"/>
        </w:rPr>
        <w:t>Impacts on services, entities and interfaces</w:t>
      </w:r>
      <w:bookmarkEnd w:id="482"/>
      <w:bookmarkEnd w:id="483"/>
      <w:bookmarkEnd w:id="484"/>
      <w:bookmarkEnd w:id="485"/>
    </w:p>
    <w:p w14:paraId="46227E96" w14:textId="7C46649A" w:rsidR="00C73A96" w:rsidRPr="00042036" w:rsidRDefault="00C73A96" w:rsidP="003A5264">
      <w:pPr>
        <w:rPr>
          <w:lang w:eastAsia="zh-CN"/>
        </w:rPr>
      </w:pPr>
      <w:r w:rsidRPr="00042036">
        <w:rPr>
          <w:lang w:eastAsia="zh-CN"/>
        </w:rPr>
        <w:t>The following impacts have been identified:</w:t>
      </w:r>
    </w:p>
    <w:p w14:paraId="7CE16E27" w14:textId="77777777" w:rsidR="003A5264" w:rsidRPr="00042036" w:rsidRDefault="003A5264" w:rsidP="003A5264">
      <w:pPr>
        <w:pStyle w:val="B1"/>
      </w:pPr>
      <w:r w:rsidRPr="00042036">
        <w:t>-</w:t>
      </w:r>
      <w:r w:rsidRPr="00042036">
        <w:tab/>
        <w:t>UE:</w:t>
      </w:r>
    </w:p>
    <w:p w14:paraId="4969ED92" w14:textId="7CCDE56A" w:rsidR="003A5264" w:rsidRPr="00042036" w:rsidRDefault="003A5264" w:rsidP="003A5264">
      <w:pPr>
        <w:pStyle w:val="B2"/>
      </w:pPr>
      <w:r w:rsidRPr="00042036">
        <w:t>-</w:t>
      </w:r>
      <w:r w:rsidRPr="00042036">
        <w:tab/>
        <w:t>interpreting and processing new information in Rejected NSSAI or new Conditional S-NSSAI IE.</w:t>
      </w:r>
    </w:p>
    <w:p w14:paraId="78FE2AC5" w14:textId="0F1A2355" w:rsidR="00FF600E" w:rsidRPr="00042036" w:rsidRDefault="00FF600E" w:rsidP="00FF600E">
      <w:pPr>
        <w:pStyle w:val="B2"/>
      </w:pPr>
      <w:r w:rsidRPr="00042036">
        <w:t>-</w:t>
      </w:r>
      <w:r w:rsidRPr="00042036">
        <w:tab/>
        <w:t>support for the Conditional S-NSSAI feature indication at registration.</w:t>
      </w:r>
    </w:p>
    <w:p w14:paraId="4902369E" w14:textId="77777777" w:rsidR="003A5264" w:rsidRPr="00042036" w:rsidRDefault="003A5264" w:rsidP="003A5264">
      <w:pPr>
        <w:pStyle w:val="B1"/>
      </w:pPr>
      <w:r w:rsidRPr="00042036">
        <w:t>-</w:t>
      </w:r>
      <w:r w:rsidRPr="00042036">
        <w:tab/>
        <w:t>AMF:</w:t>
      </w:r>
    </w:p>
    <w:p w14:paraId="22D9DD01" w14:textId="5B67909C" w:rsidR="003A5264" w:rsidRPr="00042036" w:rsidRDefault="003A5264" w:rsidP="003A5264">
      <w:pPr>
        <w:pStyle w:val="B2"/>
      </w:pPr>
      <w:r w:rsidRPr="00042036">
        <w:lastRenderedPageBreak/>
        <w:t>-</w:t>
      </w:r>
      <w:r w:rsidRPr="00042036">
        <w:tab/>
        <w:t>providing new information in Rejected NSSAI or new Conditional S-NSSAI IE.</w:t>
      </w:r>
    </w:p>
    <w:p w14:paraId="74082CF1" w14:textId="344D4B40" w:rsidR="003A5264" w:rsidRPr="00042036" w:rsidRDefault="003A5264" w:rsidP="003A5264">
      <w:pPr>
        <w:pStyle w:val="B2"/>
      </w:pPr>
      <w:r w:rsidRPr="00042036">
        <w:t>-</w:t>
      </w:r>
      <w:r w:rsidRPr="00042036">
        <w:tab/>
        <w:t>providing rejection cause at Service Request.</w:t>
      </w:r>
    </w:p>
    <w:p w14:paraId="57B155E7" w14:textId="77777777" w:rsidR="00526920" w:rsidRPr="00042036" w:rsidRDefault="00526920" w:rsidP="00526920">
      <w:pPr>
        <w:pStyle w:val="B1"/>
      </w:pPr>
      <w:r w:rsidRPr="00042036">
        <w:t>-</w:t>
      </w:r>
      <w:r w:rsidRPr="00042036">
        <w:tab/>
        <w:t>RAN:</w:t>
      </w:r>
    </w:p>
    <w:p w14:paraId="37B8A007" w14:textId="26B58282" w:rsidR="00526920" w:rsidRPr="00042036" w:rsidRDefault="00526920" w:rsidP="00526920">
      <w:pPr>
        <w:pStyle w:val="EditorsNote"/>
      </w:pPr>
      <w:r w:rsidRPr="00042036">
        <w:t>Editor</w:t>
      </w:r>
      <w:r w:rsidR="00494EEF" w:rsidRPr="00042036">
        <w:t>'</w:t>
      </w:r>
      <w:r w:rsidRPr="00042036">
        <w:t xml:space="preserve">s </w:t>
      </w:r>
      <w:r w:rsidR="00183735" w:rsidRPr="00042036">
        <w:t>n</w:t>
      </w:r>
      <w:r w:rsidRPr="00042036">
        <w:t>ote: exact impacts on RAN and impacts on other NFs are to be identified.</w:t>
      </w:r>
    </w:p>
    <w:p w14:paraId="65BCB6A7" w14:textId="2D2B1155" w:rsidR="00385819" w:rsidRPr="00042036" w:rsidRDefault="00385819" w:rsidP="00C86DBB">
      <w:pPr>
        <w:pStyle w:val="Heading2"/>
        <w:rPr>
          <w:lang w:eastAsia="ja-JP"/>
        </w:rPr>
      </w:pPr>
      <w:bookmarkStart w:id="486" w:name="_Toc104302446"/>
      <w:bookmarkStart w:id="487" w:name="_Toc104359412"/>
      <w:bookmarkStart w:id="488" w:name="_Toc112923213"/>
      <w:bookmarkStart w:id="489" w:name="_Toc112923863"/>
      <w:r w:rsidRPr="00042036">
        <w:rPr>
          <w:lang w:eastAsia="zh-CN"/>
        </w:rPr>
        <w:t>6.</w:t>
      </w:r>
      <w:r w:rsidR="00A15B6A" w:rsidRPr="00042036">
        <w:rPr>
          <w:lang w:eastAsia="zh-CN"/>
        </w:rPr>
        <w:t>12</w:t>
      </w:r>
      <w:r w:rsidRPr="00042036">
        <w:rPr>
          <w:lang w:eastAsia="ko-KR"/>
        </w:rPr>
        <w:tab/>
      </w:r>
      <w:r w:rsidRPr="00042036">
        <w:rPr>
          <w:lang w:eastAsia="ja-JP"/>
        </w:rPr>
        <w:t>Solution</w:t>
      </w:r>
      <w:r w:rsidRPr="00042036">
        <w:rPr>
          <w:lang w:eastAsia="zh-CN"/>
        </w:rPr>
        <w:t xml:space="preserve"> #</w:t>
      </w:r>
      <w:r w:rsidR="00A15B6A" w:rsidRPr="00042036">
        <w:rPr>
          <w:lang w:eastAsia="zh-CN"/>
        </w:rPr>
        <w:t>12</w:t>
      </w:r>
      <w:r w:rsidRPr="00042036">
        <w:rPr>
          <w:lang w:eastAsia="ja-JP"/>
        </w:rPr>
        <w:t>: Solution for Centralized Counting for Multiple Service Areas and 5GS-EPS Interworking</w:t>
      </w:r>
      <w:bookmarkEnd w:id="486"/>
      <w:bookmarkEnd w:id="487"/>
      <w:bookmarkEnd w:id="488"/>
      <w:bookmarkEnd w:id="489"/>
    </w:p>
    <w:p w14:paraId="13B80195" w14:textId="1F1D12F8" w:rsidR="00385819" w:rsidRPr="00042036" w:rsidRDefault="00385819" w:rsidP="00C86DBB">
      <w:pPr>
        <w:pStyle w:val="Heading3"/>
        <w:rPr>
          <w:lang w:eastAsia="ja-JP"/>
        </w:rPr>
      </w:pPr>
      <w:bookmarkStart w:id="490" w:name="_Toc104302447"/>
      <w:bookmarkStart w:id="491" w:name="_Toc104359413"/>
      <w:bookmarkStart w:id="492" w:name="_Toc112923214"/>
      <w:bookmarkStart w:id="493" w:name="_Toc112923864"/>
      <w:r w:rsidRPr="00042036">
        <w:rPr>
          <w:lang w:eastAsia="ja-JP"/>
        </w:rPr>
        <w:t>6.</w:t>
      </w:r>
      <w:r w:rsidR="00A15B6A" w:rsidRPr="00042036">
        <w:rPr>
          <w:lang w:eastAsia="ja-JP"/>
        </w:rPr>
        <w:t>12</w:t>
      </w:r>
      <w:r w:rsidRPr="00042036">
        <w:rPr>
          <w:lang w:eastAsia="ja-JP"/>
        </w:rPr>
        <w:t>.1</w:t>
      </w:r>
      <w:r w:rsidRPr="00042036">
        <w:rPr>
          <w:lang w:eastAsia="ja-JP"/>
        </w:rPr>
        <w:tab/>
        <w:t>Description</w:t>
      </w:r>
      <w:bookmarkEnd w:id="490"/>
      <w:bookmarkEnd w:id="491"/>
      <w:bookmarkEnd w:id="492"/>
      <w:bookmarkEnd w:id="493"/>
    </w:p>
    <w:p w14:paraId="15216D99" w14:textId="2ABC6DEA" w:rsidR="00385819" w:rsidRPr="00042036" w:rsidRDefault="00385819" w:rsidP="00385819">
      <w:r w:rsidRPr="00042036">
        <w:t xml:space="preserve">In this solution and in support of 5GS only slices, when multiple Service Areas are deployed, it is proposed that a single central NSACF NF performs the PLMN global counting and admission to ensure a consistent counting, e.g. such that during handover between different Service Areas no additional admission needs to be performed. The admission request includes all necessary information to enable the central NSACF NF to collect all pertinent information per Service Area. Interaction between the NF performing the admission, be it the SMF or the AMF, occurs with the designated central NSCAF for that purpose. The central NSACF NF responsible for PLMN global count is discovered via NRF </w:t>
      </w:r>
      <w:r w:rsidR="00B0608B" w:rsidRPr="00042036">
        <w:t>as per clause</w:t>
      </w:r>
      <w:r w:rsidR="00183735" w:rsidRPr="00042036">
        <w:t> </w:t>
      </w:r>
      <w:r w:rsidR="00B0608B" w:rsidRPr="00042036">
        <w:t xml:space="preserve">6.12.2.4 </w:t>
      </w:r>
      <w:r w:rsidRPr="00042036">
        <w:t>or can be pre-configured.</w:t>
      </w:r>
    </w:p>
    <w:p w14:paraId="5BF99C74" w14:textId="77777777" w:rsidR="00385819" w:rsidRPr="00042036" w:rsidRDefault="00385819" w:rsidP="003A5264">
      <w:pPr>
        <w:rPr>
          <w:lang w:eastAsia="ja-JP"/>
        </w:rPr>
      </w:pPr>
      <w:r w:rsidRPr="00042036">
        <w:rPr>
          <w:lang w:eastAsia="ja-JP"/>
        </w:rPr>
        <w:t>Two options are proposed to enable a Service Area to perform some local tasks; e.g. keeping local statistics in conjunction with centralized counting with a single central NSACF NF:</w:t>
      </w:r>
    </w:p>
    <w:p w14:paraId="11F3E2F6" w14:textId="31997591" w:rsidR="00385819" w:rsidRPr="00042036" w:rsidRDefault="00385819" w:rsidP="003A5264">
      <w:pPr>
        <w:rPr>
          <w:b/>
          <w:bCs/>
          <w:lang w:eastAsia="ja-JP"/>
        </w:rPr>
      </w:pPr>
      <w:r w:rsidRPr="00042036">
        <w:rPr>
          <w:b/>
          <w:bCs/>
          <w:lang w:eastAsia="ja-JP"/>
        </w:rPr>
        <w:t>Option 1: Transparent Proxying to central NSACF NF Via an intermediate NF</w:t>
      </w:r>
    </w:p>
    <w:p w14:paraId="5456C285" w14:textId="1D50D241" w:rsidR="00385819" w:rsidRPr="00042036" w:rsidRDefault="00385819" w:rsidP="003A5264">
      <w:pPr>
        <w:rPr>
          <w:lang w:eastAsia="ja-JP"/>
        </w:rPr>
      </w:pPr>
      <w:r w:rsidRPr="00042036">
        <w:rPr>
          <w:lang w:eastAsia="ja-JP"/>
        </w:rPr>
        <w:t>Based on policy, an NF, e.g</w:t>
      </w:r>
      <w:r w:rsidR="003A5264" w:rsidRPr="00042036">
        <w:rPr>
          <w:lang w:eastAsia="ja-JP"/>
        </w:rPr>
        <w:t>.</w:t>
      </w:r>
      <w:r w:rsidRPr="00042036">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5814DDEA" w14:textId="7846D2DE" w:rsidR="00385819" w:rsidRPr="00042036" w:rsidRDefault="00385819" w:rsidP="003A5264">
      <w:r w:rsidRPr="00042036">
        <w:t>The interaction with such a local NF is such, that the local NF in the Service Area proxies the original request, as is, to the central NSACF NF, after performing the tasks it desires upon receipt of the admission Request intended for the central NSACF NF. Hence, in this option1, the interaction with the central NSACF server is proxied via an intermediate NF to the central NF, as long as it is transparent to the central NSACF NF. Transparent means that the central NSACF NF cannot distinguish whether the Request is direct from the AMF/SMF or proxied via an intermediate NF.</w:t>
      </w:r>
      <w:r w:rsidR="00B0608B" w:rsidRPr="00042036">
        <w:t xml:space="preserve"> It also need ensure the response message from central NSACF go through the intermediate NF. The local NF can be configured in this option with the central NSACF, can discover the central NSACF as per clause</w:t>
      </w:r>
      <w:r w:rsidR="00183735" w:rsidRPr="00042036">
        <w:t> </w:t>
      </w:r>
      <w:r w:rsidR="00B0608B" w:rsidRPr="00042036">
        <w:t>6.12.2.4, or can receive the information from the AMF/SMF.</w:t>
      </w:r>
    </w:p>
    <w:p w14:paraId="339251E5" w14:textId="3684C52A" w:rsidR="00385819" w:rsidRPr="00042036" w:rsidRDefault="00385819" w:rsidP="00E878F1">
      <w:pPr>
        <w:rPr>
          <w:b/>
          <w:bCs/>
          <w:lang w:eastAsia="ja-JP"/>
        </w:rPr>
      </w:pPr>
      <w:r w:rsidRPr="00042036">
        <w:rPr>
          <w:b/>
          <w:bCs/>
        </w:rPr>
        <w:t>Option 2: Dual Interaction with Local NF and central NSACF NF</w:t>
      </w:r>
    </w:p>
    <w:p w14:paraId="0F5C89A6" w14:textId="7F781293" w:rsidR="00385819" w:rsidRPr="00042036" w:rsidRDefault="00385819" w:rsidP="003A5264">
      <w:pPr>
        <w:rPr>
          <w:lang w:eastAsia="ja-JP"/>
        </w:rPr>
      </w:pPr>
      <w:r w:rsidRPr="00042036">
        <w:rPr>
          <w:lang w:eastAsia="ja-JP"/>
        </w:rPr>
        <w:t>Based on policy, an NF, e.g</w:t>
      </w:r>
      <w:r w:rsidR="003A5264" w:rsidRPr="00042036">
        <w:rPr>
          <w:lang w:eastAsia="ja-JP"/>
        </w:rPr>
        <w:t>.</w:t>
      </w:r>
      <w:r w:rsidRPr="00042036">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09DE6A49" w14:textId="59E69ADA" w:rsidR="003A5264" w:rsidRPr="00042036" w:rsidRDefault="003A5264" w:rsidP="003A5264">
      <w:pPr>
        <w:rPr>
          <w:lang w:eastAsia="ja-JP"/>
        </w:rPr>
      </w:pPr>
      <w:r w:rsidRPr="00042036">
        <w:rPr>
          <w:lang w:eastAsia="ja-JP"/>
        </w:rPr>
        <w:t>Hence the AMF/SMFs performs dual interactions in parallel; once towards the central NSACF NF and an additional one towards a local NF in the Service Area.</w:t>
      </w:r>
    </w:p>
    <w:p w14:paraId="6A604F96" w14:textId="712E9B96" w:rsidR="00B0608B" w:rsidRPr="00042036" w:rsidRDefault="00B0608B" w:rsidP="00B0608B">
      <w:r w:rsidRPr="00042036">
        <w:t>For both options 1 or 2, AMFs/SMFs are configured with a service area to be used for a local NF selection and a service area to be used for central NSACF selection.</w:t>
      </w:r>
    </w:p>
    <w:p w14:paraId="0BDA19FE" w14:textId="3BD1B131" w:rsidR="00B0608B" w:rsidRPr="00042036" w:rsidRDefault="00B0608B" w:rsidP="00FB44BB">
      <w:pPr>
        <w:pStyle w:val="NO"/>
      </w:pPr>
      <w:r w:rsidRPr="00042036">
        <w:t>NOTE</w:t>
      </w:r>
      <w:r w:rsidR="006E7F91" w:rsidRPr="00042036">
        <w:t> 1</w:t>
      </w:r>
      <w:r w:rsidRPr="00042036">
        <w:t>:</w:t>
      </w:r>
      <w:r w:rsidR="006E7F91" w:rsidRPr="00042036">
        <w:tab/>
        <w:t>T</w:t>
      </w:r>
      <w:r w:rsidRPr="00042036">
        <w:t>hese two-service areas are for two different NF discovery and selection. It can be different.</w:t>
      </w:r>
    </w:p>
    <w:p w14:paraId="4923D959" w14:textId="77777777" w:rsidR="00B0608B" w:rsidRPr="00042036" w:rsidRDefault="00B0608B" w:rsidP="00B0608B">
      <w:r w:rsidRPr="00042036">
        <w:t>As an additional option, the AMFs/SMFs can be configured with the local NFs to be used. The central NSACF to be used can be discovered by the appropriate NF or be configured in the appropriate NFs depending on the selected option by the PLMN.</w:t>
      </w:r>
    </w:p>
    <w:p w14:paraId="0CD1E89E" w14:textId="70EEF092" w:rsidR="003A5264" w:rsidRPr="00042036" w:rsidRDefault="003A5264" w:rsidP="003A5264">
      <w:pPr>
        <w:rPr>
          <w:lang w:eastAsia="ja-JP"/>
        </w:rPr>
      </w:pPr>
      <w:r w:rsidRPr="00042036">
        <w:rPr>
          <w:lang w:eastAsia="ja-JP"/>
        </w:rPr>
        <w:t>In support of roaming and to enable such a central NF to handle roaming UEs, as well as home bound UEs, the admission query to the central NF includes the PLMN-ID where the UE is roaming.</w:t>
      </w:r>
    </w:p>
    <w:p w14:paraId="0965B369" w14:textId="7687768B" w:rsidR="003A5264" w:rsidRPr="00042036" w:rsidRDefault="003A5264" w:rsidP="003A5264">
      <w:pPr>
        <w:rPr>
          <w:lang w:eastAsia="ja-JP"/>
        </w:rPr>
      </w:pPr>
      <w:r w:rsidRPr="00042036">
        <w:rPr>
          <w:lang w:eastAsia="ja-JP"/>
        </w:rPr>
        <w:t>To support EPS counting while interworking with 5GS when activated and where home routing is the only option for attachment to EPS, a central NSCAF NF could be optionally dedicated for 5GS-EPS interworking shared count</w:t>
      </w:r>
      <w:r w:rsidR="00B0608B" w:rsidRPr="00042036">
        <w:t xml:space="preserve"> as per clause</w:t>
      </w:r>
      <w:r w:rsidR="00183735" w:rsidRPr="00042036">
        <w:t> </w:t>
      </w:r>
      <w:r w:rsidR="00B0608B" w:rsidRPr="00042036">
        <w:t>6.12.2.4</w:t>
      </w:r>
      <w:r w:rsidRPr="00042036">
        <w:rPr>
          <w:lang w:eastAsia="ja-JP"/>
        </w:rPr>
        <w:t>. In this case, such a dedicated NF is discovered. The PLMN can also reuse a single NSACF NF for all admissions.</w:t>
      </w:r>
    </w:p>
    <w:p w14:paraId="22B8CBCA" w14:textId="05A02B16" w:rsidR="003A5264" w:rsidRPr="00042036" w:rsidRDefault="003A5264" w:rsidP="003A5264">
      <w:pPr>
        <w:rPr>
          <w:lang w:eastAsia="ja-JP"/>
        </w:rPr>
      </w:pPr>
      <w:r w:rsidRPr="00042036">
        <w:rPr>
          <w:lang w:eastAsia="ja-JP"/>
        </w:rPr>
        <w:lastRenderedPageBreak/>
        <w:t>Similar to the 5GS case and based on policy, a NF performing admission with the central NSACF responsible for the shared 5GS-EPS count may additionally and optionally interact with a local NF associated with the Service Area, for any additional capabilities not supported by the central NSACF NF. Such additional capabilities are not specified. Hence, in this case as well, both options 1 and 2 above for 5GS only slices are supported for the 5GS-EPS interworking case.</w:t>
      </w:r>
    </w:p>
    <w:p w14:paraId="64270E19" w14:textId="60FAF9D8" w:rsidR="003A5264" w:rsidRPr="00042036" w:rsidRDefault="003A5264" w:rsidP="003A5264">
      <w:pPr>
        <w:rPr>
          <w:lang w:eastAsia="ja-JP"/>
        </w:rPr>
      </w:pPr>
      <w:r w:rsidRPr="00042036">
        <w:rPr>
          <w:lang w:eastAsia="ja-JP"/>
        </w:rPr>
        <w:t>With central count regardless of any interactions with a local NF based on either option 1 or option 2, admission is solely based on the central NSACF, even if these local NFs are local NSACFs maintaining count.</w:t>
      </w:r>
      <w:r w:rsidR="00B0608B" w:rsidRPr="00042036">
        <w:t xml:space="preserve"> Given that the service area is included in the interaction with the central NSACF for all cases, see clause</w:t>
      </w:r>
      <w:r w:rsidR="00183735" w:rsidRPr="00042036">
        <w:t> </w:t>
      </w:r>
      <w:r w:rsidR="00B0608B" w:rsidRPr="00042036">
        <w:t>6.12.2.1.1, as one example, the central NSACF is able to determine when a UE, who has a stored state in it as being registered in one service area, has moved to a new service area when a new admission request arrives from a new service area</w:t>
      </w:r>
      <w:r w:rsidR="00344785" w:rsidRPr="00042036">
        <w:t xml:space="preserve"> and</w:t>
      </w:r>
      <w:r w:rsidR="00B0608B" w:rsidRPr="00042036">
        <w:t xml:space="preserve"> as such the central NSACF does not perform an admission in this case.</w:t>
      </w:r>
    </w:p>
    <w:p w14:paraId="50DF185B" w14:textId="143065D0" w:rsidR="00B0608B" w:rsidRPr="00042036" w:rsidRDefault="00B0608B" w:rsidP="00B0608B">
      <w:pPr>
        <w:pStyle w:val="NO"/>
      </w:pPr>
      <w:r w:rsidRPr="00042036">
        <w:t>NOTE</w:t>
      </w:r>
      <w:r w:rsidR="006E7F91" w:rsidRPr="00042036">
        <w:t> 2</w:t>
      </w:r>
      <w:r w:rsidRPr="00042036">
        <w:t>:</w:t>
      </w:r>
      <w:r w:rsidR="006E7F91" w:rsidRPr="00042036">
        <w:tab/>
      </w:r>
      <w:r w:rsidRPr="00042036">
        <w:t>As stated before functions performed in the local NF are out of scope. A Release 17 NSACF, as currently specified, is not expected to be used in this case as a local NF. This solution defines access to a central NSACF and any local NF must adapt to ensure compliance, depending on the adopted option. Indeed, implementations may choose not to support any local NF option for a centralized NSACF as all information is available there. However, a Release 17 NSACF is enhanced, as detailed in the procedures below, to become a centralized NSACF.</w:t>
      </w:r>
    </w:p>
    <w:p w14:paraId="0D0F0B42" w14:textId="6213A7B2" w:rsidR="00385819" w:rsidRPr="00042036" w:rsidRDefault="00385819" w:rsidP="00C86DBB">
      <w:pPr>
        <w:pStyle w:val="Heading3"/>
        <w:rPr>
          <w:lang w:eastAsia="ja-JP"/>
        </w:rPr>
      </w:pPr>
      <w:bookmarkStart w:id="494" w:name="_Toc104302448"/>
      <w:bookmarkStart w:id="495" w:name="_Toc104359414"/>
      <w:bookmarkStart w:id="496" w:name="_Toc112923215"/>
      <w:bookmarkStart w:id="497" w:name="_Toc112923865"/>
      <w:r w:rsidRPr="00042036">
        <w:rPr>
          <w:lang w:eastAsia="ja-JP"/>
        </w:rPr>
        <w:t>6.</w:t>
      </w:r>
      <w:r w:rsidR="00A15B6A" w:rsidRPr="00042036">
        <w:rPr>
          <w:lang w:eastAsia="ja-JP"/>
        </w:rPr>
        <w:t>12</w:t>
      </w:r>
      <w:r w:rsidRPr="00042036">
        <w:rPr>
          <w:lang w:eastAsia="ja-JP"/>
        </w:rPr>
        <w:t>.2</w:t>
      </w:r>
      <w:r w:rsidRPr="00042036">
        <w:rPr>
          <w:lang w:eastAsia="ja-JP"/>
        </w:rPr>
        <w:tab/>
        <w:t>Procedures</w:t>
      </w:r>
      <w:bookmarkEnd w:id="494"/>
      <w:bookmarkEnd w:id="495"/>
      <w:bookmarkEnd w:id="496"/>
      <w:bookmarkEnd w:id="497"/>
    </w:p>
    <w:p w14:paraId="152F9555" w14:textId="75D3741B" w:rsidR="00385819" w:rsidRPr="00042036" w:rsidRDefault="00385819" w:rsidP="00C86DBB">
      <w:pPr>
        <w:pStyle w:val="Heading4"/>
        <w:rPr>
          <w:lang w:eastAsia="ja-JP"/>
        </w:rPr>
      </w:pPr>
      <w:bookmarkStart w:id="498" w:name="_Toc104302449"/>
      <w:bookmarkStart w:id="499" w:name="_Toc104359415"/>
      <w:bookmarkStart w:id="500" w:name="_Toc112923866"/>
      <w:r w:rsidRPr="00042036">
        <w:rPr>
          <w:lang w:eastAsia="ja-JP"/>
        </w:rPr>
        <w:t>6.</w:t>
      </w:r>
      <w:r w:rsidR="00A15B6A" w:rsidRPr="00042036">
        <w:rPr>
          <w:lang w:eastAsia="ja-JP"/>
        </w:rPr>
        <w:t>12</w:t>
      </w:r>
      <w:r w:rsidRPr="00042036">
        <w:rPr>
          <w:lang w:eastAsia="ja-JP"/>
        </w:rPr>
        <w:t>.2.1</w:t>
      </w:r>
      <w:r w:rsidR="0091047D" w:rsidRPr="00042036">
        <w:rPr>
          <w:lang w:eastAsia="ja-JP"/>
        </w:rPr>
        <w:tab/>
      </w:r>
      <w:r w:rsidRPr="00042036">
        <w:rPr>
          <w:lang w:eastAsia="ja-JP"/>
        </w:rPr>
        <w:t>UE Registration Admission</w:t>
      </w:r>
      <w:bookmarkEnd w:id="498"/>
      <w:bookmarkEnd w:id="499"/>
      <w:bookmarkEnd w:id="500"/>
    </w:p>
    <w:p w14:paraId="5D8093C0" w14:textId="23071C65" w:rsidR="00385819" w:rsidRPr="00042036" w:rsidRDefault="00385819" w:rsidP="00C86DBB">
      <w:pPr>
        <w:pStyle w:val="Heading5"/>
        <w:rPr>
          <w:lang w:eastAsia="ja-JP"/>
        </w:rPr>
      </w:pPr>
      <w:bookmarkStart w:id="501" w:name="_Toc104302450"/>
      <w:bookmarkStart w:id="502" w:name="_Toc104359416"/>
      <w:bookmarkStart w:id="503" w:name="_Toc112923867"/>
      <w:r w:rsidRPr="00042036">
        <w:rPr>
          <w:lang w:eastAsia="ja-JP"/>
        </w:rPr>
        <w:t>6.</w:t>
      </w:r>
      <w:r w:rsidR="00A15B6A" w:rsidRPr="00042036">
        <w:rPr>
          <w:lang w:eastAsia="ja-JP"/>
        </w:rPr>
        <w:t>12</w:t>
      </w:r>
      <w:r w:rsidRPr="00042036">
        <w:rPr>
          <w:lang w:eastAsia="ja-JP"/>
        </w:rPr>
        <w:t>.2.1.1</w:t>
      </w:r>
      <w:r w:rsidR="0091047D" w:rsidRPr="00042036">
        <w:rPr>
          <w:lang w:eastAsia="ja-JP"/>
        </w:rPr>
        <w:tab/>
      </w:r>
      <w:r w:rsidRPr="00042036">
        <w:rPr>
          <w:lang w:eastAsia="ja-JP"/>
        </w:rPr>
        <w:t>5GS only slices</w:t>
      </w:r>
      <w:bookmarkEnd w:id="501"/>
      <w:bookmarkEnd w:id="502"/>
      <w:bookmarkEnd w:id="503"/>
    </w:p>
    <w:p w14:paraId="62DEBDAB" w14:textId="133F074C" w:rsidR="003A5264" w:rsidRPr="00042036" w:rsidRDefault="003A5264" w:rsidP="003A5264">
      <w:pPr>
        <w:rPr>
          <w:lang w:eastAsia="ja-JP"/>
        </w:rPr>
      </w:pPr>
      <w:r w:rsidRPr="00042036">
        <w:rPr>
          <w:lang w:eastAsia="ja-JP"/>
        </w:rPr>
        <w:t xml:space="preserve">In this procedure, there is a single central NSACF NF performing the count for the entire PLMN. The AMF discovers the central NSACF NF performing the PLMN global counting. The NF profile for the NSACF is updated to indicate that the NSACF is the central NSACF for the S-NSSAI handling the PLMN global count for 5GS slices, i.e. discovery procedure in </w:t>
      </w:r>
      <w:r w:rsidR="00494EEF" w:rsidRPr="00042036">
        <w:rPr>
          <w:lang w:eastAsia="ja-JP"/>
        </w:rPr>
        <w:t xml:space="preserve">clause 5.2.7.2.2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 xml:space="preserve">5] is updated and clause 6.3.22 of </w:t>
      </w:r>
      <w:r w:rsidR="00C92467" w:rsidRPr="00042036">
        <w:rPr>
          <w:lang w:eastAsia="ja-JP"/>
        </w:rPr>
        <w:t>TS</w:t>
      </w:r>
      <w:r w:rsidR="00C92467">
        <w:rPr>
          <w:lang w:eastAsia="ja-JP"/>
        </w:rPr>
        <w:t> </w:t>
      </w:r>
      <w:r w:rsidR="00C92467" w:rsidRPr="00042036">
        <w:rPr>
          <w:lang w:eastAsia="ja-JP"/>
        </w:rPr>
        <w:t>23.501</w:t>
      </w:r>
      <w:r w:rsidR="00C92467">
        <w:rPr>
          <w:lang w:eastAsia="ja-JP"/>
        </w:rPr>
        <w:t> </w:t>
      </w:r>
      <w:r w:rsidR="00C92467" w:rsidRPr="00042036">
        <w:rPr>
          <w:lang w:eastAsia="ja-JP"/>
        </w:rPr>
        <w:t>[</w:t>
      </w:r>
      <w:r w:rsidRPr="00042036">
        <w:rPr>
          <w:lang w:eastAsia="ja-JP"/>
        </w:rPr>
        <w:t>2] is updated</w:t>
      </w:r>
      <w:r w:rsidR="00344785" w:rsidRPr="00042036">
        <w:rPr>
          <w:lang w:eastAsia="ja-JP"/>
        </w:rPr>
        <w:t xml:space="preserve"> and</w:t>
      </w:r>
      <w:r w:rsidRPr="00042036">
        <w:rPr>
          <w:lang w:eastAsia="ja-JP"/>
        </w:rPr>
        <w:t xml:space="preserve"> the central NSACF information can be encoded as part of the NSACF service capabilities as a specific capability or as part of the NSACF Serving Area information.</w:t>
      </w:r>
    </w:p>
    <w:p w14:paraId="484452B9" w14:textId="7DFE6FB7" w:rsidR="003A5264" w:rsidRPr="00042036" w:rsidRDefault="003A5264" w:rsidP="003A5264">
      <w:pPr>
        <w:rPr>
          <w:lang w:eastAsia="ja-JP"/>
        </w:rPr>
      </w:pPr>
      <w:r w:rsidRPr="00042036">
        <w:rPr>
          <w:lang w:eastAsia="ja-JP"/>
        </w:rPr>
        <w:t xml:space="preserve">The AMF performs admission as in clause 4.2.11.2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5] with the following changes:</w:t>
      </w:r>
    </w:p>
    <w:p w14:paraId="7BE487D4" w14:textId="6F50B7E4" w:rsidR="003A5264" w:rsidRPr="00042036" w:rsidRDefault="003A5264" w:rsidP="003A5264">
      <w:pPr>
        <w:pStyle w:val="B1"/>
        <w:rPr>
          <w:rFonts w:eastAsia="Malgun Gothic"/>
        </w:rPr>
      </w:pPr>
      <w:r w:rsidRPr="00042036">
        <w:rPr>
          <w:rFonts w:eastAsia="Malgun Gothic"/>
        </w:rPr>
        <w:t>-</w:t>
      </w:r>
      <w:r w:rsidRPr="00042036">
        <w:rPr>
          <w:rFonts w:eastAsia="Malgun Gothic"/>
        </w:rPr>
        <w:tab/>
        <w:t>The AMF includes the Service Area</w:t>
      </w:r>
      <w:r w:rsidR="00344785" w:rsidRPr="00042036">
        <w:rPr>
          <w:rFonts w:eastAsia="Malgun Gothic"/>
        </w:rPr>
        <w:t xml:space="preserve"> and</w:t>
      </w:r>
      <w:r w:rsidRPr="00042036">
        <w:rPr>
          <w:rFonts w:eastAsia="Malgun Gothic"/>
        </w:rPr>
        <w:t xml:space="preserve"> the PLMN ID in its request to the central NSACF NF.</w:t>
      </w:r>
    </w:p>
    <w:p w14:paraId="567C086B"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AMF performs either option 1 or option 2 below:</w:t>
      </w:r>
    </w:p>
    <w:p w14:paraId="1CF7B25E" w14:textId="77777777"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1</w:t>
      </w:r>
      <w:r w:rsidRPr="00042036">
        <w:rPr>
          <w:rFonts w:eastAsia="Malgun Gothic"/>
        </w:rPr>
        <w:t>, the AMF, based on policy, communicates directly with central NSACF NF or via an intermediate NF that proxies the original request unaltered to the central NSACF. The actions performed in the intermediate NF are out of scope.</w:t>
      </w:r>
    </w:p>
    <w:p w14:paraId="77FF011F" w14:textId="505A8ED7"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2</w:t>
      </w:r>
      <w:r w:rsidRPr="00042036">
        <w:rPr>
          <w:rFonts w:eastAsia="Malgun Gothic"/>
        </w:rPr>
        <w:t>, the AMF, based on policy, sends the admission request to the central NSACF NF</w:t>
      </w:r>
      <w:r w:rsidR="00344785" w:rsidRPr="00042036">
        <w:rPr>
          <w:rFonts w:eastAsia="Malgun Gothic"/>
        </w:rPr>
        <w:t xml:space="preserve"> and</w:t>
      </w:r>
      <w:r w:rsidRPr="00042036">
        <w:rPr>
          <w:rFonts w:eastAsia="Malgun Gothic"/>
        </w:rPr>
        <w:t xml:space="preserve"> sends the admission request as well to a local NF in the Service Area. The local NF performs tasks out of scope of standardization.</w:t>
      </w:r>
    </w:p>
    <w:p w14:paraId="0763896D"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The central NSACF NF does not change the number of registered UE for a UE that is moving between multiple Service Areas given that the UE has already been admitted and successfully registered in an old Service Area. In this case, the central NSACF NF performing the PLMN global counting only updates the UE stored information.</w:t>
      </w:r>
    </w:p>
    <w:p w14:paraId="73373DF0" w14:textId="77777777" w:rsidR="003A5264" w:rsidRPr="00042036" w:rsidRDefault="003A5264" w:rsidP="003A5264">
      <w:pPr>
        <w:pStyle w:val="B1"/>
        <w:rPr>
          <w:rFonts w:eastAsia="Malgun Gothic"/>
        </w:rPr>
      </w:pPr>
      <w:r w:rsidRPr="00042036">
        <w:rPr>
          <w:rFonts w:eastAsia="Malgun Gothic"/>
        </w:rPr>
        <w:tab/>
        <w:t>The AMF, in case the policy is to communicate additionally with local NSACFs (option 2), updates the applicable local NSACF with the change i.e. UE leaving one Service Area and entering the new Service Area.</w:t>
      </w:r>
    </w:p>
    <w:p w14:paraId="2DC918D3" w14:textId="5AEDB928" w:rsidR="00385819" w:rsidRPr="00042036" w:rsidRDefault="003A5264" w:rsidP="003A5264">
      <w:r w:rsidRPr="00042036">
        <w:t>With central count regardless of any interactions with a local NSACF based on either option 1 or option 2, admission is solely based on the central NSACF, even if these local NSACFs maintaining count.</w:t>
      </w:r>
    </w:p>
    <w:p w14:paraId="01CB6A5D" w14:textId="7DBB0F7F" w:rsidR="00385819" w:rsidRPr="00042036" w:rsidRDefault="00385819" w:rsidP="00C86DBB">
      <w:pPr>
        <w:pStyle w:val="Heading5"/>
        <w:rPr>
          <w:lang w:eastAsia="ja-JP"/>
        </w:rPr>
      </w:pPr>
      <w:bookmarkStart w:id="504" w:name="_Toc104302451"/>
      <w:bookmarkStart w:id="505" w:name="_Toc104359417"/>
      <w:bookmarkStart w:id="506" w:name="_Toc112923868"/>
      <w:r w:rsidRPr="00042036">
        <w:rPr>
          <w:lang w:eastAsia="ja-JP"/>
        </w:rPr>
        <w:t>6.</w:t>
      </w:r>
      <w:r w:rsidR="0091047D" w:rsidRPr="00042036">
        <w:rPr>
          <w:lang w:eastAsia="ja-JP"/>
        </w:rPr>
        <w:t>12</w:t>
      </w:r>
      <w:r w:rsidRPr="00042036">
        <w:rPr>
          <w:lang w:eastAsia="ja-JP"/>
        </w:rPr>
        <w:t>.2.1.2</w:t>
      </w:r>
      <w:r w:rsidR="0091047D" w:rsidRPr="00042036">
        <w:rPr>
          <w:lang w:eastAsia="ja-JP"/>
        </w:rPr>
        <w:tab/>
      </w:r>
      <w:r w:rsidRPr="00042036">
        <w:rPr>
          <w:lang w:eastAsia="ja-JP"/>
        </w:rPr>
        <w:t>5GS-EPS Interworking with EPS Counting Active</w:t>
      </w:r>
      <w:bookmarkEnd w:id="504"/>
      <w:bookmarkEnd w:id="505"/>
      <w:bookmarkEnd w:id="506"/>
    </w:p>
    <w:p w14:paraId="07753863" w14:textId="77777777" w:rsidR="003A5264" w:rsidRPr="00042036" w:rsidRDefault="003A5264" w:rsidP="003A5264">
      <w:pPr>
        <w:rPr>
          <w:lang w:eastAsia="ja-JP"/>
        </w:rPr>
      </w:pPr>
      <w:r w:rsidRPr="00042036">
        <w:rPr>
          <w:lang w:eastAsia="ja-JP"/>
        </w:rPr>
        <w:t>In this solution, there is a shared count for maximum number of Registered UEs for interworking between 5GS and EPS. The count can be performed by a central NSACF NF dedicated for 5GS-EPC interworking, or the central NSACF NF used for 5GS slices can be used. The count can be separate or bundled with the 5GC only slices count.</w:t>
      </w:r>
    </w:p>
    <w:p w14:paraId="504C6BAC" w14:textId="2BB2091D" w:rsidR="003A5264" w:rsidRPr="00042036" w:rsidRDefault="003A5264" w:rsidP="003A5264">
      <w:pPr>
        <w:rPr>
          <w:lang w:eastAsia="ja-JP"/>
        </w:rPr>
      </w:pPr>
      <w:r w:rsidRPr="00042036">
        <w:rPr>
          <w:lang w:eastAsia="ja-JP"/>
        </w:rPr>
        <w:t xml:space="preserve">If a dedicated 5GS-EPS central NSACF NF is used, the AMF/SMF+PGW-C discovers the central NSACF NF handling the shared 5GS-EPS count for the number of Registered UEs. The NF profile for the NSACF is updated to indicate that </w:t>
      </w:r>
      <w:r w:rsidRPr="00042036">
        <w:rPr>
          <w:lang w:eastAsia="ja-JP"/>
        </w:rPr>
        <w:lastRenderedPageBreak/>
        <w:t>the NSACF is the central NSACF for the for shared 5GS-EPS count for number of Registered UEs</w:t>
      </w:r>
      <w:r w:rsidR="00494EEF" w:rsidRPr="00042036">
        <w:rPr>
          <w:lang w:eastAsia="ja-JP"/>
        </w:rPr>
        <w:t>.</w:t>
      </w:r>
      <w:r w:rsidRPr="00042036">
        <w:rPr>
          <w:lang w:eastAsia="ja-JP"/>
        </w:rPr>
        <w:t xml:space="preserve"> i.e. </w:t>
      </w:r>
      <w:r w:rsidR="00792B61" w:rsidRPr="00042036">
        <w:rPr>
          <w:lang w:eastAsia="ja-JP"/>
        </w:rPr>
        <w:t xml:space="preserve">clause 5.2.7.2.2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 xml:space="preserve">5] is updated and clause 6.3.22 of </w:t>
      </w:r>
      <w:r w:rsidR="00C92467" w:rsidRPr="00042036">
        <w:rPr>
          <w:lang w:eastAsia="ja-JP"/>
        </w:rPr>
        <w:t>TS</w:t>
      </w:r>
      <w:r w:rsidR="00C92467">
        <w:rPr>
          <w:lang w:eastAsia="ja-JP"/>
        </w:rPr>
        <w:t> </w:t>
      </w:r>
      <w:r w:rsidR="00C92467" w:rsidRPr="00042036">
        <w:rPr>
          <w:lang w:eastAsia="ja-JP"/>
        </w:rPr>
        <w:t>23.501</w:t>
      </w:r>
      <w:r w:rsidR="00C92467">
        <w:rPr>
          <w:lang w:eastAsia="ja-JP"/>
        </w:rPr>
        <w:t> </w:t>
      </w:r>
      <w:r w:rsidR="00C92467" w:rsidRPr="00042036">
        <w:rPr>
          <w:lang w:eastAsia="ja-JP"/>
        </w:rPr>
        <w:t>[</w:t>
      </w:r>
      <w:r w:rsidRPr="00042036">
        <w:rPr>
          <w:lang w:eastAsia="ja-JP"/>
        </w:rPr>
        <w:t>2] is updated</w:t>
      </w:r>
      <w:r w:rsidR="00344785" w:rsidRPr="00042036">
        <w:rPr>
          <w:lang w:eastAsia="ja-JP"/>
        </w:rPr>
        <w:t xml:space="preserve"> and</w:t>
      </w:r>
      <w:r w:rsidRPr="00042036">
        <w:rPr>
          <w:lang w:eastAsia="ja-JP"/>
        </w:rPr>
        <w:t xml:space="preserve"> the central NSACF information can be encoded as part of the NSACF service capabilities as a specific capability or as part of the shared 5GS-EPS count.</w:t>
      </w:r>
    </w:p>
    <w:p w14:paraId="02CEA313" w14:textId="7FDA1CD7" w:rsidR="003A5264" w:rsidRPr="00042036" w:rsidRDefault="003A5264" w:rsidP="003A5264">
      <w:pPr>
        <w:rPr>
          <w:lang w:eastAsia="ja-JP"/>
        </w:rPr>
      </w:pPr>
      <w:r w:rsidRPr="00042036">
        <w:rPr>
          <w:lang w:eastAsia="ja-JP"/>
        </w:rPr>
        <w:t xml:space="preserve">The AMF/SMF+PGW-C performs admission as in clause 4.2.11.2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5] with the following changes:</w:t>
      </w:r>
    </w:p>
    <w:p w14:paraId="0D865898"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The AMF/ SMF+PGW-C includes the Service Area, the PLMN ID where the UE is currently in its request to the central NSACF responsible for shared 5GS-EPS count for number of Registered UEs</w:t>
      </w:r>
    </w:p>
    <w:p w14:paraId="3376E75C"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AMF/SMF+PGW-C performs either option 1 or option 2 below:</w:t>
      </w:r>
    </w:p>
    <w:p w14:paraId="74658100" w14:textId="77777777"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1</w:t>
      </w:r>
      <w:r w:rsidRPr="00042036">
        <w:rPr>
          <w:rFonts w:eastAsia="Malgun Gothic"/>
        </w:rPr>
        <w:t>, the AMF/SMF+PGW-C, based on policy, communicates directly with central NSACF NF or via an intermediate NF that proxies the original request unaltered to the central NSACF. The actions performed in the intermediate NF are out of scope.</w:t>
      </w:r>
    </w:p>
    <w:p w14:paraId="50C05024" w14:textId="66415C1B"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2</w:t>
      </w:r>
      <w:r w:rsidRPr="00042036">
        <w:rPr>
          <w:rFonts w:eastAsia="Malgun Gothic"/>
        </w:rPr>
        <w:t>, the AMF/SMF+PGW-C, based on policy, sends the admission request to the central NSACF NF</w:t>
      </w:r>
      <w:r w:rsidR="00344785" w:rsidRPr="00042036">
        <w:rPr>
          <w:rFonts w:eastAsia="Malgun Gothic"/>
        </w:rPr>
        <w:t xml:space="preserve"> and</w:t>
      </w:r>
      <w:r w:rsidRPr="00042036">
        <w:rPr>
          <w:rFonts w:eastAsia="Malgun Gothic"/>
        </w:rPr>
        <w:t xml:space="preserve"> sends the admission request as well to a local NF in the Service Area. The local NF performs tasks out of scope of standardization.</w:t>
      </w:r>
    </w:p>
    <w:p w14:paraId="1AD11374" w14:textId="77777777" w:rsidR="003A5264" w:rsidRPr="00042036" w:rsidRDefault="003A5264" w:rsidP="003A5264">
      <w:r w:rsidRPr="00042036">
        <w:t>The NSACF NF responsible for the shared 5GS-EPS count or number of Registered UEs does not change the number of registered UE for a UE that is moving between multiple Service Areas given that the UE has already been admitted and registered in an old Service Area and counted for. The NSACF NF handling the shared 5GS-EPS count simply updates the UE stored information.</w:t>
      </w:r>
    </w:p>
    <w:p w14:paraId="71AC42C5" w14:textId="77777777" w:rsidR="003A5264" w:rsidRPr="00042036" w:rsidRDefault="003A5264" w:rsidP="003A5264">
      <w:r w:rsidRPr="00042036">
        <w:t>The AMF/SMF+PGW-C, in case the policy is to communicate additionally with local NSACFs (option 2), updates the applicable local NSACF with the change i.e. UE leaving one access to another access.</w:t>
      </w:r>
    </w:p>
    <w:p w14:paraId="7C241579" w14:textId="71339FC4" w:rsidR="00385819" w:rsidRPr="00042036" w:rsidRDefault="00385819" w:rsidP="00C86DBB">
      <w:pPr>
        <w:pStyle w:val="Heading4"/>
        <w:rPr>
          <w:lang w:eastAsia="ja-JP"/>
        </w:rPr>
      </w:pPr>
      <w:bookmarkStart w:id="507" w:name="_Toc104302452"/>
      <w:bookmarkStart w:id="508" w:name="_Toc104359418"/>
      <w:bookmarkStart w:id="509" w:name="_Toc112923869"/>
      <w:r w:rsidRPr="00042036">
        <w:rPr>
          <w:lang w:eastAsia="ja-JP"/>
        </w:rPr>
        <w:t>6.</w:t>
      </w:r>
      <w:r w:rsidR="0091047D" w:rsidRPr="00042036">
        <w:rPr>
          <w:lang w:eastAsia="ja-JP"/>
        </w:rPr>
        <w:t>12</w:t>
      </w:r>
      <w:r w:rsidRPr="00042036">
        <w:rPr>
          <w:lang w:eastAsia="ja-JP"/>
        </w:rPr>
        <w:t>.2.2</w:t>
      </w:r>
      <w:r w:rsidR="00CA3FEB" w:rsidRPr="00042036">
        <w:rPr>
          <w:lang w:eastAsia="ja-JP"/>
        </w:rPr>
        <w:tab/>
      </w:r>
      <w:r w:rsidRPr="00042036">
        <w:rPr>
          <w:lang w:eastAsia="ja-JP"/>
        </w:rPr>
        <w:t>Roaming</w:t>
      </w:r>
      <w:bookmarkEnd w:id="507"/>
      <w:bookmarkEnd w:id="508"/>
      <w:bookmarkEnd w:id="509"/>
    </w:p>
    <w:p w14:paraId="0F58C58F" w14:textId="26F91D05" w:rsidR="00385819" w:rsidRPr="00042036" w:rsidRDefault="003A5264" w:rsidP="003A5264">
      <w:pPr>
        <w:rPr>
          <w:lang w:eastAsia="ja-JP"/>
        </w:rPr>
      </w:pPr>
      <w:r w:rsidRPr="00042036">
        <w:rPr>
          <w:lang w:eastAsia="ja-JP"/>
        </w:rPr>
        <w:t>Roaming is covered by the above solution as the PLMN ID is included in an admission request, enabling the NSACF NF to identify roaming UEs.</w:t>
      </w:r>
    </w:p>
    <w:p w14:paraId="5B9FC980" w14:textId="26304C0C" w:rsidR="00385819" w:rsidRPr="00042036" w:rsidRDefault="00385819" w:rsidP="00C86DBB">
      <w:pPr>
        <w:pStyle w:val="Heading4"/>
        <w:rPr>
          <w:lang w:eastAsia="ja-JP"/>
        </w:rPr>
      </w:pPr>
      <w:bookmarkStart w:id="510" w:name="_Toc104302453"/>
      <w:bookmarkStart w:id="511" w:name="_Toc104359419"/>
      <w:bookmarkStart w:id="512" w:name="_Toc112923870"/>
      <w:r w:rsidRPr="00042036">
        <w:rPr>
          <w:lang w:eastAsia="ja-JP"/>
        </w:rPr>
        <w:t>6.</w:t>
      </w:r>
      <w:r w:rsidR="00CA3FEB" w:rsidRPr="00042036">
        <w:rPr>
          <w:lang w:eastAsia="ja-JP"/>
        </w:rPr>
        <w:t>12</w:t>
      </w:r>
      <w:r w:rsidRPr="00042036">
        <w:rPr>
          <w:lang w:eastAsia="ja-JP"/>
        </w:rPr>
        <w:t>.2.3</w:t>
      </w:r>
      <w:r w:rsidR="00CA3FEB" w:rsidRPr="00042036">
        <w:rPr>
          <w:lang w:eastAsia="ja-JP"/>
        </w:rPr>
        <w:tab/>
      </w:r>
      <w:r w:rsidRPr="00042036">
        <w:rPr>
          <w:lang w:eastAsia="ja-JP"/>
        </w:rPr>
        <w:t>UE PDU Session Admission</w:t>
      </w:r>
      <w:bookmarkEnd w:id="510"/>
      <w:bookmarkEnd w:id="511"/>
      <w:bookmarkEnd w:id="512"/>
    </w:p>
    <w:p w14:paraId="1C022971" w14:textId="09544740" w:rsidR="00385819" w:rsidRPr="00042036" w:rsidRDefault="00385819" w:rsidP="00C86DBB">
      <w:pPr>
        <w:pStyle w:val="Heading5"/>
        <w:rPr>
          <w:lang w:eastAsia="ja-JP"/>
        </w:rPr>
      </w:pPr>
      <w:bookmarkStart w:id="513" w:name="_Toc104302454"/>
      <w:bookmarkStart w:id="514" w:name="_Toc104359420"/>
      <w:bookmarkStart w:id="515" w:name="_Toc112923871"/>
      <w:r w:rsidRPr="00042036">
        <w:rPr>
          <w:lang w:eastAsia="ja-JP"/>
        </w:rPr>
        <w:t>6.</w:t>
      </w:r>
      <w:r w:rsidR="00CA3FEB" w:rsidRPr="00042036">
        <w:rPr>
          <w:lang w:eastAsia="ja-JP"/>
        </w:rPr>
        <w:t>12</w:t>
      </w:r>
      <w:r w:rsidRPr="00042036">
        <w:rPr>
          <w:lang w:eastAsia="ja-JP"/>
        </w:rPr>
        <w:t>.2.3.1</w:t>
      </w:r>
      <w:r w:rsidR="00CA3FEB" w:rsidRPr="00042036">
        <w:rPr>
          <w:lang w:eastAsia="ja-JP"/>
        </w:rPr>
        <w:tab/>
      </w:r>
      <w:r w:rsidRPr="00042036">
        <w:rPr>
          <w:lang w:eastAsia="ja-JP"/>
        </w:rPr>
        <w:t>5GS only slices</w:t>
      </w:r>
      <w:bookmarkEnd w:id="513"/>
      <w:bookmarkEnd w:id="514"/>
      <w:bookmarkEnd w:id="515"/>
    </w:p>
    <w:p w14:paraId="758393C1" w14:textId="594B35EB" w:rsidR="003A5264" w:rsidRPr="00042036" w:rsidRDefault="003A5264" w:rsidP="003A5264">
      <w:pPr>
        <w:rPr>
          <w:lang w:eastAsia="ja-JP"/>
        </w:rPr>
      </w:pPr>
      <w:r w:rsidRPr="00042036">
        <w:rPr>
          <w:lang w:eastAsia="ja-JP"/>
        </w:rPr>
        <w:t xml:space="preserve">In this procedure, the SMF discovers the central NSACF NF performing the PLMN global counting for number of PDU sessions for network slices subject to NSAC. The NF profile for the NSACF is updated to indicate that the NSACF is the central NSACF for the S-NSSAI handling the PLMN global count for the number of PDU sessions, i.e. </w:t>
      </w:r>
      <w:r w:rsidR="00792B61" w:rsidRPr="00042036">
        <w:rPr>
          <w:lang w:eastAsia="ja-JP"/>
        </w:rPr>
        <w:t xml:space="preserve">clause 5.2.7.2.2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 xml:space="preserve">5] is updated and clause 6.3.22 of </w:t>
      </w:r>
      <w:r w:rsidR="00C92467" w:rsidRPr="00042036">
        <w:rPr>
          <w:lang w:eastAsia="ja-JP"/>
        </w:rPr>
        <w:t>TS</w:t>
      </w:r>
      <w:r w:rsidR="00C92467">
        <w:rPr>
          <w:lang w:eastAsia="ja-JP"/>
        </w:rPr>
        <w:t> </w:t>
      </w:r>
      <w:r w:rsidR="00C92467" w:rsidRPr="00042036">
        <w:rPr>
          <w:lang w:eastAsia="ja-JP"/>
        </w:rPr>
        <w:t>23.501</w:t>
      </w:r>
      <w:r w:rsidR="00C92467">
        <w:rPr>
          <w:lang w:eastAsia="ja-JP"/>
        </w:rPr>
        <w:t> </w:t>
      </w:r>
      <w:r w:rsidR="00C92467" w:rsidRPr="00042036">
        <w:rPr>
          <w:lang w:eastAsia="ja-JP"/>
        </w:rPr>
        <w:t>[</w:t>
      </w:r>
      <w:r w:rsidRPr="00042036">
        <w:rPr>
          <w:lang w:eastAsia="ja-JP"/>
        </w:rPr>
        <w:t>2] is updated</w:t>
      </w:r>
      <w:r w:rsidR="00344785" w:rsidRPr="00042036">
        <w:rPr>
          <w:lang w:eastAsia="ja-JP"/>
        </w:rPr>
        <w:t xml:space="preserve"> and</w:t>
      </w:r>
      <w:r w:rsidRPr="00042036">
        <w:rPr>
          <w:lang w:eastAsia="ja-JP"/>
        </w:rPr>
        <w:t xml:space="preserve"> the central NSACF information can be encoded as part of the NSACF service capabilities as a specific capability or as part of the NSACF Serving Area information.</w:t>
      </w:r>
    </w:p>
    <w:p w14:paraId="4764D9D8" w14:textId="0696D6AD" w:rsidR="003A5264" w:rsidRPr="00042036" w:rsidRDefault="003A5264" w:rsidP="003A5264">
      <w:pPr>
        <w:rPr>
          <w:lang w:eastAsia="ja-JP"/>
        </w:rPr>
      </w:pPr>
      <w:r w:rsidRPr="00042036">
        <w:rPr>
          <w:lang w:eastAsia="ja-JP"/>
        </w:rPr>
        <w:t xml:space="preserve">The SMF performs admission as in clause 4.2.11.4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5] with the following changes:</w:t>
      </w:r>
    </w:p>
    <w:p w14:paraId="61F2F976" w14:textId="2C451DE6" w:rsidR="003A5264" w:rsidRPr="00042036" w:rsidRDefault="003A5264" w:rsidP="003A5264">
      <w:pPr>
        <w:pStyle w:val="B1"/>
        <w:rPr>
          <w:rFonts w:eastAsia="Malgun Gothic"/>
        </w:rPr>
      </w:pPr>
      <w:r w:rsidRPr="00042036">
        <w:rPr>
          <w:rFonts w:eastAsia="Malgun Gothic"/>
        </w:rPr>
        <w:t>-</w:t>
      </w:r>
      <w:r w:rsidRPr="00042036">
        <w:rPr>
          <w:rFonts w:eastAsia="Malgun Gothic"/>
        </w:rPr>
        <w:tab/>
        <w:t>The SMF includes the Service Area</w:t>
      </w:r>
      <w:r w:rsidR="00344785" w:rsidRPr="00042036">
        <w:rPr>
          <w:rFonts w:eastAsia="Malgun Gothic"/>
        </w:rPr>
        <w:t xml:space="preserve"> and</w:t>
      </w:r>
      <w:r w:rsidRPr="00042036">
        <w:rPr>
          <w:rFonts w:eastAsia="Malgun Gothic"/>
        </w:rPr>
        <w:t xml:space="preserve"> the PLMN ID in its request to the central NSACF NF.</w:t>
      </w:r>
    </w:p>
    <w:p w14:paraId="10C17B22"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SMF performs either option 1 or option 2 below:</w:t>
      </w:r>
    </w:p>
    <w:p w14:paraId="153AD9C4" w14:textId="77777777"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1</w:t>
      </w:r>
      <w:r w:rsidRPr="00042036">
        <w:rPr>
          <w:rFonts w:eastAsia="Malgun Gothic"/>
        </w:rPr>
        <w:t>, the SMF, based on policy, communicates directly with central NSACF NF or via an intermediate NF that proxies the original request unaltered to the central NSACF. The actions performed in the intermediate NF are out of scope.</w:t>
      </w:r>
    </w:p>
    <w:p w14:paraId="78D94FA4" w14:textId="7648865F"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2</w:t>
      </w:r>
      <w:r w:rsidRPr="00042036">
        <w:rPr>
          <w:rFonts w:eastAsia="Malgun Gothic"/>
        </w:rPr>
        <w:t>, the SMF, based on policy, sends the admission request to the central NSACF NF</w:t>
      </w:r>
      <w:r w:rsidR="00344785" w:rsidRPr="00042036">
        <w:rPr>
          <w:rFonts w:eastAsia="Malgun Gothic"/>
        </w:rPr>
        <w:t xml:space="preserve"> and</w:t>
      </w:r>
      <w:r w:rsidRPr="00042036">
        <w:rPr>
          <w:rFonts w:eastAsia="Malgun Gothic"/>
        </w:rPr>
        <w:t xml:space="preserve"> sends the admission request as well to a local NF in the Service Area. The local NF performs tasks out of scope of standardization.</w:t>
      </w:r>
    </w:p>
    <w:p w14:paraId="13541767" w14:textId="77777777" w:rsidR="003A5264" w:rsidRPr="00042036" w:rsidRDefault="003A5264" w:rsidP="003A5264">
      <w:r w:rsidRPr="00042036">
        <w:t>When a PDU session is handed over between two Service Areas, the central NSACF NF handling the number of PDU session does not change the number of PDU sessions if the session is successfully handed over. In case of a successful handover, the central NSACF NF performing the PLMN global counting simply updates the UE stored information. The SMF, in case the policy is to communicate additionally with local NSACFs (option 2), updates the applicable local NSACFs with the change i.e. UE leaving one Service Area and entering the new Service Area.</w:t>
      </w:r>
    </w:p>
    <w:p w14:paraId="0C9FA9ED" w14:textId="77777777" w:rsidR="003A5264" w:rsidRPr="00042036" w:rsidRDefault="003A5264" w:rsidP="003A5264">
      <w:r w:rsidRPr="00042036">
        <w:t>With central count regardless of any interactions with a local based on either option 1 or option 2, admission is solely based on the central NSACF, even if these local NFs are local NSACFs maintaining count.</w:t>
      </w:r>
    </w:p>
    <w:p w14:paraId="10727EBC" w14:textId="29B6C812" w:rsidR="00385819" w:rsidRPr="00042036" w:rsidRDefault="00385819" w:rsidP="00C86DBB">
      <w:pPr>
        <w:pStyle w:val="Heading5"/>
        <w:rPr>
          <w:lang w:eastAsia="ja-JP"/>
        </w:rPr>
      </w:pPr>
      <w:bookmarkStart w:id="516" w:name="_Toc104302455"/>
      <w:bookmarkStart w:id="517" w:name="_Toc104359421"/>
      <w:bookmarkStart w:id="518" w:name="_Toc112923872"/>
      <w:r w:rsidRPr="00042036">
        <w:rPr>
          <w:lang w:eastAsia="ja-JP"/>
        </w:rPr>
        <w:lastRenderedPageBreak/>
        <w:t>6.</w:t>
      </w:r>
      <w:r w:rsidR="00CA3FEB" w:rsidRPr="00042036">
        <w:rPr>
          <w:lang w:eastAsia="ja-JP"/>
        </w:rPr>
        <w:t>12</w:t>
      </w:r>
      <w:r w:rsidRPr="00042036">
        <w:rPr>
          <w:lang w:eastAsia="ja-JP"/>
        </w:rPr>
        <w:t>.2.3.2</w:t>
      </w:r>
      <w:r w:rsidR="00204CFA" w:rsidRPr="00042036">
        <w:rPr>
          <w:lang w:eastAsia="ja-JP"/>
        </w:rPr>
        <w:tab/>
      </w:r>
      <w:r w:rsidRPr="00042036">
        <w:rPr>
          <w:lang w:eastAsia="ja-JP"/>
        </w:rPr>
        <w:t>5GS-EPS Interworking with EPS Counting Active</w:t>
      </w:r>
      <w:bookmarkEnd w:id="516"/>
      <w:bookmarkEnd w:id="517"/>
      <w:bookmarkEnd w:id="518"/>
    </w:p>
    <w:p w14:paraId="065B8D25" w14:textId="77777777" w:rsidR="003A5264" w:rsidRPr="00042036" w:rsidRDefault="003A5264" w:rsidP="003A5264">
      <w:r w:rsidRPr="00042036">
        <w:t>In this solution, there is a shared count for maximum number of PDU sessions between 5GS and EPS performed by a central NSACF NF dedicated for that purpose, or the central NSACF NF used for 5GS slices can be used.</w:t>
      </w:r>
    </w:p>
    <w:p w14:paraId="66248B15" w14:textId="1758C887" w:rsidR="003A5264" w:rsidRPr="00042036" w:rsidRDefault="003A5264" w:rsidP="003A5264">
      <w:r w:rsidRPr="00042036">
        <w:t xml:space="preserve">If a dedicated 5GS-EPS central NSACF NF is used, the SMF/SMF+PGW-C discovers the central NSACF NF handling the shared 5GS-EPS count for the number of PDU sessions for a slice subject to NSACF. The NF profile for the NSACF is updated to indicate that the NSACF is the central NSACF for the for shared 5GS-EPS count for number of PDU sessions i.e. </w:t>
      </w:r>
      <w:r w:rsidR="00C92467" w:rsidRPr="00042036">
        <w:t>TS</w:t>
      </w:r>
      <w:r w:rsidR="00C92467">
        <w:t> </w:t>
      </w:r>
      <w:r w:rsidR="00C92467" w:rsidRPr="00042036">
        <w:t>23.502</w:t>
      </w:r>
      <w:r w:rsidR="00C92467">
        <w:t> </w:t>
      </w:r>
      <w:r w:rsidR="00C92467" w:rsidRPr="00042036">
        <w:t>[</w:t>
      </w:r>
      <w:r w:rsidRPr="00042036">
        <w:t xml:space="preserve">5] clause 5.2.7.2.2 is updated and clause 6.3.22 of </w:t>
      </w:r>
      <w:r w:rsidR="00C92467" w:rsidRPr="00042036">
        <w:t>TS</w:t>
      </w:r>
      <w:r w:rsidR="00C92467">
        <w:t> </w:t>
      </w:r>
      <w:r w:rsidR="00C92467" w:rsidRPr="00042036">
        <w:t>23.501</w:t>
      </w:r>
      <w:r w:rsidR="00C92467">
        <w:t> </w:t>
      </w:r>
      <w:r w:rsidR="00C92467" w:rsidRPr="00042036">
        <w:t>[</w:t>
      </w:r>
      <w:r w:rsidRPr="00042036">
        <w:t>2] is updated</w:t>
      </w:r>
      <w:r w:rsidR="00344785" w:rsidRPr="00042036">
        <w:t xml:space="preserve"> and</w:t>
      </w:r>
      <w:r w:rsidRPr="00042036">
        <w:t xml:space="preserve"> the central NSACF information can be encoded as part of the NSACF service capabilities as a specific capability or as part of the shared 5GS-EPS count.</w:t>
      </w:r>
    </w:p>
    <w:p w14:paraId="35432ECC" w14:textId="620A5E93" w:rsidR="003A5264" w:rsidRPr="00042036" w:rsidRDefault="003A5264" w:rsidP="003A5264">
      <w:r w:rsidRPr="00042036">
        <w:t xml:space="preserve">The SMF/SMF+PGW-C performs admission as in clause 4.2.11.2 of </w:t>
      </w:r>
      <w:r w:rsidR="00C92467" w:rsidRPr="00042036">
        <w:t>TS</w:t>
      </w:r>
      <w:r w:rsidR="00C92467">
        <w:t> </w:t>
      </w:r>
      <w:r w:rsidR="00C92467" w:rsidRPr="00042036">
        <w:t>23.502</w:t>
      </w:r>
      <w:r w:rsidR="00C92467">
        <w:t> </w:t>
      </w:r>
      <w:r w:rsidR="00C92467" w:rsidRPr="00042036">
        <w:t>[</w:t>
      </w:r>
      <w:r w:rsidRPr="00042036">
        <w:t>5] with the following changes:</w:t>
      </w:r>
    </w:p>
    <w:p w14:paraId="06276C98"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The SMF/ SMF+PGW-C includes the Service Area, the PLMN ID in its request to the central NSACF NF responsible for shared 5GS-EPS count for maximum number of PDU sessions.</w:t>
      </w:r>
    </w:p>
    <w:p w14:paraId="3E35A394" w14:textId="77777777" w:rsidR="003A5264" w:rsidRPr="00042036" w:rsidRDefault="003A5264" w:rsidP="003A5264">
      <w:pPr>
        <w:pStyle w:val="B1"/>
        <w:rPr>
          <w:rFonts w:eastAsia="Malgun Gothic"/>
        </w:rPr>
      </w:pPr>
      <w:r w:rsidRPr="00042036">
        <w:rPr>
          <w:rFonts w:eastAsia="Malgun Gothic"/>
        </w:rPr>
        <w:t>-</w:t>
      </w:r>
      <w:r w:rsidRPr="00042036">
        <w:rPr>
          <w:rFonts w:eastAsia="Malgun Gothic"/>
        </w:rPr>
        <w:tab/>
        <w:t>SMF/SMF+PGW-C performs either option 1 or option 2 below:</w:t>
      </w:r>
    </w:p>
    <w:p w14:paraId="0888F75C" w14:textId="77777777"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1</w:t>
      </w:r>
      <w:r w:rsidRPr="00042036">
        <w:rPr>
          <w:rFonts w:eastAsia="Malgun Gothic"/>
        </w:rPr>
        <w:t>, the SMF/SMF+PGW-C, based on policy, communicates directly with central NSACF NF or via an intermediate NF that proxies the original request unaltered to the central NSACF. The actions performed in the intermediate NF are out of scope.</w:t>
      </w:r>
    </w:p>
    <w:p w14:paraId="24334451" w14:textId="19D64C9D"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In support of </w:t>
      </w:r>
      <w:r w:rsidRPr="00042036">
        <w:rPr>
          <w:rFonts w:eastAsia="Malgun Gothic"/>
          <w:b/>
          <w:bCs/>
        </w:rPr>
        <w:t>option 2</w:t>
      </w:r>
      <w:r w:rsidRPr="00042036">
        <w:rPr>
          <w:rFonts w:eastAsia="Malgun Gothic"/>
        </w:rPr>
        <w:t>, the SMF/SMF+PGW-C, based on policy, sends the admission request to the central NSACF NF</w:t>
      </w:r>
      <w:r w:rsidR="00344785" w:rsidRPr="00042036">
        <w:rPr>
          <w:rFonts w:eastAsia="Malgun Gothic"/>
        </w:rPr>
        <w:t xml:space="preserve"> and</w:t>
      </w:r>
      <w:r w:rsidRPr="00042036">
        <w:rPr>
          <w:rFonts w:eastAsia="Malgun Gothic"/>
        </w:rPr>
        <w:t xml:space="preserve"> sends the admission request as well to a local NF in the Service Area. The local NF performs tasks out of scope of standardization.</w:t>
      </w:r>
    </w:p>
    <w:p w14:paraId="380A5939" w14:textId="77777777" w:rsidR="003A5264" w:rsidRPr="00042036" w:rsidRDefault="003A5264" w:rsidP="003A5264">
      <w:r w:rsidRPr="00042036">
        <w:t>When a PDU session is handed over between 5GS and EPS, the central NSACF NF handling the number of PDU session does not change the number of PDU sessions if the session is successfully handed over between 5GS and EPS. In case of a successful handover, the NSACF NF handling the shared 5GS-EPS count simply updates the UE stored information.</w:t>
      </w:r>
    </w:p>
    <w:p w14:paraId="23105C4C" w14:textId="0CF8094D" w:rsidR="00B0608B" w:rsidRPr="00042036" w:rsidRDefault="003A5264" w:rsidP="00B0608B">
      <w:r w:rsidRPr="00042036">
        <w:t>The SMF/SMF+PGW-C, in case the policy is to communicate additionally with local NSACFs (option 2), updates the applicable local NSACF with the change i.e. UE leaving one access to another access.</w:t>
      </w:r>
    </w:p>
    <w:p w14:paraId="45B19AEA" w14:textId="60EE80DF" w:rsidR="00B0608B" w:rsidRPr="00042036" w:rsidRDefault="00B0608B" w:rsidP="00B0608B">
      <w:pPr>
        <w:pStyle w:val="Heading4"/>
      </w:pPr>
      <w:bookmarkStart w:id="519" w:name="_Toc104302456"/>
      <w:bookmarkStart w:id="520" w:name="_Toc104359422"/>
      <w:bookmarkStart w:id="521" w:name="_Toc83302257"/>
      <w:bookmarkStart w:id="522" w:name="_Toc112923873"/>
      <w:r w:rsidRPr="00042036">
        <w:t>6.12.2.4</w:t>
      </w:r>
      <w:r w:rsidRPr="00042036">
        <w:tab/>
        <w:t>Discovery of Central NSACF</w:t>
      </w:r>
      <w:bookmarkEnd w:id="519"/>
      <w:bookmarkEnd w:id="520"/>
      <w:bookmarkEnd w:id="521"/>
      <w:bookmarkEnd w:id="522"/>
    </w:p>
    <w:p w14:paraId="4990CB8A" w14:textId="77777777" w:rsidR="00B0608B" w:rsidRPr="00042036" w:rsidRDefault="00B0608B" w:rsidP="00B0608B">
      <w:r w:rsidRPr="00042036">
        <w:t>Currently following factors may be considered by the NF consumer for NSACF selection:</w:t>
      </w:r>
    </w:p>
    <w:p w14:paraId="52DD4061" w14:textId="77777777" w:rsidR="00B0608B" w:rsidRPr="00042036" w:rsidRDefault="00B0608B" w:rsidP="00B0608B">
      <w:pPr>
        <w:pStyle w:val="B1"/>
      </w:pPr>
      <w:r w:rsidRPr="00042036">
        <w:t>-</w:t>
      </w:r>
      <w:r w:rsidRPr="00042036">
        <w:tab/>
        <w:t>S-NSSAI(s).</w:t>
      </w:r>
    </w:p>
    <w:p w14:paraId="0CFB9B83" w14:textId="77777777" w:rsidR="00B0608B" w:rsidRPr="00042036" w:rsidRDefault="00B0608B" w:rsidP="00B0608B">
      <w:pPr>
        <w:pStyle w:val="B1"/>
      </w:pPr>
      <w:r w:rsidRPr="00042036">
        <w:t>-</w:t>
      </w:r>
      <w:r w:rsidRPr="00042036">
        <w:tab/>
        <w:t>NSACF Serving Area information. The NSACF service area is related to the location of the NF consumer.</w:t>
      </w:r>
    </w:p>
    <w:p w14:paraId="2B89B500" w14:textId="77777777" w:rsidR="00B0608B" w:rsidRPr="00042036" w:rsidRDefault="00B0608B" w:rsidP="00B0608B">
      <w:pPr>
        <w:pStyle w:val="NO"/>
      </w:pPr>
      <w:r w:rsidRPr="00042036">
        <w:t>NOTE:</w:t>
      </w:r>
      <w:r w:rsidRPr="00042036">
        <w:tab/>
        <w:t>Each Serving Area is unique and unambiguously identified.</w:t>
      </w:r>
    </w:p>
    <w:p w14:paraId="5CF1949E" w14:textId="77777777" w:rsidR="00B0608B" w:rsidRPr="00042036" w:rsidRDefault="00B0608B" w:rsidP="00B0608B">
      <w:r w:rsidRPr="00042036">
        <w:t>For central counting, a PLMN shall include a service area unambiguously identified for that purpose. This could be as an example, the PLMN ID. In roaming case the PLMN ID is the HPLMN ID. Stage 3 makes the final determination This enables an AMF/SMF utilizing centralized counting to be able to select the appropriate NSACF.</w:t>
      </w:r>
    </w:p>
    <w:p w14:paraId="43D13040" w14:textId="6EEE82D2" w:rsidR="003A5264" w:rsidRPr="00042036" w:rsidRDefault="00B0608B" w:rsidP="00B0608B">
      <w:r w:rsidRPr="00042036">
        <w:t>If applicable an NSACF can be utilized exclusively for 5GC EPC interworking, when EPC and 5GC have a joint admission counting between them. In this case, there shall be an NSACF service area distinctly</w:t>
      </w:r>
      <w:r w:rsidR="00344785" w:rsidRPr="00042036">
        <w:t xml:space="preserve"> and</w:t>
      </w:r>
      <w:r w:rsidRPr="00042036">
        <w:t xml:space="preserve"> unambiguously identified for that purpose. A PLMN can only have only one NSACF for that purpose used by both EPC</w:t>
      </w:r>
      <w:r w:rsidR="00344785" w:rsidRPr="00042036">
        <w:t xml:space="preserve"> and</w:t>
      </w:r>
      <w:r w:rsidRPr="00042036">
        <w:t xml:space="preserve"> 5GC for admission purposes in this case. This NSACF is also utilized for home and outbound roamers in all VPLMNs.</w:t>
      </w:r>
    </w:p>
    <w:p w14:paraId="6A57D460" w14:textId="097A9188" w:rsidR="00385819" w:rsidRPr="00042036" w:rsidRDefault="00385819" w:rsidP="00C86DBB">
      <w:pPr>
        <w:pStyle w:val="Heading3"/>
        <w:rPr>
          <w:lang w:eastAsia="zh-CN"/>
        </w:rPr>
      </w:pPr>
      <w:bookmarkStart w:id="523" w:name="_Toc104302457"/>
      <w:bookmarkStart w:id="524" w:name="_Toc104359423"/>
      <w:bookmarkStart w:id="525" w:name="_Toc112923216"/>
      <w:bookmarkStart w:id="526" w:name="_Toc112923874"/>
      <w:r w:rsidRPr="00042036">
        <w:rPr>
          <w:lang w:eastAsia="zh-CN"/>
        </w:rPr>
        <w:t>6.</w:t>
      </w:r>
      <w:r w:rsidR="008A48AA" w:rsidRPr="00042036">
        <w:rPr>
          <w:lang w:eastAsia="zh-CN"/>
        </w:rPr>
        <w:t>12</w:t>
      </w:r>
      <w:r w:rsidRPr="00042036">
        <w:rPr>
          <w:lang w:eastAsia="zh-CN"/>
        </w:rPr>
        <w:t>.3</w:t>
      </w:r>
      <w:r w:rsidRPr="00042036">
        <w:rPr>
          <w:lang w:eastAsia="zh-CN"/>
        </w:rPr>
        <w:tab/>
      </w:r>
      <w:r w:rsidRPr="00042036">
        <w:rPr>
          <w:lang w:eastAsia="ja-JP"/>
        </w:rPr>
        <w:t xml:space="preserve">Impacts on </w:t>
      </w:r>
      <w:r w:rsidR="00E927DF" w:rsidRPr="00042036">
        <w:rPr>
          <w:lang w:eastAsia="zh-CN"/>
        </w:rPr>
        <w:t>services, entities and interfaces</w:t>
      </w:r>
      <w:bookmarkEnd w:id="523"/>
      <w:bookmarkEnd w:id="524"/>
      <w:bookmarkEnd w:id="525"/>
      <w:bookmarkEnd w:id="526"/>
    </w:p>
    <w:p w14:paraId="23D2B32D" w14:textId="77777777" w:rsidR="002534DB" w:rsidRPr="00042036" w:rsidRDefault="002534DB" w:rsidP="002534DB">
      <w:pPr>
        <w:rPr>
          <w:lang w:eastAsia="zh-CN"/>
        </w:rPr>
      </w:pPr>
      <w:r w:rsidRPr="00042036">
        <w:rPr>
          <w:lang w:eastAsia="zh-CN"/>
        </w:rPr>
        <w:t>NSACF: Enhanced to support reception of service area in an incoming request, detecting a UE moving between service areas to avoid admission, as well as registering its capabilities in NRF.</w:t>
      </w:r>
    </w:p>
    <w:p w14:paraId="10ABFBEA" w14:textId="77777777" w:rsidR="002534DB" w:rsidRPr="00042036" w:rsidRDefault="002534DB" w:rsidP="002534DB">
      <w:r w:rsidRPr="00042036">
        <w:t>AMF:</w:t>
      </w:r>
    </w:p>
    <w:p w14:paraId="05B49B63" w14:textId="2F73845C" w:rsidR="002534DB" w:rsidRPr="00042036" w:rsidRDefault="002534DB" w:rsidP="002534DB">
      <w:pPr>
        <w:pStyle w:val="B1"/>
      </w:pPr>
      <w:r w:rsidRPr="00042036">
        <w:t>-</w:t>
      </w:r>
      <w:r w:rsidRPr="00042036">
        <w:tab/>
        <w:t>To perform discovery</w:t>
      </w:r>
      <w:r w:rsidR="00344785" w:rsidRPr="00042036">
        <w:t xml:space="preserve"> and</w:t>
      </w:r>
      <w:r w:rsidRPr="00042036">
        <w:t xml:space="preserve"> may support either option 1 or option 2.</w:t>
      </w:r>
    </w:p>
    <w:p w14:paraId="012153AF" w14:textId="77777777" w:rsidR="002534DB" w:rsidRPr="00042036" w:rsidRDefault="002534DB" w:rsidP="002534DB">
      <w:pPr>
        <w:pStyle w:val="B1"/>
      </w:pPr>
      <w:r w:rsidRPr="00042036">
        <w:t>-</w:t>
      </w:r>
      <w:r w:rsidRPr="00042036">
        <w:tab/>
        <w:t>Include the service area and PLMN ID for admission control.</w:t>
      </w:r>
    </w:p>
    <w:p w14:paraId="28ACD597" w14:textId="77777777" w:rsidR="002534DB" w:rsidRPr="00042036" w:rsidRDefault="002534DB" w:rsidP="002534DB">
      <w:r w:rsidRPr="00042036">
        <w:t>SMF:</w:t>
      </w:r>
    </w:p>
    <w:p w14:paraId="2AC57F42" w14:textId="77777777" w:rsidR="002534DB" w:rsidRPr="00042036" w:rsidRDefault="002534DB" w:rsidP="002534DB">
      <w:pPr>
        <w:pStyle w:val="B1"/>
      </w:pPr>
      <w:r w:rsidRPr="00042036">
        <w:lastRenderedPageBreak/>
        <w:t>-</w:t>
      </w:r>
      <w:r w:rsidRPr="00042036">
        <w:tab/>
        <w:t>To perform discovery and may support either option or option 2.</w:t>
      </w:r>
    </w:p>
    <w:p w14:paraId="742BA7CE" w14:textId="77777777" w:rsidR="002534DB" w:rsidRPr="00042036" w:rsidRDefault="002534DB" w:rsidP="002534DB">
      <w:pPr>
        <w:pStyle w:val="B1"/>
      </w:pPr>
      <w:r w:rsidRPr="00042036">
        <w:t>-</w:t>
      </w:r>
      <w:r w:rsidRPr="00042036">
        <w:tab/>
        <w:t>Include the service area and PLMN ID for admission control.</w:t>
      </w:r>
    </w:p>
    <w:p w14:paraId="1E5C6EFD" w14:textId="77777777" w:rsidR="002534DB" w:rsidRPr="00042036" w:rsidRDefault="002534DB" w:rsidP="002534DB">
      <w:pPr>
        <w:rPr>
          <w:lang w:eastAsia="zh-CN"/>
        </w:rPr>
      </w:pPr>
      <w:r w:rsidRPr="00042036">
        <w:rPr>
          <w:lang w:eastAsia="zh-CN"/>
        </w:rPr>
        <w:t>Local NF: Optional NF. The functionality provided by this local NF is out of scope. However, it need be able to discover the central NSACF. If this NF is deployed in support of option1, it must ensure that it can proxy a received request from an AMF /SMF in the service area served by this local NF transparently to the central NSACF as well as the received responses back to the corresponding request in the initiating AMF/SMF.</w:t>
      </w:r>
    </w:p>
    <w:p w14:paraId="27865844" w14:textId="7E7B9266" w:rsidR="002534DB" w:rsidRPr="00042036" w:rsidRDefault="002534DB" w:rsidP="002534DB">
      <w:pPr>
        <w:pStyle w:val="NO"/>
      </w:pPr>
      <w:r w:rsidRPr="00042036">
        <w:t>NOTE:</w:t>
      </w:r>
      <w:r w:rsidRPr="00042036">
        <w:tab/>
      </w:r>
      <w:r w:rsidR="00792B61" w:rsidRPr="00042036">
        <w:t xml:space="preserve">The </w:t>
      </w:r>
      <w:r w:rsidRPr="00042036">
        <w:t>local statistics is to be executed at the local NF is out of scope.</w:t>
      </w:r>
    </w:p>
    <w:p w14:paraId="1C046FB9" w14:textId="2B48DDEB" w:rsidR="00A837AE" w:rsidRPr="00042036" w:rsidRDefault="00A837AE" w:rsidP="00C86DBB">
      <w:pPr>
        <w:pStyle w:val="Heading2"/>
        <w:rPr>
          <w:lang w:eastAsia="ja-JP"/>
        </w:rPr>
      </w:pPr>
      <w:bookmarkStart w:id="527" w:name="_Toc104302458"/>
      <w:bookmarkStart w:id="528" w:name="_Toc104359424"/>
      <w:bookmarkStart w:id="529" w:name="_Toc112923217"/>
      <w:bookmarkStart w:id="530" w:name="_Toc112923875"/>
      <w:r w:rsidRPr="00042036">
        <w:rPr>
          <w:lang w:eastAsia="zh-CN"/>
        </w:rPr>
        <w:t>6.</w:t>
      </w:r>
      <w:r w:rsidR="00204CFA" w:rsidRPr="00042036">
        <w:rPr>
          <w:lang w:eastAsia="zh-CN"/>
        </w:rPr>
        <w:t>13</w:t>
      </w:r>
      <w:r w:rsidRPr="00042036">
        <w:rPr>
          <w:lang w:eastAsia="ko-KR"/>
        </w:rPr>
        <w:tab/>
      </w:r>
      <w:r w:rsidRPr="00042036">
        <w:rPr>
          <w:lang w:eastAsia="ja-JP"/>
        </w:rPr>
        <w:t>Solution</w:t>
      </w:r>
      <w:r w:rsidRPr="00042036">
        <w:rPr>
          <w:lang w:eastAsia="zh-CN"/>
        </w:rPr>
        <w:t xml:space="preserve"> #</w:t>
      </w:r>
      <w:r w:rsidR="00204CFA" w:rsidRPr="00042036">
        <w:rPr>
          <w:lang w:eastAsia="zh-CN"/>
        </w:rPr>
        <w:t>13</w:t>
      </w:r>
      <w:r w:rsidRPr="00042036">
        <w:rPr>
          <w:lang w:eastAsia="ja-JP"/>
        </w:rPr>
        <w:t>: Hierarchical NSACF Architecture for Maximum UE/PDU Session number control</w:t>
      </w:r>
      <w:bookmarkEnd w:id="527"/>
      <w:bookmarkEnd w:id="528"/>
      <w:bookmarkEnd w:id="529"/>
      <w:bookmarkEnd w:id="530"/>
    </w:p>
    <w:p w14:paraId="713EC094" w14:textId="2576471B" w:rsidR="00A837AE" w:rsidRPr="00042036" w:rsidRDefault="00A837AE" w:rsidP="00C86DBB">
      <w:pPr>
        <w:pStyle w:val="Heading3"/>
        <w:rPr>
          <w:lang w:eastAsia="ko-KR"/>
        </w:rPr>
      </w:pPr>
      <w:bookmarkStart w:id="531" w:name="_Toc104302459"/>
      <w:bookmarkStart w:id="532" w:name="_Toc104359425"/>
      <w:bookmarkStart w:id="533" w:name="_Toc112923218"/>
      <w:bookmarkStart w:id="534" w:name="_Toc112923876"/>
      <w:r w:rsidRPr="00042036">
        <w:rPr>
          <w:lang w:eastAsia="ko-KR"/>
        </w:rPr>
        <w:t>6.</w:t>
      </w:r>
      <w:r w:rsidR="00204CFA" w:rsidRPr="00042036">
        <w:rPr>
          <w:lang w:eastAsia="ko-KR"/>
        </w:rPr>
        <w:t>13</w:t>
      </w:r>
      <w:r w:rsidRPr="00042036">
        <w:rPr>
          <w:lang w:eastAsia="ko-KR"/>
        </w:rPr>
        <w:t>.1</w:t>
      </w:r>
      <w:r w:rsidRPr="00042036">
        <w:rPr>
          <w:lang w:eastAsia="ko-KR"/>
        </w:rPr>
        <w:tab/>
        <w:t>Introduction</w:t>
      </w:r>
      <w:bookmarkEnd w:id="531"/>
      <w:bookmarkEnd w:id="532"/>
      <w:bookmarkEnd w:id="533"/>
      <w:bookmarkEnd w:id="534"/>
    </w:p>
    <w:p w14:paraId="71DB0C4D" w14:textId="0829E1B2" w:rsidR="003A5264" w:rsidRPr="00042036" w:rsidRDefault="003A5264" w:rsidP="003A5264">
      <w:pPr>
        <w:rPr>
          <w:lang w:eastAsia="ko-KR"/>
        </w:rPr>
      </w:pPr>
      <w:r w:rsidRPr="00042036">
        <w:rPr>
          <w:lang w:eastAsia="ko-KR"/>
        </w:rPr>
        <w:t xml:space="preserve">This is a solution to Key Issue #4, </w:t>
      </w:r>
      <w:r w:rsidR="00494EEF" w:rsidRPr="00042036">
        <w:rPr>
          <w:lang w:eastAsia="ko-KR"/>
        </w:rPr>
        <w:t>"</w:t>
      </w:r>
      <w:r w:rsidRPr="00042036">
        <w:rPr>
          <w:lang w:eastAsia="ko-KR"/>
        </w:rPr>
        <w:t>Support of NSAC involving multi service Area</w:t>
      </w:r>
      <w:r w:rsidR="00494EEF" w:rsidRPr="00042036">
        <w:rPr>
          <w:lang w:eastAsia="ko-KR"/>
        </w:rPr>
        <w:t>"</w:t>
      </w:r>
      <w:r w:rsidRPr="00042036">
        <w:rPr>
          <w:lang w:eastAsia="ko-KR"/>
        </w:rPr>
        <w:t>.</w:t>
      </w:r>
    </w:p>
    <w:p w14:paraId="628F8A2D" w14:textId="77777777" w:rsidR="003A5264" w:rsidRPr="00042036" w:rsidRDefault="003A5264" w:rsidP="003A5264">
      <w:pPr>
        <w:rPr>
          <w:lang w:eastAsia="ko-KR"/>
        </w:rPr>
      </w:pPr>
      <w:r w:rsidRPr="00042036">
        <w:rPr>
          <w:lang w:eastAsia="ko-KR"/>
        </w:rPr>
        <w:t>As defined in Rel-17 an NSACF is deployed on a service area basis, which can be one NSACF instance or one NSACF Set. Each NSACF performs maximum number of registered UE or established PDU session number control independently. It is possible that UE registration or PDU session establishment is rejected by the network due to the maximum number of UE/PDU session is reached at the current serving NSACF even the maximum number may still be available at other NSACF. This also impacts the session continuity when the UE moves across the service area.</w:t>
      </w:r>
    </w:p>
    <w:p w14:paraId="2B1857F5" w14:textId="28DFE411" w:rsidR="003A5264" w:rsidRPr="00042036" w:rsidRDefault="003A5264" w:rsidP="006F48F8">
      <w:pPr>
        <w:rPr>
          <w:lang w:eastAsia="ko-KR"/>
        </w:rPr>
      </w:pPr>
      <w:r w:rsidRPr="00042036">
        <w:rPr>
          <w:lang w:eastAsia="ko-KR"/>
        </w:rPr>
        <w:t>Thus how to enhance the NSAC mechanism when multi NSACFs are deployed at the network need</w:t>
      </w:r>
      <w:r w:rsidR="00B829E1" w:rsidRPr="00042036">
        <w:rPr>
          <w:lang w:eastAsia="ko-KR"/>
        </w:rPr>
        <w:t>s</w:t>
      </w:r>
      <w:r w:rsidRPr="00042036">
        <w:rPr>
          <w:lang w:eastAsia="ko-KR"/>
        </w:rPr>
        <w:t xml:space="preserve"> </w:t>
      </w:r>
      <w:r w:rsidR="00B829E1" w:rsidRPr="00042036">
        <w:rPr>
          <w:lang w:eastAsia="ko-KR"/>
        </w:rPr>
        <w:t xml:space="preserve">to </w:t>
      </w:r>
      <w:r w:rsidRPr="00042036">
        <w:rPr>
          <w:lang w:eastAsia="ko-KR"/>
        </w:rPr>
        <w:t>be considered.</w:t>
      </w:r>
      <w:r w:rsidR="00CA1DCD" w:rsidRPr="00042036">
        <w:rPr>
          <w:lang w:eastAsia="ko-KR"/>
        </w:rPr>
        <w:t xml:space="preserve"> In addition, a particular case of Multiple NSACFs may be in a roaming use case and this should also be covered.</w:t>
      </w:r>
    </w:p>
    <w:p w14:paraId="6AFE3431" w14:textId="21754AF4" w:rsidR="00A837AE" w:rsidRPr="00042036" w:rsidRDefault="00A837AE" w:rsidP="00C86DBB">
      <w:pPr>
        <w:pStyle w:val="Heading3"/>
        <w:rPr>
          <w:rFonts w:eastAsia="SimSun"/>
          <w:lang w:eastAsia="zh-CN"/>
        </w:rPr>
      </w:pPr>
      <w:bookmarkStart w:id="535" w:name="_Toc104302460"/>
      <w:bookmarkStart w:id="536" w:name="_Toc104359426"/>
      <w:bookmarkStart w:id="537" w:name="_Toc112923219"/>
      <w:bookmarkStart w:id="538" w:name="_Toc112923877"/>
      <w:r w:rsidRPr="00042036">
        <w:rPr>
          <w:lang w:eastAsia="ja-JP"/>
        </w:rPr>
        <w:t>6.</w:t>
      </w:r>
      <w:r w:rsidR="00204CFA" w:rsidRPr="00042036">
        <w:rPr>
          <w:lang w:eastAsia="ja-JP"/>
        </w:rPr>
        <w:t>13</w:t>
      </w:r>
      <w:r w:rsidRPr="00042036">
        <w:rPr>
          <w:lang w:eastAsia="ja-JP"/>
        </w:rPr>
        <w:t>.2</w:t>
      </w:r>
      <w:r w:rsidRPr="00042036">
        <w:rPr>
          <w:lang w:eastAsia="ja-JP"/>
        </w:rPr>
        <w:tab/>
        <w:t>Functional Description</w:t>
      </w:r>
      <w:bookmarkEnd w:id="535"/>
      <w:bookmarkEnd w:id="536"/>
      <w:bookmarkEnd w:id="537"/>
      <w:bookmarkEnd w:id="538"/>
    </w:p>
    <w:p w14:paraId="650763DF" w14:textId="47A22A35" w:rsidR="006D7673" w:rsidRPr="00042036" w:rsidRDefault="003A5264" w:rsidP="003A5264">
      <w:pPr>
        <w:rPr>
          <w:lang w:eastAsia="ko-KR"/>
        </w:rPr>
      </w:pPr>
      <w:r w:rsidRPr="00042036">
        <w:rPr>
          <w:lang w:eastAsia="ko-KR"/>
        </w:rPr>
        <w:t xml:space="preserve">The hierarchical NSACF architecture for </w:t>
      </w:r>
      <w:r w:rsidR="00CA1DCD" w:rsidRPr="00042036">
        <w:rPr>
          <w:lang w:eastAsia="ko-KR"/>
        </w:rPr>
        <w:t xml:space="preserve">the control of the maximum number of registered </w:t>
      </w:r>
      <w:r w:rsidRPr="00042036">
        <w:rPr>
          <w:lang w:eastAsia="ko-KR"/>
        </w:rPr>
        <w:t>UE</w:t>
      </w:r>
      <w:r w:rsidR="006D7673" w:rsidRPr="00042036">
        <w:rPr>
          <w:lang w:eastAsia="ko-KR"/>
        </w:rPr>
        <w:t>s</w:t>
      </w:r>
      <w:r w:rsidRPr="00042036">
        <w:rPr>
          <w:lang w:eastAsia="ko-KR"/>
        </w:rPr>
        <w:t xml:space="preserve"> is shown as the Figure 6.</w:t>
      </w:r>
      <w:r w:rsidR="006D7673" w:rsidRPr="00042036">
        <w:rPr>
          <w:lang w:eastAsia="ko-KR"/>
        </w:rPr>
        <w:t>13</w:t>
      </w:r>
      <w:r w:rsidRPr="00042036">
        <w:rPr>
          <w:lang w:eastAsia="ko-KR"/>
        </w:rPr>
        <w:t xml:space="preserve">.2-1. For an S-NSSAI, one NSACF acting as Primary NSACF is introduced. Other NSACFs take the same role as the existing NSACF, i.e. serving one service area. </w:t>
      </w:r>
      <w:r w:rsidR="006D7673" w:rsidRPr="00042036">
        <w:rPr>
          <w:lang w:eastAsia="ko-KR"/>
        </w:rPr>
        <w:t>The Primary NSACF and NSACF is the enhancement of the NSACF defined in Rel-17 to support centralized management of a single maximum number of UEs or PDU sessions.</w:t>
      </w:r>
    </w:p>
    <w:p w14:paraId="29A88195" w14:textId="3671CDF0" w:rsidR="003A5264" w:rsidRPr="00042036" w:rsidRDefault="003A5264" w:rsidP="003A5264">
      <w:pPr>
        <w:rPr>
          <w:lang w:eastAsia="ko-KR"/>
        </w:rPr>
      </w:pPr>
      <w:r w:rsidRPr="00042036">
        <w:rPr>
          <w:lang w:eastAsia="ko-KR"/>
        </w:rPr>
        <w:t>The slice SLA attribute</w:t>
      </w:r>
      <w:r w:rsidR="006D7673" w:rsidRPr="00042036">
        <w:rPr>
          <w:lang w:eastAsia="ko-KR"/>
        </w:rPr>
        <w:t xml:space="preserve"> (e.g. Maximum number of UEs)</w:t>
      </w:r>
      <w:r w:rsidRPr="00042036">
        <w:rPr>
          <w:lang w:eastAsia="ko-KR"/>
        </w:rPr>
        <w:t>, i.e. the global maximum number value</w:t>
      </w:r>
      <w:r w:rsidR="006D7673" w:rsidRPr="00042036">
        <w:rPr>
          <w:lang w:eastAsia="ko-KR"/>
        </w:rPr>
        <w:t xml:space="preserve"> valid across Service Areas</w:t>
      </w:r>
      <w:r w:rsidRPr="00042036">
        <w:rPr>
          <w:lang w:eastAsia="ko-KR"/>
        </w:rPr>
        <w:t>, is only configured at the Primary NSACF. The global maximum number value is shared among different service area(s). The Primary NSACF registers its NF profile to the NRF, which can be discovered by other NF.</w:t>
      </w:r>
      <w:r w:rsidR="006D7673" w:rsidRPr="00042036">
        <w:rPr>
          <w:lang w:eastAsia="ko-KR"/>
        </w:rPr>
        <w:t xml:space="preserve"> The NF profile of the Primary NSACF includes the information that for the indicated S-NSSAI it manages</w:t>
      </w:r>
      <w:r w:rsidR="00B829E1" w:rsidRPr="00042036">
        <w:rPr>
          <w:lang w:eastAsia="ko-KR"/>
        </w:rPr>
        <w:t xml:space="preserve"> for</w:t>
      </w:r>
      <w:r w:rsidR="006D7673" w:rsidRPr="00042036">
        <w:rPr>
          <w:lang w:eastAsia="ko-KR"/>
        </w:rPr>
        <w:t xml:space="preserve"> all service area</w:t>
      </w:r>
      <w:r w:rsidR="00B829E1" w:rsidRPr="00042036">
        <w:rPr>
          <w:lang w:eastAsia="ko-KR"/>
        </w:rPr>
        <w:t>s</w:t>
      </w:r>
      <w:r w:rsidR="006D7673" w:rsidRPr="00042036">
        <w:rPr>
          <w:lang w:eastAsia="ko-KR"/>
        </w:rPr>
        <w:t>, i.e. the global service area.</w:t>
      </w:r>
    </w:p>
    <w:p w14:paraId="6C8DB15F" w14:textId="77777777" w:rsidR="00A837AE" w:rsidRPr="00042036" w:rsidRDefault="00A837AE" w:rsidP="003A5264">
      <w:pPr>
        <w:pStyle w:val="TH"/>
        <w:rPr>
          <w:rFonts w:eastAsia="Malgun Gothic"/>
        </w:rPr>
      </w:pPr>
      <w:r w:rsidRPr="00042036">
        <w:rPr>
          <w:rFonts w:eastAsia="Malgun Gothic"/>
        </w:rPr>
        <w:object w:dxaOrig="11565" w:dyaOrig="6406" w14:anchorId="4E1BADB2">
          <v:shape id="_x0000_i1040" type="#_x0000_t75" style="width:306.75pt;height:142.5pt" o:ole="">
            <v:imagedata r:id="rId43" o:title="" croptop="5628f" cropbottom="10624f" cropleft="7267f" cropright="13956f"/>
          </v:shape>
          <o:OLEObject Type="Embed" ProgID="Visio.Drawing.15" ShapeID="_x0000_i1040" DrawAspect="Content" ObjectID="_1723979093" r:id="rId44"/>
        </w:object>
      </w:r>
    </w:p>
    <w:p w14:paraId="4C802265" w14:textId="7677DACF" w:rsidR="003A5264" w:rsidRPr="00042036" w:rsidRDefault="003A5264" w:rsidP="005E51FC">
      <w:pPr>
        <w:pStyle w:val="NF"/>
        <w:rPr>
          <w:rFonts w:eastAsia="Malgun Gothic"/>
        </w:rPr>
      </w:pPr>
      <w:r w:rsidRPr="00042036">
        <w:rPr>
          <w:rFonts w:eastAsia="Malgun Gothic"/>
          <w:b/>
          <w:bCs/>
        </w:rPr>
        <w:t>Nxx:</w:t>
      </w:r>
      <w:r w:rsidRPr="00042036">
        <w:rPr>
          <w:rFonts w:eastAsia="Malgun Gothic"/>
        </w:rPr>
        <w:tab/>
        <w:t>Reference point between Primary NSACF and NSACF.</w:t>
      </w:r>
    </w:p>
    <w:p w14:paraId="6F123334" w14:textId="77777777" w:rsidR="006F48F8" w:rsidRPr="00042036" w:rsidRDefault="006F48F8" w:rsidP="005E51FC">
      <w:pPr>
        <w:pStyle w:val="NF"/>
        <w:rPr>
          <w:rFonts w:eastAsia="Malgun Gothic"/>
        </w:rPr>
      </w:pPr>
    </w:p>
    <w:p w14:paraId="12DA80CD" w14:textId="17884D20" w:rsidR="00A837AE" w:rsidRPr="00042036" w:rsidRDefault="00A837AE" w:rsidP="006F48F8">
      <w:pPr>
        <w:pStyle w:val="TF"/>
      </w:pPr>
      <w:r w:rsidRPr="00042036">
        <w:t>Figure 6.</w:t>
      </w:r>
      <w:r w:rsidR="00204CFA" w:rsidRPr="00042036">
        <w:t>13</w:t>
      </w:r>
      <w:r w:rsidRPr="00042036">
        <w:t>.2-1: Hierarchical NSACF Architecture for UE number control</w:t>
      </w:r>
      <w:r w:rsidR="006D7673" w:rsidRPr="00042036">
        <w:t>(non-roaming case)</w:t>
      </w:r>
    </w:p>
    <w:p w14:paraId="699245F9" w14:textId="77777777" w:rsidR="006D7673" w:rsidRPr="00042036" w:rsidRDefault="006D7673" w:rsidP="006D7673">
      <w:pPr>
        <w:pStyle w:val="TH"/>
      </w:pPr>
      <w:r w:rsidRPr="00042036">
        <w:rPr>
          <w:noProof/>
        </w:rPr>
        <w:object w:dxaOrig="11565" w:dyaOrig="6406" w14:anchorId="0EF1B3FA">
          <v:shape id="_x0000_i1041" type="#_x0000_t75" alt="" style="width:306.75pt;height:137.25pt;mso-width-percent:0;mso-height-percent:0;mso-width-percent:0;mso-height-percent:0" o:ole="">
            <v:imagedata r:id="rId45" o:title="" croptop="5628f" cropbottom="12350f" cropleft="7267f" cropright="13956f"/>
          </v:shape>
          <o:OLEObject Type="Embed" ProgID="Visio.Drawing.15" ShapeID="_x0000_i1041" DrawAspect="Content" ObjectID="_1723979094" r:id="rId46"/>
        </w:object>
      </w:r>
    </w:p>
    <w:p w14:paraId="2B935E97" w14:textId="2A8E3970" w:rsidR="006D7673" w:rsidRPr="00042036" w:rsidRDefault="006D7673" w:rsidP="00A073E2">
      <w:pPr>
        <w:pStyle w:val="NF"/>
      </w:pPr>
      <w:r w:rsidRPr="00042036">
        <w:rPr>
          <w:b/>
          <w:bCs/>
        </w:rPr>
        <w:t>Nyy:</w:t>
      </w:r>
      <w:r w:rsidRPr="00042036">
        <w:tab/>
        <w:t>Reference point between Primary NSACF and NSACF.</w:t>
      </w:r>
    </w:p>
    <w:p w14:paraId="2D3E45EB" w14:textId="77777777" w:rsidR="006F48F8" w:rsidRPr="00042036" w:rsidRDefault="006F48F8" w:rsidP="00A073E2">
      <w:pPr>
        <w:pStyle w:val="NF"/>
      </w:pPr>
    </w:p>
    <w:p w14:paraId="4FA0875E" w14:textId="77777777" w:rsidR="006D7673" w:rsidRPr="00042036" w:rsidRDefault="006D7673" w:rsidP="006F48F8">
      <w:pPr>
        <w:pStyle w:val="TF"/>
      </w:pPr>
      <w:r w:rsidRPr="00042036">
        <w:t>Figure 6.13.2-2: Hierarchical NSACF Architecture (Roaming case)</w:t>
      </w:r>
    </w:p>
    <w:p w14:paraId="5FB3E3AD" w14:textId="14E49F4A" w:rsidR="003A5264" w:rsidRPr="00042036" w:rsidRDefault="003A5264" w:rsidP="003A5264">
      <w:pPr>
        <w:rPr>
          <w:lang w:eastAsia="ko-KR"/>
        </w:rPr>
      </w:pPr>
      <w:r w:rsidRPr="00042036">
        <w:rPr>
          <w:lang w:eastAsia="ko-KR"/>
        </w:rPr>
        <w:t>With the replacement of the AMF with SMF</w:t>
      </w:r>
      <w:r w:rsidR="006D7673" w:rsidRPr="00042036">
        <w:rPr>
          <w:lang w:eastAsia="ko-KR"/>
        </w:rPr>
        <w:t xml:space="preserve"> or SMF+PGW-c</w:t>
      </w:r>
      <w:r w:rsidRPr="00042036">
        <w:rPr>
          <w:lang w:eastAsia="ko-KR"/>
        </w:rPr>
        <w:t xml:space="preserve">, </w:t>
      </w:r>
      <w:r w:rsidR="006D7673" w:rsidRPr="00042036">
        <w:rPr>
          <w:lang w:eastAsia="ko-KR"/>
        </w:rPr>
        <w:t xml:space="preserve">the </w:t>
      </w:r>
      <w:r w:rsidRPr="00042036">
        <w:rPr>
          <w:lang w:eastAsia="ko-KR"/>
        </w:rPr>
        <w:t xml:space="preserve">same architecture is used for </w:t>
      </w:r>
      <w:r w:rsidR="006D7673" w:rsidRPr="00042036">
        <w:rPr>
          <w:lang w:eastAsia="ko-KR"/>
        </w:rPr>
        <w:t xml:space="preserve">the enforcement of a </w:t>
      </w:r>
      <w:r w:rsidRPr="00042036">
        <w:rPr>
          <w:lang w:eastAsia="ko-KR"/>
        </w:rPr>
        <w:t xml:space="preserve">maximum </w:t>
      </w:r>
      <w:r w:rsidR="006D7673" w:rsidRPr="00042036">
        <w:rPr>
          <w:lang w:eastAsia="ko-KR"/>
        </w:rPr>
        <w:t xml:space="preserve">number of </w:t>
      </w:r>
      <w:r w:rsidRPr="00042036">
        <w:rPr>
          <w:lang w:eastAsia="ko-KR"/>
        </w:rPr>
        <w:t>PDU session.</w:t>
      </w:r>
      <w:r w:rsidR="006D7673" w:rsidRPr="00042036">
        <w:rPr>
          <w:lang w:eastAsia="ko-KR"/>
        </w:rPr>
        <w:t xml:space="preserve"> In roaming cases the NSACF interacting with primary NSACF, which is located at the HPLMN, for the mapped S-NSSAI of the VPLMN.</w:t>
      </w:r>
    </w:p>
    <w:p w14:paraId="69A08DB7" w14:textId="61285518" w:rsidR="003A5264" w:rsidRPr="00042036" w:rsidRDefault="003A5264" w:rsidP="003A5264">
      <w:pPr>
        <w:rPr>
          <w:lang w:eastAsia="ko-KR"/>
        </w:rPr>
      </w:pPr>
      <w:r w:rsidRPr="00042036">
        <w:rPr>
          <w:lang w:eastAsia="ko-KR"/>
        </w:rPr>
        <w:t xml:space="preserve">To improve the signalling efficiency the Primary NSACF may allocate </w:t>
      </w:r>
      <w:r w:rsidR="006D7673" w:rsidRPr="00042036">
        <w:rPr>
          <w:lang w:eastAsia="ko-KR"/>
        </w:rPr>
        <w:t xml:space="preserve">to each of the NSACF a </w:t>
      </w:r>
      <w:r w:rsidRPr="00042036">
        <w:rPr>
          <w:lang w:eastAsia="ko-KR"/>
        </w:rPr>
        <w:t xml:space="preserve">partial </w:t>
      </w:r>
      <w:r w:rsidR="006D7673" w:rsidRPr="00042036">
        <w:rPr>
          <w:lang w:eastAsia="ko-KR"/>
        </w:rPr>
        <w:t>amount of the global maximum number that is required to be enforced.</w:t>
      </w:r>
      <w:r w:rsidRPr="00042036">
        <w:rPr>
          <w:lang w:eastAsia="ko-KR"/>
        </w:rPr>
        <w:t xml:space="preserve"> When the AMF or SMF</w:t>
      </w:r>
      <w:r w:rsidR="006D7673" w:rsidRPr="00042036">
        <w:rPr>
          <w:lang w:eastAsia="ko-KR"/>
        </w:rPr>
        <w:t>(+PGW-C)</w:t>
      </w:r>
      <w:r w:rsidRPr="00042036">
        <w:rPr>
          <w:lang w:eastAsia="ko-KR"/>
        </w:rPr>
        <w:t xml:space="preserve"> interact with </w:t>
      </w:r>
      <w:r w:rsidR="00B829E1" w:rsidRPr="00042036">
        <w:rPr>
          <w:lang w:eastAsia="ko-KR"/>
        </w:rPr>
        <w:t xml:space="preserve">a </w:t>
      </w:r>
      <w:r w:rsidRPr="00042036">
        <w:rPr>
          <w:lang w:eastAsia="ko-KR"/>
        </w:rPr>
        <w:t>NSACF, if the local maximum number at the NSACF is reached, the NSACF interact</w:t>
      </w:r>
      <w:r w:rsidR="00B829E1" w:rsidRPr="00042036">
        <w:rPr>
          <w:lang w:eastAsia="ko-KR"/>
        </w:rPr>
        <w:t>s</w:t>
      </w:r>
      <w:r w:rsidRPr="00042036">
        <w:rPr>
          <w:lang w:eastAsia="ko-KR"/>
        </w:rPr>
        <w:t xml:space="preserve"> with the Primary NSACF</w:t>
      </w:r>
      <w:r w:rsidR="006D7673" w:rsidRPr="00042036">
        <w:rPr>
          <w:lang w:eastAsia="ko-KR"/>
        </w:rPr>
        <w:t xml:space="preserve"> to check whether there is more allowance for the specific S-NSSAI</w:t>
      </w:r>
      <w:r w:rsidRPr="00042036">
        <w:rPr>
          <w:lang w:eastAsia="ko-KR"/>
        </w:rPr>
        <w:t>.</w:t>
      </w:r>
    </w:p>
    <w:p w14:paraId="0132C16C" w14:textId="31D3953A" w:rsidR="003A5264" w:rsidRPr="00042036" w:rsidRDefault="003A5264" w:rsidP="003A5264">
      <w:pPr>
        <w:rPr>
          <w:lang w:eastAsia="ko-KR"/>
        </w:rPr>
      </w:pPr>
      <w:r w:rsidRPr="00042036">
        <w:rPr>
          <w:lang w:eastAsia="ko-KR"/>
        </w:rPr>
        <w:t xml:space="preserve">For the </w:t>
      </w:r>
      <w:r w:rsidR="00AB04F1" w:rsidRPr="00042036">
        <w:rPr>
          <w:lang w:eastAsia="ko-KR"/>
        </w:rPr>
        <w:t xml:space="preserve">NEF </w:t>
      </w:r>
      <w:r w:rsidRPr="00042036">
        <w:rPr>
          <w:lang w:eastAsia="ko-KR"/>
        </w:rPr>
        <w:t xml:space="preserve">subscription </w:t>
      </w:r>
      <w:r w:rsidR="00AB04F1" w:rsidRPr="00042036">
        <w:rPr>
          <w:lang w:eastAsia="ko-KR"/>
        </w:rPr>
        <w:t xml:space="preserve">on the value of </w:t>
      </w:r>
      <w:r w:rsidRPr="00042036">
        <w:rPr>
          <w:lang w:eastAsia="ko-KR"/>
        </w:rPr>
        <w:t>the registered UE number or PDU session number</w:t>
      </w:r>
      <w:r w:rsidR="00AB04F1" w:rsidRPr="00042036">
        <w:rPr>
          <w:lang w:eastAsia="ko-KR"/>
        </w:rPr>
        <w:t xml:space="preserve"> or UEs with at least one PDU session number</w:t>
      </w:r>
      <w:r w:rsidRPr="00042036">
        <w:rPr>
          <w:lang w:eastAsia="ko-KR"/>
        </w:rPr>
        <w:t xml:space="preserve">, same handling as the multi NSACF defined in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Pr="00042036">
        <w:rPr>
          <w:lang w:eastAsia="ko-KR"/>
        </w:rPr>
        <w:t>5] is executed, i.e. the NRF return the primary NSACF and other NSACF</w:t>
      </w:r>
      <w:r w:rsidR="00AB04F1" w:rsidRPr="00042036">
        <w:rPr>
          <w:lang w:eastAsia="ko-KR"/>
        </w:rPr>
        <w:t>s</w:t>
      </w:r>
      <w:r w:rsidRPr="00042036">
        <w:rPr>
          <w:lang w:eastAsia="ko-KR"/>
        </w:rPr>
        <w:t xml:space="preserve"> to the NEF and NEF subscribes and get notification from primary NSACF and other NSACF</w:t>
      </w:r>
      <w:r w:rsidR="00AB04F1" w:rsidRPr="00042036">
        <w:rPr>
          <w:lang w:eastAsia="ko-KR"/>
        </w:rPr>
        <w:t>s</w:t>
      </w:r>
      <w:r w:rsidRPr="00042036">
        <w:rPr>
          <w:lang w:eastAsia="ko-KR"/>
        </w:rPr>
        <w:t xml:space="preserve"> as before.</w:t>
      </w:r>
    </w:p>
    <w:p w14:paraId="178F6E18" w14:textId="77777777" w:rsidR="0079325B" w:rsidRPr="00042036" w:rsidRDefault="0079325B" w:rsidP="0079325B">
      <w:pPr>
        <w:rPr>
          <w:lang w:eastAsia="ko-KR"/>
        </w:rPr>
      </w:pPr>
      <w:r w:rsidRPr="00042036">
        <w:rPr>
          <w:lang w:eastAsia="ko-KR"/>
        </w:rPr>
        <w:t>As an alternative mechanism, the subscription from NEF can be only point to the primary NSACF. In this case the NEF invoke the subscription with the primary NSACF and Primary NSACF collect the information from the NSACFs. Per the subscription event filter, the primary NSACF notify the NEF when the event if fulfilled.</w:t>
      </w:r>
    </w:p>
    <w:p w14:paraId="38A8BD8F" w14:textId="4A105022" w:rsidR="00A837AE" w:rsidRPr="00042036" w:rsidRDefault="00A837AE" w:rsidP="00C86DBB">
      <w:pPr>
        <w:pStyle w:val="Heading3"/>
        <w:rPr>
          <w:lang w:eastAsia="ja-JP"/>
        </w:rPr>
      </w:pPr>
      <w:bookmarkStart w:id="539" w:name="_Toc104302461"/>
      <w:bookmarkStart w:id="540" w:name="_Toc104359427"/>
      <w:bookmarkStart w:id="541" w:name="_Toc112923220"/>
      <w:bookmarkStart w:id="542" w:name="_Toc112923878"/>
      <w:r w:rsidRPr="00042036">
        <w:rPr>
          <w:lang w:eastAsia="ja-JP"/>
        </w:rPr>
        <w:lastRenderedPageBreak/>
        <w:t>6.</w:t>
      </w:r>
      <w:r w:rsidR="00204CFA" w:rsidRPr="00042036">
        <w:rPr>
          <w:lang w:eastAsia="ja-JP"/>
        </w:rPr>
        <w:t>13</w:t>
      </w:r>
      <w:r w:rsidRPr="00042036">
        <w:rPr>
          <w:lang w:eastAsia="ja-JP"/>
        </w:rPr>
        <w:t>.3</w:t>
      </w:r>
      <w:r w:rsidRPr="00042036">
        <w:rPr>
          <w:lang w:eastAsia="ja-JP"/>
        </w:rPr>
        <w:tab/>
        <w:t>Procedures</w:t>
      </w:r>
      <w:bookmarkEnd w:id="539"/>
      <w:bookmarkEnd w:id="540"/>
      <w:bookmarkEnd w:id="541"/>
      <w:bookmarkEnd w:id="542"/>
    </w:p>
    <w:p w14:paraId="3C7CD8BD" w14:textId="2FB9E47F" w:rsidR="00A837AE" w:rsidRPr="00042036" w:rsidRDefault="00A837AE" w:rsidP="003B60FA">
      <w:pPr>
        <w:pStyle w:val="Heading4"/>
      </w:pPr>
      <w:bookmarkStart w:id="543" w:name="_Toc104302462"/>
      <w:bookmarkStart w:id="544" w:name="_Toc104359428"/>
      <w:bookmarkStart w:id="545" w:name="_Toc112923879"/>
      <w:r w:rsidRPr="00042036">
        <w:t>6.</w:t>
      </w:r>
      <w:r w:rsidR="00204CFA" w:rsidRPr="00042036">
        <w:t>13</w:t>
      </w:r>
      <w:r w:rsidRPr="00042036">
        <w:t>.3.1</w:t>
      </w:r>
      <w:r w:rsidRPr="00042036">
        <w:tab/>
        <w:t>Registration management Procedures</w:t>
      </w:r>
      <w:bookmarkEnd w:id="543"/>
      <w:bookmarkEnd w:id="544"/>
      <w:bookmarkEnd w:id="545"/>
    </w:p>
    <w:p w14:paraId="1C939092" w14:textId="70592B6B" w:rsidR="00A837AE" w:rsidRPr="00042036" w:rsidRDefault="003A5264" w:rsidP="003A5264">
      <w:pPr>
        <w:pStyle w:val="TH"/>
        <w:rPr>
          <w:rFonts w:eastAsia="Malgun Gothic"/>
        </w:rPr>
      </w:pPr>
      <w:r w:rsidRPr="00042036">
        <w:rPr>
          <w:rFonts w:eastAsia="Malgun Gothic"/>
        </w:rPr>
        <w:object w:dxaOrig="15346" w:dyaOrig="10036" w14:anchorId="16E364E7">
          <v:shape id="_x0000_i1042" type="#_x0000_t75" style="width:480pt;height:294pt" o:ole="">
            <v:imagedata r:id="rId47" o:title="" cropbottom="4780f"/>
          </v:shape>
          <o:OLEObject Type="Embed" ProgID="Visio.Drawing.15" ShapeID="_x0000_i1042" DrawAspect="Content" ObjectID="_1723979095" r:id="rId48"/>
        </w:object>
      </w:r>
    </w:p>
    <w:p w14:paraId="641DF692" w14:textId="097F9F20" w:rsidR="00A837AE" w:rsidRPr="00042036" w:rsidRDefault="00A837AE" w:rsidP="003A5264">
      <w:pPr>
        <w:pStyle w:val="TF"/>
        <w:rPr>
          <w:rFonts w:eastAsia="Malgun Gothic"/>
        </w:rPr>
      </w:pPr>
      <w:r w:rsidRPr="00042036">
        <w:rPr>
          <w:rFonts w:eastAsia="Malgun Gothic"/>
        </w:rPr>
        <w:t>Figure 6.</w:t>
      </w:r>
      <w:r w:rsidR="00204CFA" w:rsidRPr="00042036">
        <w:rPr>
          <w:rFonts w:eastAsia="Malgun Gothic"/>
        </w:rPr>
        <w:t>13</w:t>
      </w:r>
      <w:r w:rsidRPr="00042036">
        <w:rPr>
          <w:rFonts w:eastAsia="Malgun Gothic"/>
        </w:rPr>
        <w:t>.3.1-1: NSAC check of the maximum number of UEs</w:t>
      </w:r>
    </w:p>
    <w:p w14:paraId="69DE34AA" w14:textId="77777777" w:rsidR="0079325B" w:rsidRPr="00042036" w:rsidRDefault="0079325B" w:rsidP="0079325B">
      <w:r w:rsidRPr="00042036">
        <w:t>If a S-NSSAI is subject to counting of registered UEs, it can be determined based on subscription. This simplifies the configuration in roaming and non-roaming cases. Also, this enables to indicate per VPLMN whether the feature is activated for a S-NSSAI to the VPLMN.</w:t>
      </w:r>
    </w:p>
    <w:p w14:paraId="6C892E74" w14:textId="6355671D" w:rsidR="00A837AE" w:rsidRPr="00042036" w:rsidRDefault="0079325B" w:rsidP="003A5264">
      <w:pPr>
        <w:rPr>
          <w:lang w:eastAsia="ja-JP"/>
        </w:rPr>
      </w:pPr>
      <w:r w:rsidRPr="00042036">
        <w:t>For a S-NSSAIs subject to counting of the number of registered UEs, t</w:t>
      </w:r>
      <w:r w:rsidR="003A5264" w:rsidRPr="00042036">
        <w:rPr>
          <w:lang w:eastAsia="ja-JP"/>
        </w:rPr>
        <w:t>he enforcement of maximum number of UEs registered for an S-NSSAI is performed as follow:</w:t>
      </w:r>
    </w:p>
    <w:p w14:paraId="6FE68840" w14:textId="269E78EA" w:rsidR="003A5264" w:rsidRPr="00042036" w:rsidRDefault="003A5264" w:rsidP="003A5264">
      <w:pPr>
        <w:pStyle w:val="B1"/>
        <w:rPr>
          <w:rFonts w:eastAsia="Malgun Gothic"/>
        </w:rPr>
      </w:pPr>
      <w:r w:rsidRPr="00042036">
        <w:rPr>
          <w:rFonts w:eastAsia="Malgun Gothic"/>
        </w:rPr>
        <w:t>1-2.</w:t>
      </w:r>
      <w:r w:rsidRPr="00042036">
        <w:rPr>
          <w:rFonts w:eastAsia="Malgun Gothic"/>
        </w:rPr>
        <w:tab/>
        <w:t xml:space="preserve">Same as the </w:t>
      </w:r>
      <w:r w:rsidR="00183735" w:rsidRPr="00042036">
        <w:rPr>
          <w:rFonts w:eastAsia="Malgun Gothic"/>
        </w:rPr>
        <w:t>steps </w:t>
      </w:r>
      <w:r w:rsidRPr="00042036">
        <w:rPr>
          <w:rFonts w:eastAsia="Malgun Gothic"/>
        </w:rPr>
        <w:t xml:space="preserve">1-2 defined in clause 4.2.11.2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5].</w:t>
      </w:r>
    </w:p>
    <w:p w14:paraId="4ECD68DC" w14:textId="77777777" w:rsidR="003A5264" w:rsidRPr="00042036" w:rsidRDefault="003A5264" w:rsidP="003A5264">
      <w:pPr>
        <w:pStyle w:val="B1"/>
        <w:rPr>
          <w:rFonts w:eastAsia="Malgun Gothic"/>
        </w:rPr>
      </w:pPr>
      <w:r w:rsidRPr="00042036">
        <w:rPr>
          <w:rFonts w:eastAsia="Malgun Gothic"/>
        </w:rPr>
        <w:t>3.</w:t>
      </w:r>
      <w:r w:rsidRPr="00042036">
        <w:rPr>
          <w:rFonts w:eastAsia="Malgun Gothic"/>
        </w:rPr>
        <w:tab/>
        <w:t>The NSACF performs NSAC for the indicated S-NSSAI.</w:t>
      </w:r>
    </w:p>
    <w:p w14:paraId="681F7A44" w14:textId="77777777" w:rsidR="003A5264" w:rsidRPr="00042036" w:rsidRDefault="003A5264" w:rsidP="003A5264">
      <w:pPr>
        <w:pStyle w:val="B1"/>
        <w:rPr>
          <w:rFonts w:eastAsia="Malgun Gothic"/>
        </w:rPr>
      </w:pPr>
      <w:r w:rsidRPr="00042036">
        <w:rPr>
          <w:rFonts w:eastAsia="Malgun Gothic"/>
        </w:rPr>
        <w:tab/>
        <w:t>If the update flag parameter from the AMF indicates increase,</w:t>
      </w:r>
    </w:p>
    <w:p w14:paraId="7D7A8280" w14:textId="3E0F670A"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If the local maximum number of UEs is </w:t>
      </w:r>
      <w:r w:rsidR="0079325B" w:rsidRPr="00042036">
        <w:t>not yet reached</w:t>
      </w:r>
      <w:r w:rsidRPr="00042036">
        <w:rPr>
          <w:rFonts w:eastAsia="Malgun Gothic"/>
        </w:rPr>
        <w:t xml:space="preserve">, the NSACF execute same as step 3 defined in clause 4.2.11.2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 xml:space="preserve">5]. </w:t>
      </w:r>
      <w:r w:rsidR="00183735" w:rsidRPr="00042036">
        <w:rPr>
          <w:rFonts w:eastAsia="Malgun Gothic"/>
        </w:rPr>
        <w:t>Steps </w:t>
      </w:r>
      <w:r w:rsidRPr="00042036">
        <w:rPr>
          <w:rFonts w:eastAsia="Malgun Gothic"/>
        </w:rPr>
        <w:t>4-</w:t>
      </w:r>
      <w:r w:rsidR="0079325B" w:rsidRPr="00042036">
        <w:rPr>
          <w:rFonts w:eastAsia="Malgun Gothic"/>
        </w:rPr>
        <w:t xml:space="preserve">8 </w:t>
      </w:r>
      <w:r w:rsidRPr="00042036">
        <w:rPr>
          <w:rFonts w:eastAsia="Malgun Gothic"/>
        </w:rPr>
        <w:t>are skipped.</w:t>
      </w:r>
    </w:p>
    <w:p w14:paraId="09A66575" w14:textId="5EAD25A8" w:rsidR="003A5264" w:rsidRPr="00042036" w:rsidRDefault="003A5264" w:rsidP="003A5264">
      <w:pPr>
        <w:pStyle w:val="B2"/>
        <w:rPr>
          <w:rFonts w:eastAsia="Malgun Gothic"/>
        </w:rPr>
      </w:pPr>
      <w:r w:rsidRPr="00042036">
        <w:rPr>
          <w:rFonts w:eastAsia="Malgun Gothic"/>
        </w:rPr>
        <w:t>-</w:t>
      </w:r>
      <w:r w:rsidRPr="00042036">
        <w:rPr>
          <w:rFonts w:eastAsia="Malgun Gothic"/>
        </w:rPr>
        <w:tab/>
        <w:t>If the local maximum number of UEs is reached</w:t>
      </w:r>
      <w:r w:rsidR="0079325B" w:rsidRPr="00042036">
        <w:t xml:space="preserve"> by admitting the UE and the Primary NSACF does not indicate to reject the further admission in an earlier interaction</w:t>
      </w:r>
      <w:r w:rsidRPr="00042036">
        <w:rPr>
          <w:rFonts w:eastAsia="Malgun Gothic"/>
        </w:rPr>
        <w:t>, the NSACF interact with the Primary NSACF. Step 4-</w:t>
      </w:r>
      <w:r w:rsidR="0079325B" w:rsidRPr="00042036">
        <w:rPr>
          <w:rFonts w:eastAsia="Malgun Gothic"/>
        </w:rPr>
        <w:t xml:space="preserve">8 </w:t>
      </w:r>
      <w:r w:rsidRPr="00042036">
        <w:rPr>
          <w:rFonts w:eastAsia="Malgun Gothic"/>
        </w:rPr>
        <w:t>are executed.</w:t>
      </w:r>
    </w:p>
    <w:p w14:paraId="399365F1" w14:textId="77777777" w:rsidR="003A5264" w:rsidRPr="00042036" w:rsidRDefault="003A5264" w:rsidP="003A5264">
      <w:pPr>
        <w:pStyle w:val="B1"/>
        <w:rPr>
          <w:rFonts w:eastAsia="Malgun Gothic"/>
        </w:rPr>
      </w:pPr>
      <w:r w:rsidRPr="00042036">
        <w:rPr>
          <w:rFonts w:eastAsia="Malgun Gothic"/>
        </w:rPr>
        <w:tab/>
        <w:t>If the update flag parameter from the AMF indicates decrease,</w:t>
      </w:r>
    </w:p>
    <w:p w14:paraId="361CBCA3" w14:textId="5C47FD40"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If the UE entry to be deleted is stored at the NSACF, i.e. the UE entry with the same UE ID, NF ID and Access type is stored at the NSACF, the NSACF execute same as step 3 defined in clause 4.2.11.2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 xml:space="preserve">5]. </w:t>
      </w:r>
      <w:r w:rsidR="00183735" w:rsidRPr="00042036">
        <w:rPr>
          <w:rFonts w:eastAsia="Malgun Gothic"/>
        </w:rPr>
        <w:t>Steps </w:t>
      </w:r>
      <w:r w:rsidRPr="00042036">
        <w:rPr>
          <w:rFonts w:eastAsia="Malgun Gothic"/>
        </w:rPr>
        <w:t>4-</w:t>
      </w:r>
      <w:r w:rsidR="0079325B" w:rsidRPr="00042036">
        <w:rPr>
          <w:rFonts w:eastAsia="Malgun Gothic"/>
        </w:rPr>
        <w:t xml:space="preserve">8 </w:t>
      </w:r>
      <w:r w:rsidRPr="00042036">
        <w:rPr>
          <w:rFonts w:eastAsia="Malgun Gothic"/>
        </w:rPr>
        <w:t>are skipped.</w:t>
      </w:r>
    </w:p>
    <w:p w14:paraId="78CFA2A0" w14:textId="5BD41B3B" w:rsidR="003A5264" w:rsidRPr="00042036" w:rsidRDefault="003A5264" w:rsidP="003A5264">
      <w:pPr>
        <w:pStyle w:val="B2"/>
        <w:rPr>
          <w:rFonts w:eastAsia="Malgun Gothic"/>
        </w:rPr>
      </w:pPr>
      <w:r w:rsidRPr="00042036">
        <w:rPr>
          <w:rFonts w:eastAsia="Malgun Gothic"/>
        </w:rPr>
        <w:t>-</w:t>
      </w:r>
      <w:r w:rsidRPr="00042036">
        <w:rPr>
          <w:rFonts w:eastAsia="Malgun Gothic"/>
        </w:rPr>
        <w:tab/>
        <w:t xml:space="preserve">If the UE entry to be deleted is not stored at the NSACF, the NSACF interact with the Primary NSACF. </w:t>
      </w:r>
      <w:r w:rsidR="00183735" w:rsidRPr="00042036">
        <w:rPr>
          <w:rFonts w:eastAsia="Malgun Gothic"/>
        </w:rPr>
        <w:t>Steps </w:t>
      </w:r>
      <w:r w:rsidRPr="00042036">
        <w:rPr>
          <w:rFonts w:eastAsia="Malgun Gothic"/>
        </w:rPr>
        <w:t>4-</w:t>
      </w:r>
      <w:r w:rsidR="0079325B" w:rsidRPr="00042036">
        <w:rPr>
          <w:rFonts w:eastAsia="Malgun Gothic"/>
        </w:rPr>
        <w:t xml:space="preserve">8 </w:t>
      </w:r>
      <w:r w:rsidRPr="00042036">
        <w:rPr>
          <w:rFonts w:eastAsia="Malgun Gothic"/>
        </w:rPr>
        <w:t>are executed.</w:t>
      </w:r>
    </w:p>
    <w:p w14:paraId="39FAFFCA" w14:textId="732594BA" w:rsidR="003A5264" w:rsidRPr="00042036" w:rsidRDefault="003A5264" w:rsidP="003A5264">
      <w:pPr>
        <w:pStyle w:val="B1"/>
        <w:rPr>
          <w:rFonts w:eastAsia="Malgun Gothic"/>
        </w:rPr>
      </w:pPr>
      <w:r w:rsidRPr="00042036">
        <w:rPr>
          <w:rFonts w:eastAsia="Malgun Gothic"/>
        </w:rPr>
        <w:t>4.</w:t>
      </w:r>
      <w:r w:rsidRPr="00042036">
        <w:rPr>
          <w:rFonts w:eastAsia="Malgun Gothic"/>
        </w:rPr>
        <w:tab/>
        <w:t>If the Primary NSACF has not been discovered before, the NSACF discovers and selects the Primary NSACF</w:t>
      </w:r>
      <w:r w:rsidR="0079325B" w:rsidRPr="00042036">
        <w:t>, which manages the global service area</w:t>
      </w:r>
      <w:r w:rsidRPr="00042036">
        <w:rPr>
          <w:rFonts w:eastAsia="Malgun Gothic"/>
        </w:rPr>
        <w:t>.</w:t>
      </w:r>
    </w:p>
    <w:p w14:paraId="7244FDB1" w14:textId="77777777" w:rsidR="003A5264" w:rsidRPr="00042036" w:rsidRDefault="003A5264" w:rsidP="003A5264">
      <w:pPr>
        <w:pStyle w:val="B1"/>
        <w:rPr>
          <w:rFonts w:eastAsia="Malgun Gothic"/>
        </w:rPr>
      </w:pPr>
      <w:r w:rsidRPr="00042036">
        <w:rPr>
          <w:rFonts w:eastAsia="Malgun Gothic"/>
        </w:rPr>
        <w:lastRenderedPageBreak/>
        <w:t>5.</w:t>
      </w:r>
      <w:r w:rsidRPr="00042036">
        <w:rPr>
          <w:rFonts w:eastAsia="Malgun Gothic"/>
        </w:rPr>
        <w:tab/>
        <w:t>The NSACF invokes Nnsacf_NSAC_NumberOfUEsUpdate_Request to the Primary NSACF.</w:t>
      </w:r>
    </w:p>
    <w:p w14:paraId="53EAC1B6" w14:textId="03C78BCD" w:rsidR="003A5264" w:rsidRPr="00042036" w:rsidRDefault="003A5264" w:rsidP="003A5264">
      <w:pPr>
        <w:pStyle w:val="B1"/>
        <w:rPr>
          <w:rFonts w:eastAsia="Malgun Gothic"/>
        </w:rPr>
      </w:pPr>
      <w:r w:rsidRPr="00042036">
        <w:rPr>
          <w:rFonts w:eastAsia="Malgun Gothic"/>
        </w:rPr>
        <w:tab/>
        <w:t xml:space="preserve">The NSACF forwards the update request to the Primary NSACF. If the update flag parameter from the AMF indicates increase, the NSACF also include the </w:t>
      </w:r>
      <w:r w:rsidR="0079325B" w:rsidRPr="00042036">
        <w:t xml:space="preserve">current </w:t>
      </w:r>
      <w:r w:rsidRPr="00042036">
        <w:rPr>
          <w:rFonts w:eastAsia="Malgun Gothic"/>
        </w:rPr>
        <w:t xml:space="preserve">local maximum number of UEs, which is the </w:t>
      </w:r>
      <w:r w:rsidR="0079325B" w:rsidRPr="00042036">
        <w:rPr>
          <w:rFonts w:eastAsia="Malgun Gothic"/>
        </w:rPr>
        <w:t xml:space="preserve">last </w:t>
      </w:r>
      <w:r w:rsidRPr="00042036">
        <w:rPr>
          <w:rFonts w:eastAsia="Malgun Gothic"/>
        </w:rPr>
        <w:t xml:space="preserve">received from </w:t>
      </w:r>
      <w:r w:rsidR="0079325B" w:rsidRPr="00042036">
        <w:rPr>
          <w:rFonts w:eastAsia="Malgun Gothic"/>
        </w:rPr>
        <w:t xml:space="preserve">the </w:t>
      </w:r>
      <w:r w:rsidRPr="00042036">
        <w:rPr>
          <w:rFonts w:eastAsia="Malgun Gothic"/>
        </w:rPr>
        <w:t>Primary NSACF, i.e. the configured one before.</w:t>
      </w:r>
    </w:p>
    <w:p w14:paraId="7A6EB7A3" w14:textId="77777777" w:rsidR="003A5264" w:rsidRPr="00042036" w:rsidRDefault="003A5264" w:rsidP="003A5264">
      <w:pPr>
        <w:pStyle w:val="B1"/>
        <w:rPr>
          <w:rFonts w:eastAsia="Malgun Gothic"/>
        </w:rPr>
      </w:pPr>
      <w:r w:rsidRPr="00042036">
        <w:rPr>
          <w:rFonts w:eastAsia="Malgun Gothic"/>
        </w:rPr>
        <w:t>6.</w:t>
      </w:r>
      <w:r w:rsidRPr="00042036">
        <w:rPr>
          <w:rFonts w:eastAsia="Malgun Gothic"/>
        </w:rPr>
        <w:tab/>
        <w:t>The Primary NSACF performs NSAC for the indicated S-NSSAI.</w:t>
      </w:r>
    </w:p>
    <w:p w14:paraId="4CD21E95" w14:textId="20C4D795" w:rsidR="0079325B" w:rsidRPr="00042036" w:rsidRDefault="003A5264" w:rsidP="003A5264">
      <w:pPr>
        <w:pStyle w:val="B1"/>
        <w:rPr>
          <w:rFonts w:eastAsia="Malgun Gothic"/>
        </w:rPr>
      </w:pPr>
      <w:r w:rsidRPr="00042036">
        <w:rPr>
          <w:rFonts w:eastAsia="Malgun Gothic"/>
        </w:rPr>
        <w:tab/>
        <w:t>If the update flag parameter from the NSACF indicates increase and the local maximum number is received</w:t>
      </w:r>
      <w:r w:rsidR="0079325B" w:rsidRPr="00042036">
        <w:t xml:space="preserve"> by the Primary NSACF from the NSACF</w:t>
      </w:r>
      <w:r w:rsidRPr="00042036">
        <w:rPr>
          <w:rFonts w:eastAsia="Malgun Gothic"/>
        </w:rPr>
        <w:t>, per operator</w:t>
      </w:r>
      <w:r w:rsidR="00494EEF" w:rsidRPr="00042036">
        <w:rPr>
          <w:rFonts w:eastAsia="Malgun Gothic"/>
        </w:rPr>
        <w:t>'</w:t>
      </w:r>
      <w:r w:rsidRPr="00042036">
        <w:rPr>
          <w:rFonts w:eastAsia="Malgun Gothic"/>
        </w:rPr>
        <w:t xml:space="preserve">s policy, the Primary NSACF may delegate the </w:t>
      </w:r>
      <w:r w:rsidR="0079325B" w:rsidRPr="00042036">
        <w:t>subsequent</w:t>
      </w:r>
      <w:r w:rsidRPr="00042036">
        <w:rPr>
          <w:rFonts w:eastAsia="Malgun Gothic"/>
        </w:rPr>
        <w:t xml:space="preserve"> NSAC update request </w:t>
      </w:r>
      <w:r w:rsidR="0079325B" w:rsidRPr="00042036">
        <w:rPr>
          <w:rFonts w:eastAsia="Malgun Gothic"/>
        </w:rPr>
        <w:t>to</w:t>
      </w:r>
      <w:r w:rsidRPr="00042036">
        <w:rPr>
          <w:rFonts w:eastAsia="Malgun Gothic"/>
        </w:rPr>
        <w:t xml:space="preserve"> the NSACF. If the following NSAC update request is </w:t>
      </w:r>
      <w:r w:rsidR="0079325B" w:rsidRPr="00042036">
        <w:rPr>
          <w:rFonts w:eastAsia="Malgun Gothic"/>
        </w:rPr>
        <w:t>delegated to</w:t>
      </w:r>
      <w:r w:rsidRPr="00042036">
        <w:rPr>
          <w:rFonts w:eastAsia="Malgun Gothic"/>
        </w:rPr>
        <w:t xml:space="preserve"> the NSACF, the Primary NSACF increases the local maximum number of UEs allocated to the NSACF and </w:t>
      </w:r>
      <w:r w:rsidR="0079325B" w:rsidRPr="00042036">
        <w:t>does not store</w:t>
      </w:r>
      <w:r w:rsidR="0079325B" w:rsidRPr="00042036">
        <w:rPr>
          <w:rFonts w:eastAsia="Malgun Gothic"/>
        </w:rPr>
        <w:t xml:space="preserve"> </w:t>
      </w:r>
      <w:r w:rsidRPr="00042036">
        <w:rPr>
          <w:rFonts w:eastAsia="Malgun Gothic"/>
        </w:rPr>
        <w:t>the received UE ID information.</w:t>
      </w:r>
    </w:p>
    <w:p w14:paraId="58207D29" w14:textId="58DBC8B8" w:rsidR="006B4E73" w:rsidRPr="00042036" w:rsidRDefault="0079325B" w:rsidP="0079325B">
      <w:pPr>
        <w:pStyle w:val="B1"/>
        <w:rPr>
          <w:rFonts w:eastAsia="Malgun Gothic"/>
        </w:rPr>
      </w:pPr>
      <w:r w:rsidRPr="00042036">
        <w:rPr>
          <w:rFonts w:eastAsia="Malgun Gothic"/>
        </w:rPr>
        <w:tab/>
      </w:r>
      <w:r w:rsidR="003A5264" w:rsidRPr="00042036">
        <w:rPr>
          <w:rFonts w:eastAsia="Malgun Gothic"/>
        </w:rPr>
        <w:t xml:space="preserve">If the update flag parameter from the NSACF indicates increase and the </w:t>
      </w:r>
      <w:r w:rsidRPr="00042036">
        <w:t xml:space="preserve">subsequent </w:t>
      </w:r>
      <w:r w:rsidR="003A5264" w:rsidRPr="00042036">
        <w:rPr>
          <w:rFonts w:eastAsia="Malgun Gothic"/>
        </w:rPr>
        <w:t xml:space="preserve">NSAC update request is expected to be </w:t>
      </w:r>
      <w:r w:rsidRPr="00042036">
        <w:t xml:space="preserve">handled </w:t>
      </w:r>
      <w:r w:rsidR="003A5264" w:rsidRPr="00042036">
        <w:rPr>
          <w:rFonts w:eastAsia="Malgun Gothic"/>
        </w:rPr>
        <w:t>at the Primary NSACF</w:t>
      </w:r>
      <w:r w:rsidR="006B4E73" w:rsidRPr="00042036">
        <w:t xml:space="preserve"> due to local maximum number is reached</w:t>
      </w:r>
      <w:r w:rsidR="006B4E73" w:rsidRPr="00042036">
        <w:rPr>
          <w:rFonts w:eastAsia="Malgun Gothic"/>
        </w:rPr>
        <w:t>:</w:t>
      </w:r>
    </w:p>
    <w:p w14:paraId="5D320B5B" w14:textId="77777777" w:rsidR="002534DB" w:rsidRPr="00042036" w:rsidRDefault="002534DB" w:rsidP="002534DB">
      <w:pPr>
        <w:pStyle w:val="B2"/>
        <w:rPr>
          <w:rFonts w:eastAsia="Malgun Gothic"/>
        </w:rPr>
      </w:pPr>
      <w:r w:rsidRPr="00042036">
        <w:rPr>
          <w:rFonts w:eastAsia="Malgun Gothic"/>
        </w:rPr>
        <w:t>-</w:t>
      </w:r>
      <w:r w:rsidRPr="00042036">
        <w:rPr>
          <w:rFonts w:eastAsia="Malgun Gothic"/>
        </w:rPr>
        <w:tab/>
        <w:t>If the Primary NSACF has not allocated the complete range of the global maximum number, per the received UE ID information the UE entry stored at the Primary NSACF is updated for the related UE ID, including the NF ID and Access type.</w:t>
      </w:r>
    </w:p>
    <w:p w14:paraId="678CBED5" w14:textId="7F3A3D91" w:rsidR="002534DB" w:rsidRPr="00042036" w:rsidRDefault="002534DB" w:rsidP="002534DB">
      <w:pPr>
        <w:pStyle w:val="B2"/>
        <w:rPr>
          <w:rFonts w:eastAsia="Malgun Gothic"/>
        </w:rPr>
      </w:pPr>
      <w:r w:rsidRPr="00042036">
        <w:rPr>
          <w:rFonts w:eastAsia="Malgun Gothic"/>
        </w:rPr>
        <w:t>-</w:t>
      </w:r>
      <w:r w:rsidRPr="00042036">
        <w:rPr>
          <w:rFonts w:eastAsia="Malgun Gothic"/>
        </w:rPr>
        <w:tab/>
        <w:t>If the Primary NSACF has allocated the complete range of the global maximum number , then the UE cannot be granted admission</w:t>
      </w:r>
      <w:r w:rsidR="00B829E1" w:rsidRPr="00042036">
        <w:t xml:space="preserve"> if the UE does the initial registration</w:t>
      </w:r>
      <w:r w:rsidRPr="00042036">
        <w:rPr>
          <w:rFonts w:eastAsia="Malgun Gothic"/>
        </w:rPr>
        <w:t>. However SC can still be supported if the UE ID was managed by the primary NSACF when the UE first registered for admission in an old SA served by a local NSACF that forwarded the requested to the primary NSACF.</w:t>
      </w:r>
    </w:p>
    <w:p w14:paraId="2651F617" w14:textId="70F7A2C0" w:rsidR="006B4E73" w:rsidRPr="00042036" w:rsidRDefault="006B4E73" w:rsidP="006B4E73">
      <w:pPr>
        <w:pStyle w:val="NO"/>
      </w:pPr>
      <w:r w:rsidRPr="00042036">
        <w:t>NOTE</w:t>
      </w:r>
      <w:r w:rsidR="00183735" w:rsidRPr="00042036">
        <w:t> </w:t>
      </w:r>
      <w:r w:rsidRPr="00042036">
        <w:t>1:</w:t>
      </w:r>
      <w:r w:rsidR="002534DB" w:rsidRPr="00042036">
        <w:tab/>
      </w:r>
      <w:r w:rsidRPr="00042036">
        <w:t>For the whole global maximum number, the maximum number managed by</w:t>
      </w:r>
      <w:r w:rsidR="00B829E1" w:rsidRPr="00042036">
        <w:t xml:space="preserve"> the</w:t>
      </w:r>
      <w:r w:rsidRPr="00042036">
        <w:t xml:space="preserve"> primary NSACF is the last one to be reached. </w:t>
      </w:r>
      <w:r w:rsidR="00B829E1" w:rsidRPr="00042036">
        <w:t>B</w:t>
      </w:r>
      <w:r w:rsidRPr="00042036">
        <w:t xml:space="preserve">efore the maximum number managed by Primary NSACF is nearly to be </w:t>
      </w:r>
      <w:r w:rsidR="00B829E1" w:rsidRPr="00042036">
        <w:t>consumed</w:t>
      </w:r>
      <w:r w:rsidRPr="00042036">
        <w:t>, the primary NSACF can decrease the local maximum number of registered UEs according to step</w:t>
      </w:r>
      <w:r w:rsidR="00183735" w:rsidRPr="00042036">
        <w:t> </w:t>
      </w:r>
      <w:r w:rsidRPr="00042036">
        <w:t>4 of clause</w:t>
      </w:r>
      <w:r w:rsidR="00183735" w:rsidRPr="00042036">
        <w:t> </w:t>
      </w:r>
      <w:r w:rsidRPr="00042036">
        <w:t xml:space="preserve">6.13.3.3 for those </w:t>
      </w:r>
      <w:r w:rsidR="00B829E1" w:rsidRPr="00042036">
        <w:t>l</w:t>
      </w:r>
      <w:r w:rsidRPr="00042036">
        <w:t>ocal NSACF</w:t>
      </w:r>
      <w:r w:rsidR="00B829E1" w:rsidRPr="00042036">
        <w:t>s</w:t>
      </w:r>
      <w:r w:rsidRPr="00042036">
        <w:t xml:space="preserve"> that are below a configured usage threshold.</w:t>
      </w:r>
    </w:p>
    <w:p w14:paraId="6F6D1143" w14:textId="08868897" w:rsidR="003A5264" w:rsidRPr="00042036" w:rsidRDefault="006B4E73" w:rsidP="006B4E73">
      <w:pPr>
        <w:pStyle w:val="B1"/>
        <w:rPr>
          <w:rFonts w:eastAsia="Malgun Gothic"/>
        </w:rPr>
      </w:pPr>
      <w:r w:rsidRPr="00042036">
        <w:rPr>
          <w:rFonts w:eastAsia="Malgun Gothic"/>
        </w:rPr>
        <w:tab/>
        <w:t>If</w:t>
      </w:r>
      <w:r w:rsidR="003A5264" w:rsidRPr="00042036">
        <w:rPr>
          <w:rFonts w:eastAsia="Malgun Gothic"/>
        </w:rPr>
        <w:t xml:space="preserve"> the update flag parameter from the NSACF indicates decrease</w:t>
      </w:r>
      <w:r w:rsidRPr="00042036">
        <w:t xml:space="preserve"> and the UE entry is managed by the primary NSACF</w:t>
      </w:r>
      <w:r w:rsidR="003A5264" w:rsidRPr="00042036">
        <w:rPr>
          <w:rFonts w:eastAsia="Malgun Gothic"/>
        </w:rPr>
        <w:t>, per the received UE ID information the UE entry stored at the Primary NSACF is updated for the related UE ID,</w:t>
      </w:r>
      <w:r w:rsidRPr="00042036">
        <w:t xml:space="preserve"> including the</w:t>
      </w:r>
      <w:r w:rsidR="003A5264" w:rsidRPr="00042036">
        <w:rPr>
          <w:rFonts w:eastAsia="Malgun Gothic"/>
        </w:rPr>
        <w:t xml:space="preserve"> NF ID and Access type.</w:t>
      </w:r>
    </w:p>
    <w:p w14:paraId="0C0105B7" w14:textId="59F3F9BE" w:rsidR="003A5264" w:rsidRPr="00042036" w:rsidRDefault="003A5264" w:rsidP="00FE6BC0">
      <w:pPr>
        <w:pStyle w:val="NO"/>
        <w:rPr>
          <w:rFonts w:eastAsia="Malgun Gothic"/>
        </w:rPr>
      </w:pPr>
      <w:r w:rsidRPr="00042036">
        <w:rPr>
          <w:rFonts w:eastAsia="Malgun Gothic"/>
        </w:rPr>
        <w:t>NOTE</w:t>
      </w:r>
      <w:r w:rsidR="00183735" w:rsidRPr="00042036">
        <w:rPr>
          <w:rFonts w:eastAsia="Malgun Gothic"/>
        </w:rPr>
        <w:t> </w:t>
      </w:r>
      <w:r w:rsidR="006B4E73" w:rsidRPr="00042036">
        <w:rPr>
          <w:rFonts w:eastAsia="Malgun Gothic"/>
        </w:rPr>
        <w:t>2</w:t>
      </w:r>
      <w:r w:rsidRPr="00042036">
        <w:rPr>
          <w:rFonts w:eastAsia="Malgun Gothic"/>
        </w:rPr>
        <w:t>:</w:t>
      </w:r>
      <w:r w:rsidRPr="00042036">
        <w:rPr>
          <w:rFonts w:eastAsia="Malgun Gothic"/>
        </w:rPr>
        <w:tab/>
        <w:t>The UE entry managed by the Primary NSACF is used to support the session continuity when the UE moves to the new service area and</w:t>
      </w:r>
      <w:r w:rsidR="00B829E1" w:rsidRPr="00042036">
        <w:rPr>
          <w:rFonts w:eastAsia="Malgun Gothic"/>
        </w:rPr>
        <w:t xml:space="preserve"> the</w:t>
      </w:r>
      <w:r w:rsidRPr="00042036">
        <w:rPr>
          <w:rFonts w:eastAsia="Malgun Gothic"/>
        </w:rPr>
        <w:t xml:space="preserve"> local maximum number is reached at the target NSACF.</w:t>
      </w:r>
    </w:p>
    <w:p w14:paraId="26D5A653" w14:textId="77777777" w:rsidR="003A5264" w:rsidRPr="00042036" w:rsidRDefault="003A5264" w:rsidP="003A5264">
      <w:pPr>
        <w:pStyle w:val="B1"/>
        <w:rPr>
          <w:rFonts w:eastAsia="Malgun Gothic"/>
        </w:rPr>
      </w:pPr>
      <w:r w:rsidRPr="00042036">
        <w:rPr>
          <w:rFonts w:eastAsia="Malgun Gothic"/>
        </w:rPr>
        <w:tab/>
        <w:t>If the update flag parameter from the NSACF indicates decrease, the Primary NSACF updates the UE entry for the related UE ID, NF ID and Access type.</w:t>
      </w:r>
    </w:p>
    <w:p w14:paraId="0654E4A7" w14:textId="0B0C0C8A" w:rsidR="003A5264" w:rsidRPr="00042036" w:rsidRDefault="003A5264" w:rsidP="003A5264">
      <w:pPr>
        <w:pStyle w:val="B1"/>
        <w:rPr>
          <w:rFonts w:eastAsia="Malgun Gothic"/>
        </w:rPr>
      </w:pPr>
      <w:r w:rsidRPr="00042036">
        <w:rPr>
          <w:rFonts w:eastAsia="Malgun Gothic"/>
        </w:rPr>
        <w:t>7.</w:t>
      </w:r>
      <w:r w:rsidRPr="00042036">
        <w:rPr>
          <w:rFonts w:eastAsia="Malgun Gothic"/>
        </w:rPr>
        <w:tab/>
        <w:t>The Primary NSACF returns the Nnsacf_NSAC_NumberOfUEsUpdate_Response. If the local maximum number of UEs is increased by the Primary NSACF, the updated local maximum number of UEs is also included, i.e. the updated configured value</w:t>
      </w:r>
      <w:r w:rsidR="006B4E73" w:rsidRPr="00042036">
        <w:t xml:space="preserve"> at the NSACF</w:t>
      </w:r>
      <w:r w:rsidRPr="00042036">
        <w:rPr>
          <w:rFonts w:eastAsia="Malgun Gothic"/>
        </w:rPr>
        <w:t>.</w:t>
      </w:r>
    </w:p>
    <w:p w14:paraId="50F6A347" w14:textId="77777777" w:rsidR="003A5264" w:rsidRPr="00042036" w:rsidRDefault="003A5264" w:rsidP="003A5264">
      <w:pPr>
        <w:pStyle w:val="B1"/>
        <w:rPr>
          <w:rFonts w:eastAsia="Malgun Gothic"/>
        </w:rPr>
      </w:pPr>
      <w:r w:rsidRPr="00042036">
        <w:rPr>
          <w:rFonts w:eastAsia="Malgun Gothic"/>
        </w:rPr>
        <w:t>8.</w:t>
      </w:r>
      <w:r w:rsidRPr="00042036">
        <w:rPr>
          <w:rFonts w:eastAsia="Malgun Gothic"/>
        </w:rPr>
        <w:tab/>
        <w:t>The NSACF checks the response from primary NSACF and determines whether it need update the UE entry stored at the NSACF.</w:t>
      </w:r>
    </w:p>
    <w:p w14:paraId="3A168D14" w14:textId="32E8699C" w:rsidR="003A5264" w:rsidRPr="00042036" w:rsidRDefault="003A5264" w:rsidP="003A5264">
      <w:pPr>
        <w:pStyle w:val="B1"/>
        <w:rPr>
          <w:rFonts w:eastAsia="Malgun Gothic"/>
        </w:rPr>
      </w:pPr>
      <w:r w:rsidRPr="00042036">
        <w:rPr>
          <w:rFonts w:eastAsia="Malgun Gothic"/>
        </w:rPr>
        <w:tab/>
        <w:t xml:space="preserve">If </w:t>
      </w:r>
      <w:r w:rsidR="006B4E73" w:rsidRPr="00042036">
        <w:t xml:space="preserve">a new </w:t>
      </w:r>
      <w:r w:rsidRPr="00042036">
        <w:rPr>
          <w:rFonts w:eastAsia="Malgun Gothic"/>
        </w:rPr>
        <w:t>local maximum number of UEs is received from Primary NSACF, the NSACF replaces the local maximum number of UEs with the received updated value and update the UE entry for the related UE ID, NF ID and Access type. In other case the NSACF forwards the response to the AMF.</w:t>
      </w:r>
    </w:p>
    <w:p w14:paraId="63F81855" w14:textId="3EA0E09D" w:rsidR="003A5264" w:rsidRPr="00042036" w:rsidRDefault="003A5264" w:rsidP="003A5264">
      <w:pPr>
        <w:pStyle w:val="B1"/>
        <w:rPr>
          <w:rFonts w:eastAsia="Malgun Gothic"/>
        </w:rPr>
      </w:pPr>
      <w:r w:rsidRPr="00042036">
        <w:rPr>
          <w:rFonts w:eastAsia="Malgun Gothic"/>
        </w:rPr>
        <w:t>9.</w:t>
      </w:r>
      <w:r w:rsidRPr="00042036">
        <w:rPr>
          <w:rFonts w:eastAsia="Malgun Gothic"/>
        </w:rPr>
        <w:tab/>
        <w:t xml:space="preserve">Same as the step 4 defined in clause 4.2.11.2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5].</w:t>
      </w:r>
    </w:p>
    <w:p w14:paraId="68A30755" w14:textId="233F3FC8" w:rsidR="00A837AE" w:rsidRPr="00042036" w:rsidRDefault="00A837AE" w:rsidP="00C86DBB">
      <w:pPr>
        <w:pStyle w:val="Heading4"/>
        <w:rPr>
          <w:lang w:eastAsia="ja-JP"/>
        </w:rPr>
      </w:pPr>
      <w:bookmarkStart w:id="546" w:name="_Toc104302463"/>
      <w:bookmarkStart w:id="547" w:name="_Toc104359429"/>
      <w:bookmarkStart w:id="548" w:name="_Toc112923880"/>
      <w:r w:rsidRPr="00042036">
        <w:rPr>
          <w:lang w:eastAsia="ja-JP"/>
        </w:rPr>
        <w:lastRenderedPageBreak/>
        <w:t>6.</w:t>
      </w:r>
      <w:r w:rsidR="00A9786D" w:rsidRPr="00042036">
        <w:rPr>
          <w:lang w:eastAsia="ja-JP"/>
        </w:rPr>
        <w:t>13</w:t>
      </w:r>
      <w:r w:rsidRPr="00042036">
        <w:rPr>
          <w:lang w:eastAsia="ja-JP"/>
        </w:rPr>
        <w:t>.3.2</w:t>
      </w:r>
      <w:r w:rsidRPr="00042036">
        <w:rPr>
          <w:lang w:eastAsia="ja-JP"/>
        </w:rPr>
        <w:tab/>
        <w:t>PDU Session management Procedures</w:t>
      </w:r>
      <w:bookmarkEnd w:id="546"/>
      <w:bookmarkEnd w:id="547"/>
      <w:bookmarkEnd w:id="548"/>
    </w:p>
    <w:p w14:paraId="515D301A" w14:textId="6198E0EC" w:rsidR="00A837AE" w:rsidRPr="00042036" w:rsidRDefault="001B2090" w:rsidP="00FE6BC0">
      <w:pPr>
        <w:pStyle w:val="TH"/>
        <w:rPr>
          <w:rFonts w:eastAsia="Malgun Gothic"/>
        </w:rPr>
      </w:pPr>
      <w:r w:rsidRPr="00042036">
        <w:rPr>
          <w:rFonts w:eastAsia="Malgun Gothic"/>
        </w:rPr>
        <w:object w:dxaOrig="15346" w:dyaOrig="10036" w14:anchorId="2CA2A03A">
          <v:shape id="_x0000_i1043" type="#_x0000_t75" style="width:463.5pt;height:292.5pt" o:ole="">
            <v:imagedata r:id="rId49" o:title="" cropbottom="3410f" cropright="1214f"/>
          </v:shape>
          <o:OLEObject Type="Embed" ProgID="Visio.Drawing.15" ShapeID="_x0000_i1043" DrawAspect="Content" ObjectID="_1723979096" r:id="rId50"/>
        </w:object>
      </w:r>
    </w:p>
    <w:p w14:paraId="7F0B48AE" w14:textId="4C7EA995" w:rsidR="00A837AE" w:rsidRPr="00042036" w:rsidRDefault="00A837AE" w:rsidP="00FE6BC0">
      <w:pPr>
        <w:pStyle w:val="TF"/>
        <w:rPr>
          <w:rFonts w:eastAsia="Malgun Gothic"/>
        </w:rPr>
      </w:pPr>
      <w:r w:rsidRPr="00042036">
        <w:rPr>
          <w:rFonts w:eastAsia="Malgun Gothic"/>
        </w:rPr>
        <w:t>Figure 6.</w:t>
      </w:r>
      <w:r w:rsidR="00A9786D" w:rsidRPr="00042036">
        <w:rPr>
          <w:rFonts w:eastAsia="Malgun Gothic"/>
        </w:rPr>
        <w:t>13</w:t>
      </w:r>
      <w:r w:rsidRPr="00042036">
        <w:rPr>
          <w:rFonts w:eastAsia="Malgun Gothic"/>
        </w:rPr>
        <w:t>.3.2-1: NSAC check of the maximum number of PDU Sessions</w:t>
      </w:r>
    </w:p>
    <w:p w14:paraId="56A57A68" w14:textId="77777777" w:rsidR="006B4E73" w:rsidRPr="00042036" w:rsidRDefault="006B4E73" w:rsidP="006B4E73">
      <w:r w:rsidRPr="00042036">
        <w:t>If a S-NSSAI is subject to counting of PDU sessions, it can be determined based on subscription information. This simplifies the configuration in roaming and non-roaming cases. Also, this enables to indicate per VPLMN whether the feature is activated for a S-NSSAI to the VPLMN.</w:t>
      </w:r>
    </w:p>
    <w:p w14:paraId="6EF04959" w14:textId="672B8AF8" w:rsidR="00A837AE" w:rsidRPr="00042036" w:rsidRDefault="006B4E73" w:rsidP="00FE6BC0">
      <w:pPr>
        <w:rPr>
          <w:lang w:eastAsia="ja-JP"/>
        </w:rPr>
      </w:pPr>
      <w:r w:rsidRPr="00042036">
        <w:t xml:space="preserve">For a S-NSSAIs subject to counting of the number of PDU sessions, </w:t>
      </w:r>
      <w:r w:rsidRPr="00042036">
        <w:rPr>
          <w:lang w:eastAsia="ja-JP"/>
        </w:rPr>
        <w:t>t</w:t>
      </w:r>
      <w:r w:rsidR="00FE6BC0" w:rsidRPr="00042036">
        <w:rPr>
          <w:lang w:eastAsia="ja-JP"/>
        </w:rPr>
        <w:t>he enforcement of maximum number of PDU Session established for an S-NSSAI is performed as follow:</w:t>
      </w:r>
    </w:p>
    <w:p w14:paraId="54CC1D7A" w14:textId="3B248867" w:rsidR="00FE6BC0" w:rsidRPr="00042036" w:rsidRDefault="00FE6BC0" w:rsidP="00FE6BC0">
      <w:pPr>
        <w:pStyle w:val="B1"/>
        <w:rPr>
          <w:rFonts w:eastAsia="Malgun Gothic"/>
        </w:rPr>
      </w:pPr>
      <w:r w:rsidRPr="00042036">
        <w:rPr>
          <w:rFonts w:eastAsia="Malgun Gothic"/>
        </w:rPr>
        <w:t>1-2.</w:t>
      </w:r>
      <w:r w:rsidRPr="00042036">
        <w:rPr>
          <w:rFonts w:eastAsia="Malgun Gothic"/>
        </w:rPr>
        <w:tab/>
        <w:t xml:space="preserve">Same as the </w:t>
      </w:r>
      <w:r w:rsidR="00183735" w:rsidRPr="00042036">
        <w:rPr>
          <w:rFonts w:eastAsia="Malgun Gothic"/>
        </w:rPr>
        <w:t>steps </w:t>
      </w:r>
      <w:r w:rsidRPr="00042036">
        <w:rPr>
          <w:rFonts w:eastAsia="Malgun Gothic"/>
        </w:rPr>
        <w:t xml:space="preserve">1-2 defined in clause 4.2.11.4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5].</w:t>
      </w:r>
    </w:p>
    <w:p w14:paraId="7FD49623" w14:textId="77777777" w:rsidR="00FE6BC0" w:rsidRPr="00042036" w:rsidRDefault="00FE6BC0" w:rsidP="00FE6BC0">
      <w:pPr>
        <w:pStyle w:val="B1"/>
        <w:rPr>
          <w:rFonts w:eastAsia="Malgun Gothic"/>
        </w:rPr>
      </w:pPr>
      <w:r w:rsidRPr="00042036">
        <w:rPr>
          <w:rFonts w:eastAsia="Malgun Gothic"/>
        </w:rPr>
        <w:t>3.</w:t>
      </w:r>
      <w:r w:rsidRPr="00042036">
        <w:rPr>
          <w:rFonts w:eastAsia="Malgun Gothic"/>
        </w:rPr>
        <w:tab/>
        <w:t>The NSACF performs NSAC for the indicated S-NSSAI.</w:t>
      </w:r>
    </w:p>
    <w:p w14:paraId="540E3E42" w14:textId="6CB06CE0" w:rsidR="006B4E73" w:rsidRPr="00042036" w:rsidRDefault="00FE6BC0" w:rsidP="00FE6BC0">
      <w:pPr>
        <w:pStyle w:val="B1"/>
        <w:rPr>
          <w:rFonts w:eastAsia="Malgun Gothic"/>
        </w:rPr>
      </w:pPr>
      <w:r w:rsidRPr="00042036">
        <w:rPr>
          <w:rFonts w:eastAsia="Malgun Gothic"/>
        </w:rPr>
        <w:tab/>
        <w:t xml:space="preserve">If the UE entry update at the NSACF is possible, e.g. Adding the associated PDU session ID for increase case or removing the associated PDU session ID for decrease case, same as step 3 defined in clause 4.2.11.4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 xml:space="preserve">5] is executed. </w:t>
      </w:r>
      <w:r w:rsidR="00183735" w:rsidRPr="00042036">
        <w:rPr>
          <w:rFonts w:eastAsia="Malgun Gothic"/>
        </w:rPr>
        <w:t>Steps </w:t>
      </w:r>
      <w:r w:rsidRPr="00042036">
        <w:rPr>
          <w:rFonts w:eastAsia="Malgun Gothic"/>
        </w:rPr>
        <w:t>4-8 are skipped.</w:t>
      </w:r>
    </w:p>
    <w:p w14:paraId="640CF8D6" w14:textId="4593D0C8" w:rsidR="00FE6BC0" w:rsidRPr="00042036" w:rsidRDefault="006B4E73" w:rsidP="006B4E73">
      <w:pPr>
        <w:pStyle w:val="B1"/>
        <w:rPr>
          <w:rFonts w:eastAsia="Malgun Gothic"/>
        </w:rPr>
      </w:pPr>
      <w:r w:rsidRPr="00042036">
        <w:rPr>
          <w:rFonts w:eastAsia="Malgun Gothic"/>
        </w:rPr>
        <w:tab/>
      </w:r>
      <w:r w:rsidRPr="00042036">
        <w:t xml:space="preserve">If the UE entry update at the NSACF is impossible, i.e. the update flag parameter from the SMF(+PGW-C) indicates increase and by admitting the PDU session the local maximum PDU session number is reached, </w:t>
      </w:r>
      <w:r w:rsidR="00FE6BC0" w:rsidRPr="00042036">
        <w:rPr>
          <w:rFonts w:eastAsia="Malgun Gothic"/>
        </w:rPr>
        <w:t>the NSACF interact</w:t>
      </w:r>
      <w:r w:rsidRPr="00042036">
        <w:rPr>
          <w:rFonts w:eastAsia="Malgun Gothic"/>
        </w:rPr>
        <w:t>s</w:t>
      </w:r>
      <w:r w:rsidR="00FE6BC0" w:rsidRPr="00042036">
        <w:rPr>
          <w:rFonts w:eastAsia="Malgun Gothic"/>
        </w:rPr>
        <w:t xml:space="preserve"> with the Primary NSACF</w:t>
      </w:r>
      <w:r w:rsidRPr="00042036">
        <w:t xml:space="preserve"> unless the Primary NSACF indicated to reject further PDU sessions in earlier interaction with a cause code (e.g. maximum number of PDU sessions reached). Step</w:t>
      </w:r>
      <w:r w:rsidR="00183735" w:rsidRPr="00042036">
        <w:t> </w:t>
      </w:r>
      <w:r w:rsidRPr="00042036">
        <w:t>4-8 are executed</w:t>
      </w:r>
      <w:r w:rsidR="00FE6BC0" w:rsidRPr="00042036">
        <w:rPr>
          <w:rFonts w:eastAsia="Malgun Gothic"/>
        </w:rPr>
        <w:t>.</w:t>
      </w:r>
    </w:p>
    <w:p w14:paraId="4047086C" w14:textId="52BD584E" w:rsidR="006B4E73" w:rsidRPr="00042036" w:rsidRDefault="006B4E73" w:rsidP="006B4E73">
      <w:pPr>
        <w:pStyle w:val="B1"/>
        <w:rPr>
          <w:rFonts w:eastAsia="Malgun Gothic"/>
        </w:rPr>
      </w:pPr>
      <w:r w:rsidRPr="00042036">
        <w:tab/>
        <w:t>If the Primary NSACF indicates to reject the further admission before, the NSACF reject the admission of the new established PDU session. Step</w:t>
      </w:r>
      <w:r w:rsidR="00183735" w:rsidRPr="00042036">
        <w:t> </w:t>
      </w:r>
      <w:r w:rsidRPr="00042036">
        <w:t>4-8 are skipped.</w:t>
      </w:r>
    </w:p>
    <w:p w14:paraId="36400316" w14:textId="44F18566" w:rsidR="00FE6BC0" w:rsidRPr="00042036" w:rsidRDefault="00FE6BC0" w:rsidP="00FE6BC0">
      <w:pPr>
        <w:pStyle w:val="B1"/>
        <w:rPr>
          <w:rFonts w:eastAsia="Malgun Gothic"/>
        </w:rPr>
      </w:pPr>
      <w:r w:rsidRPr="00042036">
        <w:rPr>
          <w:rFonts w:eastAsia="Malgun Gothic"/>
        </w:rPr>
        <w:t>4.</w:t>
      </w:r>
      <w:r w:rsidRPr="00042036">
        <w:rPr>
          <w:rFonts w:eastAsia="Malgun Gothic"/>
        </w:rPr>
        <w:tab/>
        <w:t>If the Primary NSACF has not been discovered before, the NSACF discovers and selects the Primary NSACF</w:t>
      </w:r>
      <w:r w:rsidR="006B4E73" w:rsidRPr="00042036">
        <w:t>, which manages the global service area</w:t>
      </w:r>
      <w:r w:rsidRPr="00042036">
        <w:rPr>
          <w:rFonts w:eastAsia="Malgun Gothic"/>
        </w:rPr>
        <w:t>.</w:t>
      </w:r>
    </w:p>
    <w:p w14:paraId="26C1E626" w14:textId="77777777" w:rsidR="00FE6BC0" w:rsidRPr="00042036" w:rsidRDefault="00FE6BC0" w:rsidP="00FE6BC0">
      <w:pPr>
        <w:pStyle w:val="B1"/>
        <w:rPr>
          <w:rFonts w:eastAsia="Malgun Gothic"/>
        </w:rPr>
      </w:pPr>
      <w:r w:rsidRPr="00042036">
        <w:rPr>
          <w:rFonts w:eastAsia="Malgun Gothic"/>
        </w:rPr>
        <w:t>5.</w:t>
      </w:r>
      <w:r w:rsidRPr="00042036">
        <w:rPr>
          <w:rFonts w:eastAsia="Malgun Gothic"/>
        </w:rPr>
        <w:tab/>
        <w:t>The NSACF invokes Nnsacf_NSAC_NumberUpdate_Request to the Primary NSACF. The message includes the S-NSSAI, requested local maximum PDU session number, i.e. increasing the local maximum PDU session number.</w:t>
      </w:r>
    </w:p>
    <w:p w14:paraId="79F264BE" w14:textId="675B1EC0" w:rsidR="00FE6BC0" w:rsidRPr="00042036" w:rsidRDefault="00FE6BC0" w:rsidP="00FE6BC0">
      <w:pPr>
        <w:pStyle w:val="B1"/>
        <w:rPr>
          <w:rFonts w:eastAsia="Malgun Gothic"/>
        </w:rPr>
      </w:pPr>
      <w:r w:rsidRPr="00042036">
        <w:rPr>
          <w:rFonts w:eastAsia="Malgun Gothic"/>
        </w:rPr>
        <w:t>6.</w:t>
      </w:r>
      <w:r w:rsidRPr="00042036">
        <w:rPr>
          <w:rFonts w:eastAsia="Malgun Gothic"/>
        </w:rPr>
        <w:tab/>
        <w:t>The Primary NSACF checks the global maximum PDU session number and determine whether accept or reject the requested the local maximum PDU session number from NSACF, i.e. whether the update of the local maximum PDU session number of NSACF is accepted or not.</w:t>
      </w:r>
      <w:r w:rsidR="006B4E73" w:rsidRPr="00042036">
        <w:rPr>
          <w:rFonts w:eastAsia="Malgun Gothic"/>
        </w:rPr>
        <w:t xml:space="preserve"> </w:t>
      </w:r>
      <w:r w:rsidR="006B4E73" w:rsidRPr="00042036">
        <w:t xml:space="preserve">If the Primary NSACF has no more available </w:t>
      </w:r>
      <w:r w:rsidR="006B4E73" w:rsidRPr="00042036">
        <w:lastRenderedPageBreak/>
        <w:t>allowance for maximum number of PDU sessions, the Primary NSACF may indicate to NSACF to reject any new increase request. At any time, the Primary NSACF may notify NSACF to remove the indication of reject any new increase request if it has been notified to NSACF in earlier interaction.</w:t>
      </w:r>
    </w:p>
    <w:p w14:paraId="70EA9442" w14:textId="4AF5C481" w:rsidR="00FE6BC0" w:rsidRPr="00042036" w:rsidRDefault="00FE6BC0" w:rsidP="00FE6BC0">
      <w:pPr>
        <w:pStyle w:val="B1"/>
        <w:rPr>
          <w:rFonts w:eastAsia="Malgun Gothic"/>
        </w:rPr>
      </w:pPr>
      <w:r w:rsidRPr="00042036">
        <w:rPr>
          <w:rFonts w:eastAsia="Malgun Gothic"/>
        </w:rPr>
        <w:t>7.</w:t>
      </w:r>
      <w:r w:rsidRPr="00042036">
        <w:rPr>
          <w:rFonts w:eastAsia="Malgun Gothic"/>
        </w:rPr>
        <w:tab/>
        <w:t xml:space="preserve">The Primary NSACF returns the Nnsacf_NSAC_NumberUpdate_Response. The response </w:t>
      </w:r>
      <w:r w:rsidR="006B4E73" w:rsidRPr="00042036">
        <w:t xml:space="preserve">may </w:t>
      </w:r>
      <w:r w:rsidRPr="00042036">
        <w:rPr>
          <w:rFonts w:eastAsia="Malgun Gothic"/>
        </w:rPr>
        <w:t>include a</w:t>
      </w:r>
      <w:r w:rsidR="006B4E73" w:rsidRPr="00042036">
        <w:rPr>
          <w:rFonts w:eastAsia="Malgun Gothic"/>
        </w:rPr>
        <w:t xml:space="preserve"> new</w:t>
      </w:r>
      <w:r w:rsidRPr="00042036">
        <w:rPr>
          <w:rFonts w:eastAsia="Malgun Gothic"/>
        </w:rPr>
        <w:t xml:space="preserve"> allocated local maximum PDU session number,</w:t>
      </w:r>
      <w:r w:rsidR="006B4E73" w:rsidRPr="00042036">
        <w:rPr>
          <w:rFonts w:eastAsia="Malgun Gothic"/>
        </w:rPr>
        <w:t xml:space="preserve"> </w:t>
      </w:r>
      <w:r w:rsidR="006B4E73" w:rsidRPr="00042036">
        <w:t>or it may return indication to reject any further new PDU sessions with a cause code</w:t>
      </w:r>
      <w:r w:rsidRPr="00042036">
        <w:rPr>
          <w:rFonts w:eastAsia="Malgun Gothic"/>
        </w:rPr>
        <w:t>.</w:t>
      </w:r>
    </w:p>
    <w:p w14:paraId="7E825991" w14:textId="51806733" w:rsidR="00FE6BC0" w:rsidRPr="00042036" w:rsidRDefault="00FE6BC0" w:rsidP="00FE6BC0">
      <w:pPr>
        <w:pStyle w:val="B1"/>
        <w:rPr>
          <w:rFonts w:eastAsia="Malgun Gothic"/>
        </w:rPr>
      </w:pPr>
      <w:r w:rsidRPr="00042036">
        <w:rPr>
          <w:rFonts w:eastAsia="Malgun Gothic"/>
        </w:rPr>
        <w:t>8.</w:t>
      </w:r>
      <w:r w:rsidRPr="00042036">
        <w:rPr>
          <w:rFonts w:eastAsia="Malgun Gothic"/>
        </w:rPr>
        <w:tab/>
      </w:r>
      <w:r w:rsidR="00BC0648" w:rsidRPr="00042036">
        <w:t>If the primary NSACF provides a new allowance e.g. for the number of PDU sessions, t</w:t>
      </w:r>
      <w:r w:rsidRPr="00042036">
        <w:rPr>
          <w:rFonts w:eastAsia="Malgun Gothic"/>
        </w:rPr>
        <w:t>he NSACF replaces the local maximum PDU session number with the received allocated local maximum PDU session number value. If the allocated local maximum PDU session number is increasing, the NSACF creates or adds the associated PDU session ID into the UE entry. Otherwise the NSACF rejects the permission to establish the PDU session</w:t>
      </w:r>
      <w:r w:rsidR="00BC0648" w:rsidRPr="00042036">
        <w:t xml:space="preserve"> as indicated</w:t>
      </w:r>
      <w:r w:rsidRPr="00042036">
        <w:rPr>
          <w:rFonts w:eastAsia="Malgun Gothic"/>
        </w:rPr>
        <w:t>.</w:t>
      </w:r>
    </w:p>
    <w:p w14:paraId="14E542F4" w14:textId="40BD20BD" w:rsidR="00FE6BC0" w:rsidRPr="00042036" w:rsidRDefault="00FE6BC0" w:rsidP="00FE6BC0">
      <w:pPr>
        <w:pStyle w:val="B1"/>
        <w:rPr>
          <w:rFonts w:eastAsia="Malgun Gothic"/>
        </w:rPr>
      </w:pPr>
      <w:r w:rsidRPr="00042036">
        <w:rPr>
          <w:rFonts w:eastAsia="Malgun Gothic"/>
        </w:rPr>
        <w:t>9.</w:t>
      </w:r>
      <w:r w:rsidRPr="00042036">
        <w:rPr>
          <w:rFonts w:eastAsia="Malgun Gothic"/>
        </w:rPr>
        <w:tab/>
        <w:t xml:space="preserve">Same as the step 4 defined in clause 4.2.11.4 of </w:t>
      </w:r>
      <w:r w:rsidR="00C92467" w:rsidRPr="00042036">
        <w:rPr>
          <w:rFonts w:eastAsia="Malgun Gothic"/>
        </w:rPr>
        <w:t>TS</w:t>
      </w:r>
      <w:r w:rsidR="00C92467">
        <w:rPr>
          <w:rFonts w:eastAsia="Malgun Gothic"/>
        </w:rPr>
        <w:t> </w:t>
      </w:r>
      <w:r w:rsidR="00C92467" w:rsidRPr="00042036">
        <w:rPr>
          <w:rFonts w:eastAsia="Malgun Gothic"/>
        </w:rPr>
        <w:t>23.502</w:t>
      </w:r>
      <w:r w:rsidR="00C92467">
        <w:rPr>
          <w:rFonts w:eastAsia="Malgun Gothic"/>
        </w:rPr>
        <w:t> </w:t>
      </w:r>
      <w:r w:rsidR="00C92467" w:rsidRPr="00042036">
        <w:rPr>
          <w:rFonts w:eastAsia="Malgun Gothic"/>
        </w:rPr>
        <w:t>[</w:t>
      </w:r>
      <w:r w:rsidRPr="00042036">
        <w:rPr>
          <w:rFonts w:eastAsia="Malgun Gothic"/>
        </w:rPr>
        <w:t>5].</w:t>
      </w:r>
    </w:p>
    <w:p w14:paraId="7907966C" w14:textId="5DFC03FC" w:rsidR="00A837AE" w:rsidRPr="00042036" w:rsidRDefault="00A837AE" w:rsidP="00C86DBB">
      <w:pPr>
        <w:pStyle w:val="Heading4"/>
        <w:rPr>
          <w:lang w:eastAsia="ja-JP"/>
        </w:rPr>
      </w:pPr>
      <w:bookmarkStart w:id="549" w:name="_Toc104302464"/>
      <w:bookmarkStart w:id="550" w:name="_Toc104359430"/>
      <w:bookmarkStart w:id="551" w:name="_Toc112923881"/>
      <w:r w:rsidRPr="00042036">
        <w:rPr>
          <w:lang w:eastAsia="ja-JP"/>
        </w:rPr>
        <w:t>6.</w:t>
      </w:r>
      <w:r w:rsidR="00CE338F" w:rsidRPr="00042036">
        <w:rPr>
          <w:lang w:eastAsia="ja-JP"/>
        </w:rPr>
        <w:t>13</w:t>
      </w:r>
      <w:r w:rsidRPr="00042036">
        <w:rPr>
          <w:lang w:eastAsia="ja-JP"/>
        </w:rPr>
        <w:t>.3.3</w:t>
      </w:r>
      <w:r w:rsidRPr="00042036">
        <w:rPr>
          <w:lang w:eastAsia="ja-JP"/>
        </w:rPr>
        <w:tab/>
        <w:t>Redistribution of local maximum number</w:t>
      </w:r>
      <w:bookmarkEnd w:id="549"/>
      <w:bookmarkEnd w:id="550"/>
      <w:bookmarkEnd w:id="551"/>
    </w:p>
    <w:p w14:paraId="3322B83A" w14:textId="77777777" w:rsidR="00A837AE" w:rsidRPr="00042036" w:rsidRDefault="00A837AE" w:rsidP="00FE6BC0">
      <w:pPr>
        <w:pStyle w:val="TH"/>
        <w:rPr>
          <w:rFonts w:eastAsia="Malgun Gothic"/>
        </w:rPr>
      </w:pPr>
      <w:r w:rsidRPr="00042036">
        <w:rPr>
          <w:rFonts w:eastAsia="Malgun Gothic"/>
        </w:rPr>
        <w:object w:dxaOrig="15346" w:dyaOrig="10036" w14:anchorId="75E98E49">
          <v:shape id="_x0000_i1044" type="#_x0000_t75" style="width:292.5pt;height:201.75pt" o:ole="">
            <v:imagedata r:id="rId51" o:title="" cropbottom="20365f" cropleft="10726f" cropright="12058f"/>
          </v:shape>
          <o:OLEObject Type="Embed" ProgID="Visio.Drawing.15" ShapeID="_x0000_i1044" DrawAspect="Content" ObjectID="_1723979097" r:id="rId52"/>
        </w:object>
      </w:r>
    </w:p>
    <w:p w14:paraId="560260CF" w14:textId="2831BC08" w:rsidR="00A837AE" w:rsidRPr="00042036" w:rsidRDefault="00A837AE" w:rsidP="00FE6BC0">
      <w:pPr>
        <w:pStyle w:val="TF"/>
        <w:rPr>
          <w:rFonts w:eastAsia="Malgun Gothic"/>
        </w:rPr>
      </w:pPr>
      <w:r w:rsidRPr="00042036">
        <w:rPr>
          <w:rFonts w:eastAsia="Malgun Gothic"/>
        </w:rPr>
        <w:t>Figure 6.</w:t>
      </w:r>
      <w:r w:rsidR="00BB5DD3" w:rsidRPr="00042036">
        <w:rPr>
          <w:rFonts w:eastAsia="Malgun Gothic"/>
        </w:rPr>
        <w:t>13</w:t>
      </w:r>
      <w:r w:rsidRPr="00042036">
        <w:rPr>
          <w:rFonts w:eastAsia="Malgun Gothic"/>
        </w:rPr>
        <w:t>.3.3-1: Redistribution of local maximum number</w:t>
      </w:r>
    </w:p>
    <w:p w14:paraId="3448D9F0" w14:textId="0C7F499A" w:rsidR="00A837AE" w:rsidRPr="00042036" w:rsidRDefault="00FE6BC0" w:rsidP="00FE6BC0">
      <w:pPr>
        <w:rPr>
          <w:lang w:eastAsia="ja-JP"/>
        </w:rPr>
      </w:pPr>
      <w:r w:rsidRPr="00042036">
        <w:rPr>
          <w:lang w:eastAsia="ja-JP"/>
        </w:rPr>
        <w:t>At any time the Primary NSACF may update the allocated local Maximum number of UE or PDU session configured at the NSACF as follow:</w:t>
      </w:r>
    </w:p>
    <w:p w14:paraId="43407590" w14:textId="75654637" w:rsidR="00FE6BC0" w:rsidRPr="00042036" w:rsidRDefault="00792B61" w:rsidP="00792B61">
      <w:pPr>
        <w:pStyle w:val="B1"/>
        <w:rPr>
          <w:rFonts w:eastAsia="Malgun Gothic"/>
        </w:rPr>
      </w:pPr>
      <w:r w:rsidRPr="00042036">
        <w:rPr>
          <w:rFonts w:eastAsia="Malgun Gothic"/>
        </w:rPr>
        <w:t>1-2.</w:t>
      </w:r>
      <w:r w:rsidRPr="00042036">
        <w:rPr>
          <w:rFonts w:eastAsia="Malgun Gothic"/>
        </w:rPr>
        <w:tab/>
        <w:t>The Primary NSACF subscribes the slice event exposure service from the NSACF. This is to get the status of the current registered number of UE or established PDU session number. Per the subscription, the NSACF notifies the status of the current registered number of UE or established PDU session number based on the configured value to the Primary NSCAF periodically or when above or below the configured threshold per the event subscribed.</w:t>
      </w:r>
    </w:p>
    <w:p w14:paraId="32C7D5C1" w14:textId="23755049" w:rsidR="00FE6BC0" w:rsidRPr="00042036" w:rsidRDefault="00FE6BC0" w:rsidP="00FE6BC0">
      <w:pPr>
        <w:pStyle w:val="B1"/>
        <w:rPr>
          <w:rFonts w:eastAsia="Malgun Gothic"/>
        </w:rPr>
      </w:pPr>
      <w:r w:rsidRPr="00042036">
        <w:rPr>
          <w:rFonts w:eastAsia="Malgun Gothic"/>
        </w:rPr>
        <w:t>3.</w:t>
      </w:r>
      <w:r w:rsidRPr="00042036">
        <w:rPr>
          <w:rFonts w:eastAsia="Malgun Gothic"/>
        </w:rPr>
        <w:tab/>
        <w:t xml:space="preserve">Per the received current registered UE/PDU session number </w:t>
      </w:r>
      <w:r w:rsidR="00920FA6" w:rsidRPr="00042036">
        <w:t>at NSACF</w:t>
      </w:r>
      <w:r w:rsidR="00B829E1" w:rsidRPr="00042036">
        <w:t>s</w:t>
      </w:r>
      <w:r w:rsidR="00920FA6" w:rsidRPr="00042036">
        <w:t xml:space="preserve"> </w:t>
      </w:r>
      <w:r w:rsidRPr="00042036">
        <w:rPr>
          <w:rFonts w:eastAsia="Malgun Gothic"/>
        </w:rPr>
        <w:t>and operator</w:t>
      </w:r>
      <w:r w:rsidR="00494EEF" w:rsidRPr="00042036">
        <w:rPr>
          <w:rFonts w:eastAsia="Malgun Gothic"/>
        </w:rPr>
        <w:t>'</w:t>
      </w:r>
      <w:r w:rsidRPr="00042036">
        <w:rPr>
          <w:rFonts w:eastAsia="Malgun Gothic"/>
        </w:rPr>
        <w:t>s policy, the Primary NSACF decides to update the local maximum UE/PDU session number value</w:t>
      </w:r>
      <w:r w:rsidR="00920FA6" w:rsidRPr="00042036">
        <w:rPr>
          <w:rFonts w:eastAsia="Malgun Gothic"/>
        </w:rPr>
        <w:t>s</w:t>
      </w:r>
      <w:r w:rsidRPr="00042036">
        <w:rPr>
          <w:rFonts w:eastAsia="Malgun Gothic"/>
        </w:rPr>
        <w:t xml:space="preserve"> at the NSACF</w:t>
      </w:r>
      <w:r w:rsidR="00B829E1" w:rsidRPr="00042036">
        <w:rPr>
          <w:rFonts w:eastAsia="Malgun Gothic"/>
        </w:rPr>
        <w:t>(s)</w:t>
      </w:r>
      <w:r w:rsidRPr="00042036">
        <w:rPr>
          <w:rFonts w:eastAsia="Malgun Gothic"/>
        </w:rPr>
        <w:t>, i.e. the configured value.</w:t>
      </w:r>
    </w:p>
    <w:p w14:paraId="7AE93CAB" w14:textId="74726514" w:rsidR="00FE6BC0" w:rsidRPr="00042036" w:rsidRDefault="00FE6BC0" w:rsidP="00FE6BC0">
      <w:pPr>
        <w:pStyle w:val="B1"/>
        <w:rPr>
          <w:rFonts w:eastAsia="Malgun Gothic"/>
        </w:rPr>
      </w:pPr>
      <w:r w:rsidRPr="00042036">
        <w:rPr>
          <w:rFonts w:eastAsia="Malgun Gothic"/>
        </w:rPr>
        <w:t>4.</w:t>
      </w:r>
      <w:r w:rsidRPr="00042036">
        <w:rPr>
          <w:rFonts w:eastAsia="Malgun Gothic"/>
        </w:rPr>
        <w:tab/>
        <w:t xml:space="preserve">The Primary NSACF invokes Nnsacf_NSAC_NumberUpdate_Request to the NSACF. The message includes the allocated </w:t>
      </w:r>
      <w:r w:rsidR="00B829E1" w:rsidRPr="00042036">
        <w:rPr>
          <w:rFonts w:eastAsia="Malgun Gothic"/>
        </w:rPr>
        <w:t xml:space="preserve">new </w:t>
      </w:r>
      <w:r w:rsidRPr="00042036">
        <w:rPr>
          <w:rFonts w:eastAsia="Malgun Gothic"/>
        </w:rPr>
        <w:t>local maximum number.</w:t>
      </w:r>
    </w:p>
    <w:p w14:paraId="5C857813" w14:textId="042DD1CA" w:rsidR="00FE6BC0" w:rsidRPr="00042036" w:rsidRDefault="00FE6BC0" w:rsidP="00FE6BC0">
      <w:pPr>
        <w:pStyle w:val="B1"/>
        <w:rPr>
          <w:rFonts w:eastAsia="Malgun Gothic"/>
        </w:rPr>
      </w:pPr>
      <w:r w:rsidRPr="00042036">
        <w:rPr>
          <w:rFonts w:eastAsia="Malgun Gothic"/>
        </w:rPr>
        <w:t>5.</w:t>
      </w:r>
      <w:r w:rsidRPr="00042036">
        <w:rPr>
          <w:rFonts w:eastAsia="Malgun Gothic"/>
        </w:rPr>
        <w:tab/>
        <w:t xml:space="preserve">The NSACF replaces the local maximum number with the received </w:t>
      </w:r>
      <w:r w:rsidR="00B829E1" w:rsidRPr="00042036">
        <w:rPr>
          <w:rFonts w:eastAsia="Malgun Gothic"/>
        </w:rPr>
        <w:t xml:space="preserve">new </w:t>
      </w:r>
      <w:r w:rsidRPr="00042036">
        <w:rPr>
          <w:rFonts w:eastAsia="Malgun Gothic"/>
        </w:rPr>
        <w:t>local maximum number value.</w:t>
      </w:r>
    </w:p>
    <w:p w14:paraId="7E6C417F" w14:textId="77777777" w:rsidR="00FE6BC0" w:rsidRPr="00042036" w:rsidRDefault="00FE6BC0" w:rsidP="00FE6BC0">
      <w:pPr>
        <w:pStyle w:val="B1"/>
        <w:rPr>
          <w:rFonts w:eastAsia="Malgun Gothic"/>
        </w:rPr>
      </w:pPr>
      <w:r w:rsidRPr="00042036">
        <w:rPr>
          <w:rFonts w:eastAsia="Malgun Gothic"/>
        </w:rPr>
        <w:t>6.</w:t>
      </w:r>
      <w:r w:rsidRPr="00042036">
        <w:rPr>
          <w:rFonts w:eastAsia="Malgun Gothic"/>
        </w:rPr>
        <w:tab/>
        <w:t>The NSACF returns the Nnsacf_NSAC_NumberUpdate_Response.</w:t>
      </w:r>
    </w:p>
    <w:p w14:paraId="22B7B191" w14:textId="0B5C05AE" w:rsidR="00A837AE" w:rsidRPr="00042036" w:rsidRDefault="00A837AE" w:rsidP="00C86DBB">
      <w:pPr>
        <w:pStyle w:val="Heading4"/>
        <w:rPr>
          <w:lang w:eastAsia="ja-JP"/>
        </w:rPr>
      </w:pPr>
      <w:bookmarkStart w:id="552" w:name="_Toc104302465"/>
      <w:bookmarkStart w:id="553" w:name="_Toc104359431"/>
      <w:bookmarkStart w:id="554" w:name="_Toc112923882"/>
      <w:r w:rsidRPr="00042036">
        <w:rPr>
          <w:lang w:eastAsia="ja-JP"/>
        </w:rPr>
        <w:t>6.</w:t>
      </w:r>
      <w:r w:rsidR="00CE338F" w:rsidRPr="00042036">
        <w:rPr>
          <w:lang w:eastAsia="ja-JP"/>
        </w:rPr>
        <w:t>13</w:t>
      </w:r>
      <w:r w:rsidRPr="00042036">
        <w:rPr>
          <w:lang w:eastAsia="ja-JP"/>
        </w:rPr>
        <w:t>.3.4</w:t>
      </w:r>
      <w:r w:rsidRPr="00042036">
        <w:rPr>
          <w:lang w:eastAsia="ja-JP"/>
        </w:rPr>
        <w:tab/>
        <w:t>Session continuity handling</w:t>
      </w:r>
      <w:bookmarkEnd w:id="552"/>
      <w:bookmarkEnd w:id="553"/>
      <w:bookmarkEnd w:id="554"/>
    </w:p>
    <w:p w14:paraId="415C054B" w14:textId="77777777" w:rsidR="00B829E1" w:rsidRPr="00042036" w:rsidRDefault="00B829E1" w:rsidP="00B829E1">
      <w:r w:rsidRPr="00042036">
        <w:t>For maximum number of PDU session control, there is no impact on PDU session handling in case of UE mobility across service area.</w:t>
      </w:r>
    </w:p>
    <w:p w14:paraId="7C23BED2" w14:textId="756B8ACB" w:rsidR="00A837AE" w:rsidRPr="00042036" w:rsidRDefault="00FE6BC0" w:rsidP="00FE6BC0">
      <w:r w:rsidRPr="00042036">
        <w:lastRenderedPageBreak/>
        <w:t>For maximum number of UE control, the NSACF discovered by the AMF (or SMF+PGW-C) is deployed as the following:</w:t>
      </w:r>
    </w:p>
    <w:p w14:paraId="20205C33"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Different service area within one PLMN: the NSACF is deployed in each service area.</w:t>
      </w:r>
    </w:p>
    <w:p w14:paraId="39451B7B"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Roaming: the NSACF is located at the VPLMN.</w:t>
      </w:r>
    </w:p>
    <w:p w14:paraId="5DE969BF"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EPS interworking: when the UE camps at the EPS network, the SMF+PGW-C select the NSACF at the serving PLMN or the NSACF at the HPLMN depending on whether the PDU session is LBO PDU session or HR PDU session. When the UE camps at the 5GS network, the AMF selects the NSACF at the camping service area of the serving PLMN.</w:t>
      </w:r>
    </w:p>
    <w:p w14:paraId="37672861" w14:textId="17C1177D" w:rsidR="00FE6BC0" w:rsidRPr="00042036" w:rsidRDefault="00FE6BC0" w:rsidP="00FE6BC0">
      <w:r w:rsidRPr="00042036">
        <w:t xml:space="preserve">In </w:t>
      </w:r>
      <w:r w:rsidR="00602BA7" w:rsidRPr="00042036">
        <w:t xml:space="preserve">all </w:t>
      </w:r>
      <w:r w:rsidRPr="00042036">
        <w:t>above case</w:t>
      </w:r>
      <w:r w:rsidR="00792B61" w:rsidRPr="00042036">
        <w:t>s</w:t>
      </w:r>
      <w:r w:rsidRPr="00042036">
        <w:t xml:space="preserve"> there is only one Primary NSACF instance or one NSACF Set, which is located at the HPLMN.</w:t>
      </w:r>
    </w:p>
    <w:p w14:paraId="6BFD7FF7" w14:textId="6CD5E375" w:rsidR="00FE6BC0" w:rsidRPr="00042036" w:rsidRDefault="00FE6BC0" w:rsidP="00FE6BC0">
      <w:r w:rsidRPr="00042036">
        <w:t>When UE moves across different service area, different NSACF may be interacted to perform the maximum UE number control. If local Maximum number is not reached at the</w:t>
      </w:r>
      <w:r w:rsidR="00B829E1" w:rsidRPr="00042036">
        <w:t xml:space="preserve"> target</w:t>
      </w:r>
      <w:r w:rsidRPr="00042036">
        <w:t xml:space="preserve"> NSACF, the NSACF accepts the UE registration at the new service area. If local Maximum number is reached, the</w:t>
      </w:r>
      <w:r w:rsidR="00B829E1" w:rsidRPr="00042036">
        <w:t xml:space="preserve"> target</w:t>
      </w:r>
      <w:r w:rsidRPr="00042036">
        <w:t xml:space="preserve"> NSACF </w:t>
      </w:r>
      <w:r w:rsidR="00B829E1" w:rsidRPr="00042036">
        <w:t xml:space="preserve">delegates </w:t>
      </w:r>
      <w:r w:rsidRPr="00042036">
        <w:t>the NSAC request to the Primary NSACF. The Primary NSACF updates the UE ID entry per the received UE ID information until the maximum number at the Primary NSACF is reached. Thus even if the local maximum number at one NSACF is reached, the session continuity is still supported.</w:t>
      </w:r>
    </w:p>
    <w:p w14:paraId="0D308E51" w14:textId="6483FEBB" w:rsidR="00B829E1" w:rsidRPr="00042036" w:rsidRDefault="00B829E1" w:rsidP="00B829E1">
      <w:pPr>
        <w:rPr>
          <w:rFonts w:eastAsia="MS Mincho"/>
        </w:rPr>
      </w:pPr>
      <w:bookmarkStart w:id="555" w:name="_Toc104302466"/>
      <w:bookmarkStart w:id="556" w:name="_Toc104359432"/>
      <w:r w:rsidRPr="00042036">
        <w:rPr>
          <w:rFonts w:eastAsia="MS Mincho"/>
        </w:rPr>
        <w:t>As the Primary NSACF can balance the maximum number among different NSACFs and also manage the UE ID directly, in general, the support of session continuity when UE move to a new service area should be no issue.</w:t>
      </w:r>
    </w:p>
    <w:p w14:paraId="33D3C789" w14:textId="4603E8C4" w:rsidR="00920FA6" w:rsidRPr="00042036" w:rsidRDefault="00920FA6" w:rsidP="00920FA6">
      <w:pPr>
        <w:pStyle w:val="Heading4"/>
      </w:pPr>
      <w:bookmarkStart w:id="557" w:name="_Toc112923883"/>
      <w:r w:rsidRPr="00042036">
        <w:t>6.13.3.</w:t>
      </w:r>
      <w:r w:rsidR="00D85773" w:rsidRPr="00042036">
        <w:t>5</w:t>
      </w:r>
      <w:r w:rsidRPr="00042036">
        <w:tab/>
        <w:t>HPLMN control and EPS counting support</w:t>
      </w:r>
      <w:bookmarkEnd w:id="555"/>
      <w:bookmarkEnd w:id="556"/>
      <w:bookmarkEnd w:id="557"/>
    </w:p>
    <w:p w14:paraId="5E9A9CDF" w14:textId="77777777" w:rsidR="00920FA6" w:rsidRPr="00042036" w:rsidRDefault="00920FA6" w:rsidP="00920FA6">
      <w:pPr>
        <w:rPr>
          <w:rFonts w:eastAsia="MS Mincho"/>
        </w:rPr>
      </w:pPr>
      <w:r w:rsidRPr="00042036">
        <w:rPr>
          <w:rFonts w:eastAsia="MS Mincho"/>
        </w:rPr>
        <w:t>Per the S2-2202800, GSMA has sent the new NSAC requirement. It includes two parts:</w:t>
      </w:r>
    </w:p>
    <w:p w14:paraId="6C810980" w14:textId="74460D13" w:rsidR="00920FA6" w:rsidRPr="00042036" w:rsidRDefault="00D85773" w:rsidP="00282113">
      <w:pPr>
        <w:pStyle w:val="B1"/>
      </w:pPr>
      <w:r w:rsidRPr="00042036">
        <w:t>1.</w:t>
      </w:r>
      <w:r w:rsidRPr="00042036">
        <w:tab/>
      </w:r>
      <w:r w:rsidR="00920FA6" w:rsidRPr="00042036">
        <w:t>NSAC controlled by the HPLMN for UE/PDU session number control.</w:t>
      </w:r>
    </w:p>
    <w:p w14:paraId="2D566252" w14:textId="231074DD" w:rsidR="00920FA6" w:rsidRPr="00042036" w:rsidRDefault="00282113" w:rsidP="00282113">
      <w:pPr>
        <w:pStyle w:val="B1"/>
      </w:pPr>
      <w:r w:rsidRPr="00042036">
        <w:tab/>
      </w:r>
      <w:r w:rsidR="00920FA6" w:rsidRPr="00042036">
        <w:t>This is supported with the Primary NSACF located at the HPLMN.</w:t>
      </w:r>
    </w:p>
    <w:p w14:paraId="76AD9A6C" w14:textId="6452ACF7" w:rsidR="00A837AE" w:rsidRPr="00042036" w:rsidRDefault="00A837AE" w:rsidP="00C86DBB">
      <w:pPr>
        <w:pStyle w:val="Heading3"/>
        <w:rPr>
          <w:lang w:eastAsia="zh-CN"/>
        </w:rPr>
      </w:pPr>
      <w:bookmarkStart w:id="558" w:name="_Toc104302467"/>
      <w:bookmarkStart w:id="559" w:name="_Toc104359433"/>
      <w:bookmarkStart w:id="560" w:name="_Toc112923221"/>
      <w:bookmarkStart w:id="561" w:name="_Toc112923884"/>
      <w:r w:rsidRPr="00042036">
        <w:rPr>
          <w:lang w:eastAsia="zh-CN"/>
        </w:rPr>
        <w:t>6.</w:t>
      </w:r>
      <w:r w:rsidR="002A5297" w:rsidRPr="00042036">
        <w:rPr>
          <w:lang w:eastAsia="zh-CN"/>
        </w:rPr>
        <w:t>13</w:t>
      </w:r>
      <w:r w:rsidRPr="00042036">
        <w:rPr>
          <w:lang w:eastAsia="zh-CN"/>
        </w:rPr>
        <w:t>.4</w:t>
      </w:r>
      <w:r w:rsidRPr="00042036">
        <w:rPr>
          <w:lang w:eastAsia="zh-CN"/>
        </w:rPr>
        <w:tab/>
      </w:r>
      <w:r w:rsidRPr="00042036">
        <w:rPr>
          <w:lang w:eastAsia="ja-JP"/>
        </w:rPr>
        <w:t>Impacts on services, entities and interfaces</w:t>
      </w:r>
      <w:bookmarkEnd w:id="558"/>
      <w:bookmarkEnd w:id="559"/>
      <w:bookmarkEnd w:id="560"/>
      <w:bookmarkEnd w:id="561"/>
    </w:p>
    <w:p w14:paraId="00F73B92" w14:textId="77777777" w:rsidR="00FE6BC0" w:rsidRPr="00042036" w:rsidRDefault="00FE6BC0" w:rsidP="00FE6BC0">
      <w:pPr>
        <w:rPr>
          <w:lang w:eastAsia="zh-CN"/>
        </w:rPr>
      </w:pPr>
      <w:r w:rsidRPr="00042036">
        <w:rPr>
          <w:lang w:eastAsia="zh-CN"/>
        </w:rPr>
        <w:t>The following impacts are foreseen by this solution:</w:t>
      </w:r>
    </w:p>
    <w:p w14:paraId="68A4D5FC" w14:textId="77777777" w:rsidR="00FE6BC0" w:rsidRPr="00042036" w:rsidRDefault="00FE6BC0" w:rsidP="00FE6BC0">
      <w:pPr>
        <w:rPr>
          <w:lang w:eastAsia="zh-CN"/>
        </w:rPr>
      </w:pPr>
      <w:r w:rsidRPr="00042036">
        <w:rPr>
          <w:lang w:eastAsia="zh-CN"/>
        </w:rPr>
        <w:t>NSACF:</w:t>
      </w:r>
    </w:p>
    <w:p w14:paraId="386336AE"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A new NSACF type, i.e. Primary NSACF, is introduced. Compare to the Rel-17 NSACF function, it manages the global Maximum number value and distribute global Maximum number to NSACF additionally.</w:t>
      </w:r>
    </w:p>
    <w:p w14:paraId="00B40C1A"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Support the update of the local Maximum number per the instruction from Primary NSACF.</w:t>
      </w:r>
    </w:p>
    <w:p w14:paraId="53C4A1A2" w14:textId="77777777" w:rsidR="00FE6BC0" w:rsidRPr="00042036" w:rsidRDefault="00FE6BC0" w:rsidP="00FE6BC0">
      <w:pPr>
        <w:pStyle w:val="B1"/>
        <w:rPr>
          <w:rFonts w:eastAsia="Malgun Gothic"/>
        </w:rPr>
      </w:pPr>
      <w:r w:rsidRPr="00042036">
        <w:rPr>
          <w:rFonts w:eastAsia="Malgun Gothic"/>
        </w:rPr>
        <w:t>-</w:t>
      </w:r>
      <w:r w:rsidRPr="00042036">
        <w:rPr>
          <w:rFonts w:eastAsia="Malgun Gothic"/>
        </w:rPr>
        <w:tab/>
        <w:t>Determines whether the UE ID entry update is to be performed at the NSACF or Primary NSACF.</w:t>
      </w:r>
    </w:p>
    <w:p w14:paraId="2162CAE7" w14:textId="77777777" w:rsidR="00920FA6" w:rsidRPr="00042036" w:rsidRDefault="00920FA6" w:rsidP="00920FA6">
      <w:pPr>
        <w:pStyle w:val="B1"/>
        <w:rPr>
          <w:rFonts w:eastAsia="MS Mincho"/>
        </w:rPr>
      </w:pPr>
      <w:r w:rsidRPr="00042036">
        <w:t>-</w:t>
      </w:r>
      <w:r w:rsidRPr="00042036">
        <w:tab/>
        <w:t>Support the update of PDU session number.</w:t>
      </w:r>
    </w:p>
    <w:p w14:paraId="660EB976" w14:textId="68A9B8D0" w:rsidR="00920FA6" w:rsidRPr="00042036" w:rsidRDefault="00920FA6" w:rsidP="00282113">
      <w:pPr>
        <w:rPr>
          <w:rFonts w:eastAsia="MS Mincho"/>
        </w:rPr>
      </w:pPr>
      <w:r w:rsidRPr="00042036">
        <w:rPr>
          <w:rFonts w:eastAsia="MS Mincho"/>
        </w:rPr>
        <w:t>UDM/AMF/SMF:</w:t>
      </w:r>
    </w:p>
    <w:p w14:paraId="5DEDD0E3" w14:textId="77777777" w:rsidR="00920FA6" w:rsidRPr="00042036" w:rsidRDefault="00920FA6" w:rsidP="00920FA6">
      <w:pPr>
        <w:pStyle w:val="B1"/>
      </w:pPr>
      <w:r w:rsidRPr="00042036">
        <w:t>-</w:t>
      </w:r>
      <w:r w:rsidRPr="00042036">
        <w:tab/>
        <w:t>New subscription data to support the NSAC control, EPS counting, EPS counting with at least one PDU session.</w:t>
      </w:r>
    </w:p>
    <w:p w14:paraId="07737952" w14:textId="5223EB7D" w:rsidR="00920FA6" w:rsidRPr="00042036" w:rsidRDefault="00920FA6" w:rsidP="00282113">
      <w:pPr>
        <w:rPr>
          <w:rFonts w:eastAsia="MS Mincho"/>
        </w:rPr>
      </w:pPr>
      <w:r w:rsidRPr="00042036">
        <w:rPr>
          <w:rFonts w:eastAsia="MS Mincho"/>
        </w:rPr>
        <w:t>NEF:</w:t>
      </w:r>
    </w:p>
    <w:p w14:paraId="740204FE" w14:textId="470DF1C7" w:rsidR="00920FA6" w:rsidRPr="00042036" w:rsidRDefault="00920FA6" w:rsidP="00920FA6">
      <w:pPr>
        <w:pStyle w:val="B1"/>
        <w:rPr>
          <w:rFonts w:eastAsiaTheme="minorEastAsia"/>
          <w:lang w:eastAsia="zh-CN"/>
        </w:rPr>
      </w:pPr>
      <w:r w:rsidRPr="00042036">
        <w:t>-</w:t>
      </w:r>
      <w:r w:rsidRPr="00042036">
        <w:tab/>
        <w:t>For the slice status subscription, only do the subscription with the Primary NSACF.</w:t>
      </w:r>
    </w:p>
    <w:p w14:paraId="24EAA450" w14:textId="4104ABA0" w:rsidR="0046304C" w:rsidRPr="00042036" w:rsidRDefault="0046304C" w:rsidP="00C86DBB">
      <w:pPr>
        <w:pStyle w:val="Heading2"/>
        <w:rPr>
          <w:lang w:eastAsia="ja-JP"/>
        </w:rPr>
      </w:pPr>
      <w:bookmarkStart w:id="562" w:name="_Toc104302468"/>
      <w:bookmarkStart w:id="563" w:name="_Toc104359434"/>
      <w:bookmarkStart w:id="564" w:name="_Toc112923222"/>
      <w:bookmarkStart w:id="565" w:name="_Toc112923885"/>
      <w:r w:rsidRPr="00042036">
        <w:rPr>
          <w:lang w:eastAsia="zh-CN"/>
        </w:rPr>
        <w:t>6.</w:t>
      </w:r>
      <w:r w:rsidR="00A2797C" w:rsidRPr="00042036">
        <w:rPr>
          <w:lang w:eastAsia="zh-CN"/>
        </w:rPr>
        <w:t>14</w:t>
      </w:r>
      <w:r w:rsidRPr="00042036">
        <w:rPr>
          <w:lang w:eastAsia="ko-KR"/>
        </w:rPr>
        <w:tab/>
      </w:r>
      <w:r w:rsidRPr="00042036">
        <w:rPr>
          <w:lang w:eastAsia="ja-JP"/>
        </w:rPr>
        <w:t>Solution</w:t>
      </w:r>
      <w:r w:rsidRPr="00042036">
        <w:rPr>
          <w:lang w:eastAsia="zh-CN"/>
        </w:rPr>
        <w:t xml:space="preserve"> #</w:t>
      </w:r>
      <w:r w:rsidR="00A2797C" w:rsidRPr="00042036">
        <w:rPr>
          <w:lang w:eastAsia="zh-CN"/>
        </w:rPr>
        <w:t>14</w:t>
      </w:r>
      <w:r w:rsidRPr="00042036">
        <w:rPr>
          <w:lang w:eastAsia="ja-JP"/>
        </w:rPr>
        <w:t>: Maximum Number Distribution in multiple NSACFs</w:t>
      </w:r>
      <w:bookmarkEnd w:id="562"/>
      <w:bookmarkEnd w:id="563"/>
      <w:bookmarkEnd w:id="564"/>
      <w:bookmarkEnd w:id="565"/>
    </w:p>
    <w:p w14:paraId="58AE5B77" w14:textId="6B38E22E" w:rsidR="0046304C" w:rsidRPr="00042036" w:rsidRDefault="0046304C" w:rsidP="00C86DBB">
      <w:pPr>
        <w:pStyle w:val="Heading3"/>
        <w:rPr>
          <w:lang w:eastAsia="ko-KR"/>
        </w:rPr>
      </w:pPr>
      <w:bookmarkStart w:id="566" w:name="_Toc104302469"/>
      <w:bookmarkStart w:id="567" w:name="_Toc104359435"/>
      <w:bookmarkStart w:id="568" w:name="_Toc112923223"/>
      <w:bookmarkStart w:id="569" w:name="_Toc112923886"/>
      <w:r w:rsidRPr="00042036">
        <w:rPr>
          <w:lang w:eastAsia="ko-KR"/>
        </w:rPr>
        <w:t>6.</w:t>
      </w:r>
      <w:r w:rsidR="00A2797C" w:rsidRPr="00042036">
        <w:rPr>
          <w:lang w:eastAsia="ko-KR"/>
        </w:rPr>
        <w:t>14</w:t>
      </w:r>
      <w:r w:rsidRPr="00042036">
        <w:rPr>
          <w:lang w:eastAsia="ko-KR"/>
        </w:rPr>
        <w:t>.1</w:t>
      </w:r>
      <w:r w:rsidRPr="00042036">
        <w:rPr>
          <w:lang w:eastAsia="ko-KR"/>
        </w:rPr>
        <w:tab/>
        <w:t>Introduction</w:t>
      </w:r>
      <w:bookmarkEnd w:id="566"/>
      <w:bookmarkEnd w:id="567"/>
      <w:bookmarkEnd w:id="568"/>
      <w:bookmarkEnd w:id="569"/>
    </w:p>
    <w:p w14:paraId="36DB8714" w14:textId="77777777" w:rsidR="00FE6BC0" w:rsidRPr="00042036" w:rsidRDefault="00FE6BC0" w:rsidP="00FE6BC0">
      <w:r w:rsidRPr="00042036">
        <w:t>This solution aims to address the KI#4: Support of NSAC involving multi service Area. This solution can be applicable to both non roaming scenario and roaming scenario.</w:t>
      </w:r>
    </w:p>
    <w:p w14:paraId="266A247E" w14:textId="1926E3CD" w:rsidR="00FE6BC0" w:rsidRPr="00042036" w:rsidRDefault="00FE6BC0" w:rsidP="00FE6BC0">
      <w:pPr>
        <w:pStyle w:val="NO"/>
      </w:pPr>
      <w:r w:rsidRPr="00042036">
        <w:t>NOTE:</w:t>
      </w:r>
      <w:r w:rsidRPr="00042036">
        <w:tab/>
        <w:t>This solution doesn</w:t>
      </w:r>
      <w:r w:rsidR="00494EEF" w:rsidRPr="00042036">
        <w:t>'</w:t>
      </w:r>
      <w:r w:rsidRPr="00042036">
        <w:t>t resolve the service continuity issue.</w:t>
      </w:r>
    </w:p>
    <w:p w14:paraId="1E164058" w14:textId="2C980473" w:rsidR="0046304C" w:rsidRPr="00042036" w:rsidRDefault="0046304C" w:rsidP="00C86DBB">
      <w:pPr>
        <w:pStyle w:val="Heading3"/>
        <w:rPr>
          <w:lang w:eastAsia="ja-JP"/>
        </w:rPr>
      </w:pPr>
      <w:bookmarkStart w:id="570" w:name="_Toc104302470"/>
      <w:bookmarkStart w:id="571" w:name="_Toc104359436"/>
      <w:bookmarkStart w:id="572" w:name="_Toc112923224"/>
      <w:bookmarkStart w:id="573" w:name="_Toc112923887"/>
      <w:r w:rsidRPr="00042036">
        <w:rPr>
          <w:lang w:eastAsia="ja-JP"/>
        </w:rPr>
        <w:lastRenderedPageBreak/>
        <w:t>6.</w:t>
      </w:r>
      <w:r w:rsidR="00A2797C" w:rsidRPr="00042036">
        <w:rPr>
          <w:lang w:eastAsia="ja-JP"/>
        </w:rPr>
        <w:t>14</w:t>
      </w:r>
      <w:r w:rsidRPr="00042036">
        <w:rPr>
          <w:lang w:eastAsia="ja-JP"/>
        </w:rPr>
        <w:t>.2</w:t>
      </w:r>
      <w:r w:rsidRPr="00042036">
        <w:rPr>
          <w:lang w:eastAsia="ja-JP"/>
        </w:rPr>
        <w:tab/>
        <w:t>Functional Description</w:t>
      </w:r>
      <w:bookmarkEnd w:id="570"/>
      <w:bookmarkEnd w:id="571"/>
      <w:bookmarkEnd w:id="572"/>
      <w:bookmarkEnd w:id="573"/>
    </w:p>
    <w:p w14:paraId="6EBE5512" w14:textId="77777777" w:rsidR="00FE6BC0" w:rsidRPr="00042036" w:rsidRDefault="00FE6BC0" w:rsidP="00FE6BC0">
      <w:pPr>
        <w:rPr>
          <w:lang w:eastAsia="zh-CN"/>
        </w:rPr>
      </w:pPr>
      <w:r w:rsidRPr="00042036">
        <w:rPr>
          <w:lang w:eastAsia="zh-CN"/>
        </w:rPr>
        <w:t>In this solution, there is one centralized NSACF controlling the overall maximum number of UEs and maximum number of PDU Sessions of the S-NSSAI. The distributed NSACF requests the local maximum number from the centralized NSACF. The centralized NSACF may also update the local maximum number to the related NSACFs,</w:t>
      </w:r>
    </w:p>
    <w:p w14:paraId="23F6FA53" w14:textId="77777777" w:rsidR="00FE6BC0" w:rsidRPr="00042036" w:rsidRDefault="00FE6BC0" w:rsidP="00FE6BC0">
      <w:pPr>
        <w:rPr>
          <w:lang w:eastAsia="zh-CN"/>
        </w:rPr>
      </w:pPr>
      <w:r w:rsidRPr="00042036">
        <w:rPr>
          <w:lang w:eastAsia="zh-CN"/>
        </w:rPr>
        <w:t>In roaming case the NSACF in VPLMN interacts with the centralized NSACF in the HPLMN to retrieve the local maximum number and perform the NSAC locally.</w:t>
      </w:r>
    </w:p>
    <w:p w14:paraId="0E61ACBA" w14:textId="77777777" w:rsidR="00FE6BC0" w:rsidRPr="00042036" w:rsidRDefault="00FE6BC0" w:rsidP="00FE6BC0">
      <w:pPr>
        <w:rPr>
          <w:lang w:eastAsia="zh-CN"/>
        </w:rPr>
      </w:pPr>
      <w:r w:rsidRPr="00042036">
        <w:rPr>
          <w:lang w:eastAsia="zh-CN"/>
        </w:rPr>
        <w:t>The central NSACF may invoke Nnsacf_SliceEventExposure service to request the number of UE and number of PDU session in each distributed NSACF.</w:t>
      </w:r>
    </w:p>
    <w:p w14:paraId="0665017F" w14:textId="406DD9A1" w:rsidR="00B00BFD" w:rsidRPr="00042036" w:rsidRDefault="00B00BFD" w:rsidP="003B60FA">
      <w:pPr>
        <w:pStyle w:val="EditorsNote"/>
      </w:pPr>
      <w:r w:rsidRPr="00042036">
        <w:t>Editor</w:t>
      </w:r>
      <w:r w:rsidR="00494EEF" w:rsidRPr="00042036">
        <w:t>'</w:t>
      </w:r>
      <w:r w:rsidRPr="00042036">
        <w:t>s note:</w:t>
      </w:r>
      <w:r w:rsidRPr="00042036">
        <w:tab/>
        <w:t>It is FFS whether the central NSACF is a new node</w:t>
      </w:r>
      <w:r w:rsidR="00344785" w:rsidRPr="00042036">
        <w:t xml:space="preserve"> and</w:t>
      </w:r>
      <w:r w:rsidRPr="00042036">
        <w:t xml:space="preserve"> resolve it at next meeting.</w:t>
      </w:r>
    </w:p>
    <w:p w14:paraId="1F0788FD" w14:textId="25C47ADD" w:rsidR="0046304C" w:rsidRPr="00042036" w:rsidRDefault="0046304C" w:rsidP="00C86DBB">
      <w:pPr>
        <w:pStyle w:val="Heading3"/>
        <w:rPr>
          <w:lang w:eastAsia="ja-JP"/>
        </w:rPr>
      </w:pPr>
      <w:bookmarkStart w:id="574" w:name="_Toc104302471"/>
      <w:bookmarkStart w:id="575" w:name="_Toc104359437"/>
      <w:bookmarkStart w:id="576" w:name="_Toc112923225"/>
      <w:bookmarkStart w:id="577" w:name="_Toc112923888"/>
      <w:r w:rsidRPr="00042036">
        <w:rPr>
          <w:lang w:eastAsia="ja-JP"/>
        </w:rPr>
        <w:t>6.</w:t>
      </w:r>
      <w:r w:rsidR="00A2797C" w:rsidRPr="00042036">
        <w:rPr>
          <w:lang w:eastAsia="ja-JP"/>
        </w:rPr>
        <w:t>14</w:t>
      </w:r>
      <w:r w:rsidRPr="00042036">
        <w:rPr>
          <w:lang w:eastAsia="ja-JP"/>
        </w:rPr>
        <w:t>.3</w:t>
      </w:r>
      <w:r w:rsidRPr="00042036">
        <w:rPr>
          <w:lang w:eastAsia="ja-JP"/>
        </w:rPr>
        <w:tab/>
        <w:t>Procedure</w:t>
      </w:r>
      <w:bookmarkEnd w:id="574"/>
      <w:bookmarkEnd w:id="575"/>
      <w:bookmarkEnd w:id="576"/>
      <w:bookmarkEnd w:id="577"/>
    </w:p>
    <w:p w14:paraId="7F1F1531" w14:textId="77777777" w:rsidR="0046304C" w:rsidRPr="00042036" w:rsidRDefault="0046304C" w:rsidP="00FE6BC0">
      <w:pPr>
        <w:pStyle w:val="TH"/>
        <w:rPr>
          <w:rFonts w:eastAsia="Malgun Gothic"/>
          <w:lang w:eastAsia="x-none"/>
        </w:rPr>
      </w:pPr>
      <w:r w:rsidRPr="00042036">
        <w:rPr>
          <w:rFonts w:eastAsia="Malgun Gothic"/>
        </w:rPr>
        <w:object w:dxaOrig="7250" w:dyaOrig="5070" w14:anchorId="4581F040">
          <v:shape id="_x0000_i1045" type="#_x0000_t75" style="width:360.75pt;height:252.75pt" o:ole="">
            <v:imagedata r:id="rId53" o:title=""/>
          </v:shape>
          <o:OLEObject Type="Embed" ProgID="Visio.Drawing.15" ShapeID="_x0000_i1045" DrawAspect="Content" ObjectID="_1723979098" r:id="rId54"/>
        </w:object>
      </w:r>
    </w:p>
    <w:p w14:paraId="667CFD59" w14:textId="08076984" w:rsidR="0046304C" w:rsidRPr="00042036" w:rsidRDefault="0046304C" w:rsidP="00FE6BC0">
      <w:pPr>
        <w:pStyle w:val="TF"/>
        <w:rPr>
          <w:rFonts w:eastAsia="Malgun Gothic"/>
        </w:rPr>
      </w:pPr>
      <w:r w:rsidRPr="00042036">
        <w:rPr>
          <w:rFonts w:eastAsia="Malgun Gothic"/>
        </w:rPr>
        <w:t>Figure</w:t>
      </w:r>
      <w:r w:rsidR="00E927DF" w:rsidRPr="00042036">
        <w:rPr>
          <w:rFonts w:eastAsia="Malgun Gothic"/>
          <w:noProof/>
        </w:rPr>
        <w:t xml:space="preserve"> </w:t>
      </w:r>
      <w:r w:rsidRPr="00042036">
        <w:rPr>
          <w:rFonts w:eastAsia="Malgun Gothic"/>
        </w:rPr>
        <w:t>6.</w:t>
      </w:r>
      <w:r w:rsidR="00A2797C" w:rsidRPr="00042036">
        <w:rPr>
          <w:rFonts w:eastAsia="Malgun Gothic"/>
        </w:rPr>
        <w:t>14</w:t>
      </w:r>
      <w:r w:rsidRPr="00042036">
        <w:rPr>
          <w:rFonts w:eastAsia="Malgun Gothic"/>
        </w:rPr>
        <w:t>.3</w:t>
      </w:r>
      <w:r w:rsidR="00A2797C" w:rsidRPr="00042036">
        <w:rPr>
          <w:rFonts w:eastAsia="Malgun Gothic"/>
        </w:rPr>
        <w:t>-1</w:t>
      </w:r>
      <w:r w:rsidRPr="00042036">
        <w:rPr>
          <w:rFonts w:eastAsia="Malgun Gothic"/>
        </w:rPr>
        <w:t>: Procedure for Maximum Number Distribution in multiple NSACFs</w:t>
      </w:r>
    </w:p>
    <w:p w14:paraId="516D0A81" w14:textId="77777777" w:rsidR="00FE6BC0" w:rsidRPr="00042036" w:rsidRDefault="00FE6BC0" w:rsidP="00FE6BC0">
      <w:pPr>
        <w:pStyle w:val="B1"/>
      </w:pPr>
      <w:r w:rsidRPr="00042036">
        <w:t>1.</w:t>
      </w:r>
      <w:r w:rsidRPr="00042036">
        <w:tab/>
        <w:t>When there is no local maximum number in NSACF, or the number of UE or number of PDU session of the S-NSSAI will reach the local maximum number in the NSACF , it sends Local Maximum Number Request to centralized NSACF to request a new local maximum number.</w:t>
      </w:r>
    </w:p>
    <w:p w14:paraId="22469415" w14:textId="77777777" w:rsidR="00FE6BC0" w:rsidRPr="00042036" w:rsidRDefault="00FE6BC0" w:rsidP="00FE6BC0">
      <w:pPr>
        <w:pStyle w:val="B1"/>
      </w:pPr>
      <w:r w:rsidRPr="00042036">
        <w:t>2.</w:t>
      </w:r>
      <w:r w:rsidRPr="00042036">
        <w:tab/>
        <w:t>If the request is accepted, the central NSACF sends a new maximum number to the NSACF. The NSACF stores the new local maximum number of the S-NSSAI.</w:t>
      </w:r>
    </w:p>
    <w:p w14:paraId="701C8B93" w14:textId="77777777" w:rsidR="00FE6BC0" w:rsidRPr="00042036" w:rsidRDefault="00FE6BC0" w:rsidP="00FE6BC0">
      <w:pPr>
        <w:pStyle w:val="B1"/>
      </w:pPr>
      <w:r w:rsidRPr="00042036">
        <w:t>3.</w:t>
      </w:r>
      <w:r w:rsidRPr="00042036">
        <w:tab/>
        <w:t>At any time the centralized NSACF may send Local Maximum Number update message to update the local maximum number in the NSACF which has requested the local maximum number.</w:t>
      </w:r>
    </w:p>
    <w:p w14:paraId="75D63229" w14:textId="77777777" w:rsidR="00FE6BC0" w:rsidRPr="00042036" w:rsidRDefault="00FE6BC0" w:rsidP="00FE6BC0">
      <w:pPr>
        <w:pStyle w:val="B1"/>
      </w:pPr>
      <w:r w:rsidRPr="00042036">
        <w:t>4.</w:t>
      </w:r>
      <w:r w:rsidRPr="00042036">
        <w:tab/>
        <w:t>The NSACF stores the new local maximum value and send response message to the centralized NSACF.</w:t>
      </w:r>
    </w:p>
    <w:p w14:paraId="0CFCB4F4" w14:textId="179473CC" w:rsidR="0046304C" w:rsidRPr="00042036" w:rsidRDefault="0046304C" w:rsidP="00FE6BC0">
      <w:pPr>
        <w:pStyle w:val="Heading3"/>
        <w:rPr>
          <w:lang w:eastAsia="zh-CN"/>
        </w:rPr>
      </w:pPr>
      <w:bookmarkStart w:id="578" w:name="_Toc104302472"/>
      <w:bookmarkStart w:id="579" w:name="_Toc104359438"/>
      <w:bookmarkStart w:id="580" w:name="_Toc112923226"/>
      <w:bookmarkStart w:id="581" w:name="_Toc112923889"/>
      <w:r w:rsidRPr="00042036">
        <w:rPr>
          <w:lang w:eastAsia="zh-CN"/>
        </w:rPr>
        <w:t>6.</w:t>
      </w:r>
      <w:r w:rsidR="00A2797C" w:rsidRPr="00042036">
        <w:rPr>
          <w:lang w:eastAsia="zh-CN"/>
        </w:rPr>
        <w:t>14</w:t>
      </w:r>
      <w:r w:rsidRPr="00042036">
        <w:rPr>
          <w:lang w:eastAsia="zh-CN"/>
        </w:rPr>
        <w:t>.4</w:t>
      </w:r>
      <w:r w:rsidRPr="00042036">
        <w:rPr>
          <w:lang w:eastAsia="zh-CN"/>
        </w:rPr>
        <w:tab/>
      </w:r>
      <w:r w:rsidRPr="00042036">
        <w:rPr>
          <w:lang w:eastAsia="ja-JP"/>
        </w:rPr>
        <w:t>Impacts on services, entities and interfaces</w:t>
      </w:r>
      <w:bookmarkEnd w:id="578"/>
      <w:bookmarkEnd w:id="579"/>
      <w:bookmarkEnd w:id="580"/>
      <w:bookmarkEnd w:id="581"/>
    </w:p>
    <w:p w14:paraId="55B6AB1D" w14:textId="77777777" w:rsidR="0046304C" w:rsidRPr="00042036" w:rsidRDefault="0046304C" w:rsidP="00FE6BC0">
      <w:pPr>
        <w:rPr>
          <w:b/>
          <w:bCs/>
        </w:rPr>
      </w:pPr>
      <w:r w:rsidRPr="00042036">
        <w:rPr>
          <w:b/>
          <w:bCs/>
        </w:rPr>
        <w:t>NSACF:</w:t>
      </w:r>
    </w:p>
    <w:p w14:paraId="5BCF5365" w14:textId="328B8721" w:rsidR="0046304C" w:rsidRPr="00042036" w:rsidRDefault="00FE6BC0" w:rsidP="00FE6BC0">
      <w:pPr>
        <w:pStyle w:val="B1"/>
        <w:rPr>
          <w:rFonts w:eastAsia="Yu Mincho"/>
        </w:rPr>
      </w:pPr>
      <w:r w:rsidRPr="00042036">
        <w:rPr>
          <w:rFonts w:eastAsia="Yu Mincho"/>
        </w:rPr>
        <w:t>-</w:t>
      </w:r>
      <w:r w:rsidRPr="00042036">
        <w:rPr>
          <w:rFonts w:eastAsia="Yu Mincho"/>
        </w:rPr>
        <w:tab/>
        <w:t>new interaction between NSACFs for maximum number distribution.</w:t>
      </w:r>
    </w:p>
    <w:p w14:paraId="53CE7D42" w14:textId="31C8ECBC" w:rsidR="006452A5" w:rsidRPr="00042036" w:rsidRDefault="006452A5" w:rsidP="006452A5">
      <w:pPr>
        <w:pStyle w:val="Heading2"/>
      </w:pPr>
      <w:bookmarkStart w:id="582" w:name="_Toc104302473"/>
      <w:bookmarkStart w:id="583" w:name="_Toc104359439"/>
      <w:bookmarkStart w:id="584" w:name="_Toc112923227"/>
      <w:bookmarkStart w:id="585" w:name="_Toc112923890"/>
      <w:r w:rsidRPr="00042036">
        <w:rPr>
          <w:lang w:eastAsia="zh-CN"/>
        </w:rPr>
        <w:lastRenderedPageBreak/>
        <w:t>6.</w:t>
      </w:r>
      <w:r w:rsidR="00B93C5C" w:rsidRPr="00042036">
        <w:rPr>
          <w:lang w:eastAsia="zh-CN"/>
        </w:rPr>
        <w:t>15</w:t>
      </w:r>
      <w:r w:rsidRPr="00042036">
        <w:rPr>
          <w:lang w:eastAsia="ko-KR"/>
        </w:rPr>
        <w:tab/>
      </w:r>
      <w:r w:rsidRPr="00042036">
        <w:t>Solution #</w:t>
      </w:r>
      <w:r w:rsidR="00E02F1A" w:rsidRPr="00042036">
        <w:t>15</w:t>
      </w:r>
      <w:r w:rsidRPr="00042036">
        <w:t xml:space="preserve">: </w:t>
      </w:r>
      <w:r w:rsidRPr="00042036">
        <w:rPr>
          <w:lang w:eastAsia="ko-KR"/>
        </w:rPr>
        <w:t xml:space="preserve">Service continuity in case of Network Slice instance </w:t>
      </w:r>
      <w:r w:rsidRPr="00042036">
        <w:rPr>
          <w:bCs/>
          <w:lang w:eastAsia="zh-CN"/>
        </w:rPr>
        <w:t>overload</w:t>
      </w:r>
      <w:bookmarkEnd w:id="582"/>
      <w:bookmarkEnd w:id="583"/>
      <w:bookmarkEnd w:id="584"/>
      <w:bookmarkEnd w:id="585"/>
    </w:p>
    <w:p w14:paraId="33A81FDA" w14:textId="042EAA2A" w:rsidR="006452A5" w:rsidRPr="00042036" w:rsidRDefault="006452A5" w:rsidP="006452A5">
      <w:pPr>
        <w:pStyle w:val="Heading3"/>
        <w:rPr>
          <w:lang w:eastAsia="ko-KR"/>
        </w:rPr>
      </w:pPr>
      <w:bookmarkStart w:id="586" w:name="_Toc104302474"/>
      <w:bookmarkStart w:id="587" w:name="_Toc104359440"/>
      <w:bookmarkStart w:id="588" w:name="_Toc112923228"/>
      <w:bookmarkStart w:id="589" w:name="_Toc112923891"/>
      <w:r w:rsidRPr="00042036">
        <w:rPr>
          <w:lang w:eastAsia="ko-KR"/>
        </w:rPr>
        <w:t>6.</w:t>
      </w:r>
      <w:r w:rsidR="00B93C5C" w:rsidRPr="00042036">
        <w:rPr>
          <w:lang w:eastAsia="ko-KR"/>
        </w:rPr>
        <w:t>15</w:t>
      </w:r>
      <w:r w:rsidRPr="00042036">
        <w:rPr>
          <w:lang w:eastAsia="ko-KR"/>
        </w:rPr>
        <w:t>.1</w:t>
      </w:r>
      <w:r w:rsidRPr="00042036">
        <w:rPr>
          <w:lang w:eastAsia="ko-KR"/>
        </w:rPr>
        <w:tab/>
        <w:t>Introduction</w:t>
      </w:r>
      <w:bookmarkEnd w:id="586"/>
      <w:bookmarkEnd w:id="587"/>
      <w:bookmarkEnd w:id="588"/>
      <w:bookmarkEnd w:id="589"/>
    </w:p>
    <w:p w14:paraId="53DAAB43" w14:textId="0BE36557" w:rsidR="006452A5" w:rsidRPr="00042036" w:rsidRDefault="006452A5" w:rsidP="00B93C5C">
      <w:r w:rsidRPr="00042036">
        <w:rPr>
          <w:lang w:eastAsia="zh-CN"/>
        </w:rPr>
        <w:t>Based on the operator</w:t>
      </w:r>
      <w:r w:rsidR="00494EEF" w:rsidRPr="00042036">
        <w:rPr>
          <w:lang w:eastAsia="zh-CN"/>
        </w:rPr>
        <w:t>'</w:t>
      </w:r>
      <w:r w:rsidRPr="00042036">
        <w:rPr>
          <w:lang w:eastAsia="zh-CN"/>
        </w:rPr>
        <w:t xml:space="preserve">s </w:t>
      </w:r>
      <w:r w:rsidRPr="00042036">
        <w:t xml:space="preserve">operational or deployment needs, an S-NSSAI can be associated with one or more Network Slice instances. Based on the </w:t>
      </w:r>
      <w:r w:rsidR="00B93C5C" w:rsidRPr="00042036">
        <w:t>c</w:t>
      </w:r>
      <w:r w:rsidRPr="00042036">
        <w:t>lause</w:t>
      </w:r>
      <w:r w:rsidR="00B93C5C" w:rsidRPr="00042036">
        <w:t> </w:t>
      </w:r>
      <w:r w:rsidRPr="00042036">
        <w:t xml:space="preserve">5.15.2.1 of </w:t>
      </w:r>
      <w:r w:rsidR="00C92467" w:rsidRPr="00042036">
        <w:t>TS</w:t>
      </w:r>
      <w:r w:rsidR="00C92467">
        <w:t> </w:t>
      </w:r>
      <w:r w:rsidR="00C92467" w:rsidRPr="00042036">
        <w:t>23.501</w:t>
      </w:r>
      <w:r w:rsidR="00C92467">
        <w:t> </w:t>
      </w:r>
      <w:r w:rsidR="00C92467" w:rsidRPr="00042036">
        <w:t>[</w:t>
      </w:r>
      <w:r w:rsidRPr="00042036">
        <w:t>2], for any S-NSSAI, the network may at any one time serve the UE with only one Network Slice instance associated with this S-NSSAI until cases occur where e.g. this Network Slice instance is no longer valid in a given Registration Area, or a change in UE</w:t>
      </w:r>
      <w:r w:rsidR="00494EEF" w:rsidRPr="00042036">
        <w:t>'</w:t>
      </w:r>
      <w:r w:rsidRPr="00042036">
        <w:t>s Allowed NSSAI occurs, etc.</w:t>
      </w:r>
    </w:p>
    <w:p w14:paraId="06E9049B" w14:textId="77777777" w:rsidR="006452A5" w:rsidRPr="00042036" w:rsidRDefault="006452A5" w:rsidP="00FB44BB">
      <w:pPr>
        <w:rPr>
          <w:rFonts w:eastAsia="MS Mincho"/>
        </w:rPr>
      </w:pPr>
      <w:r w:rsidRPr="00042036">
        <w:t>The overall concept of Early Binding and Late Binding for Network Slice instance selection are as follows since R15:</w:t>
      </w:r>
    </w:p>
    <w:p w14:paraId="5A5640C6" w14:textId="21B5B680" w:rsidR="008E2B7B" w:rsidRPr="00042036" w:rsidRDefault="00B93C5C" w:rsidP="00FB44BB">
      <w:pPr>
        <w:pStyle w:val="B1"/>
      </w:pPr>
      <w:r w:rsidRPr="00042036">
        <w:t>-</w:t>
      </w:r>
      <w:r w:rsidRPr="00042036">
        <w:tab/>
      </w:r>
      <w:r w:rsidR="006452A5" w:rsidRPr="00042036">
        <w:t>Early Binding (EB) - Associating the UE with the selected NSI(s) according to the UE</w:t>
      </w:r>
      <w:r w:rsidR="00494EEF" w:rsidRPr="00042036">
        <w:t>'</w:t>
      </w:r>
      <w:r w:rsidR="006452A5" w:rsidRPr="00042036">
        <w:t>s Allowed S-NSSAI(s) upon the successful UE registration. The identification of the selected target serving NSI corresponding to the Allowed S-NSSAI and the serving NRF for the target NSI are identified and responded to the serving AMF to support future PDU session establishment.</w:t>
      </w:r>
    </w:p>
    <w:p w14:paraId="3EACDDEA" w14:textId="39FFDCD9" w:rsidR="006452A5" w:rsidRPr="00042036" w:rsidRDefault="00B93C5C" w:rsidP="00FB44BB">
      <w:pPr>
        <w:pStyle w:val="B1"/>
      </w:pPr>
      <w:r w:rsidRPr="00042036">
        <w:t>-</w:t>
      </w:r>
      <w:r w:rsidRPr="00042036">
        <w:tab/>
      </w:r>
      <w:r w:rsidR="006452A5" w:rsidRPr="00042036">
        <w:t>Late Binding (LB) - Associating the UE with Allowed S-NSSAI upon the successful UE registration, however, the selection of the target NSI happens only when receiving the first PDU session establishment request for the specific Allowed S-NSSAI. Once the target NSI is selected, the serving NRF for the target NSI is also selected to progress the PDU session establishment procedure.</w:t>
      </w:r>
    </w:p>
    <w:p w14:paraId="08CA2F5B" w14:textId="6CDD06DF" w:rsidR="006452A5" w:rsidRPr="00042036" w:rsidRDefault="006452A5" w:rsidP="006452A5">
      <w:pPr>
        <w:rPr>
          <w:bCs/>
          <w:lang w:eastAsia="zh-CN"/>
        </w:rPr>
      </w:pPr>
      <w:r w:rsidRPr="00042036">
        <w:t xml:space="preserve">As a consequence of only one Network Slice instance associated with a given S-NSSAI to serve UE, the </w:t>
      </w:r>
      <w:r w:rsidRPr="00042036">
        <w:rPr>
          <w:bCs/>
          <w:lang w:eastAsia="zh-CN"/>
        </w:rPr>
        <w:t xml:space="preserve">AMF is constrained to discover SMF using the same Network Slice instance for a given S-NSSAI, once the Network Slice instance is selected by NSSF to serve UE that is allowed to use this S-NSSAI. Therefore, </w:t>
      </w:r>
      <w:r w:rsidRPr="00042036">
        <w:t>the case where this Network Slice instance is overloaded occurs.</w:t>
      </w:r>
    </w:p>
    <w:p w14:paraId="4F876543" w14:textId="0806D9EA" w:rsidR="006452A5" w:rsidRPr="00042036" w:rsidRDefault="006452A5" w:rsidP="006452A5">
      <w:r w:rsidRPr="00042036">
        <w:rPr>
          <w:lang w:eastAsia="zh-CN"/>
        </w:rPr>
        <w:t xml:space="preserve">This is a solution to </w:t>
      </w:r>
      <w:r w:rsidRPr="00042036">
        <w:t xml:space="preserve">Key Issue#1, </w:t>
      </w:r>
      <w:r w:rsidR="00494EEF" w:rsidRPr="00042036">
        <w:t>"</w:t>
      </w:r>
      <w:r w:rsidRPr="00042036">
        <w:t>Support of Network Slice Service continuity</w:t>
      </w:r>
      <w:r w:rsidR="00494EEF" w:rsidRPr="00042036">
        <w:t>"</w:t>
      </w:r>
      <w:r w:rsidRPr="00042036">
        <w:t>, which proposes Network Slice instance reselection for a given S-NSSAI, in order to alleviate current load status of selected Network Slice instance.</w:t>
      </w:r>
    </w:p>
    <w:p w14:paraId="1844A5D1" w14:textId="77777777" w:rsidR="006452A5" w:rsidRPr="00042036" w:rsidRDefault="006452A5" w:rsidP="006452A5">
      <w:r w:rsidRPr="00042036">
        <w:t>This solution applies to both no mobility scenario and inter RA Mobility scenario.</w:t>
      </w:r>
    </w:p>
    <w:p w14:paraId="1C99FAAD" w14:textId="2D1312E0" w:rsidR="006452A5" w:rsidRPr="00042036" w:rsidRDefault="006452A5" w:rsidP="006452A5">
      <w:pPr>
        <w:pStyle w:val="Heading3"/>
      </w:pPr>
      <w:bookmarkStart w:id="590" w:name="_Toc104302475"/>
      <w:bookmarkStart w:id="591" w:name="_Toc104359441"/>
      <w:bookmarkStart w:id="592" w:name="_Toc112923229"/>
      <w:bookmarkStart w:id="593" w:name="_Toc112923892"/>
      <w:r w:rsidRPr="00042036">
        <w:t>6.</w:t>
      </w:r>
      <w:r w:rsidR="00B93C5C" w:rsidRPr="00042036">
        <w:t>15</w:t>
      </w:r>
      <w:r w:rsidRPr="00042036">
        <w:t>.2</w:t>
      </w:r>
      <w:r w:rsidRPr="00042036">
        <w:tab/>
        <w:t>Functional Description</w:t>
      </w:r>
      <w:bookmarkEnd w:id="590"/>
      <w:bookmarkEnd w:id="591"/>
      <w:bookmarkEnd w:id="592"/>
      <w:bookmarkEnd w:id="593"/>
    </w:p>
    <w:p w14:paraId="5A3277B8" w14:textId="4FC7DFEF" w:rsidR="006452A5" w:rsidRPr="00042036" w:rsidRDefault="006452A5" w:rsidP="006452A5">
      <w:pPr>
        <w:rPr>
          <w:lang w:eastAsia="zh-CN"/>
        </w:rPr>
      </w:pPr>
      <w:r w:rsidRPr="00042036">
        <w:rPr>
          <w:lang w:eastAsia="zh-CN"/>
        </w:rPr>
        <w:t>This solution is applied as follows:</w:t>
      </w:r>
    </w:p>
    <w:p w14:paraId="5D27A283" w14:textId="38F21A5B" w:rsidR="006452A5" w:rsidRPr="00042036" w:rsidRDefault="00B93C5C" w:rsidP="00FB44BB">
      <w:pPr>
        <w:pStyle w:val="B1"/>
      </w:pPr>
      <w:r w:rsidRPr="00042036">
        <w:t>-</w:t>
      </w:r>
      <w:r w:rsidRPr="00042036">
        <w:tab/>
      </w:r>
      <w:r w:rsidR="006452A5" w:rsidRPr="00042036">
        <w:t>It is assumed that the SMFs within the Network Slice instance are aware whether the Network Slice instance is overloaded. When the existing PDU session is decided as to be migrated to another Network Slice instance, the SMF performs PDU Session re-establishment by using the mechanism of SSC mode#2 or SSC mode#3.</w:t>
      </w:r>
    </w:p>
    <w:p w14:paraId="54925F2B" w14:textId="40B3EA66" w:rsidR="006452A5" w:rsidRPr="00042036" w:rsidRDefault="00B93C5C" w:rsidP="00FB44BB">
      <w:pPr>
        <w:pStyle w:val="B2"/>
      </w:pPr>
      <w:r w:rsidRPr="00042036">
        <w:t>-</w:t>
      </w:r>
      <w:r w:rsidRPr="00042036">
        <w:tab/>
      </w:r>
      <w:r w:rsidR="006452A5" w:rsidRPr="00042036">
        <w:t>If there are multiple existing PDU sessions associated with the Network Slice instance, the SMF decides which existing PDU sessions need to be migrated to another Network Slice instance based on, e.g</w:t>
      </w:r>
      <w:r w:rsidR="00494EEF" w:rsidRPr="00042036">
        <w:t>.</w:t>
      </w:r>
      <w:r w:rsidR="006452A5" w:rsidRPr="00042036">
        <w:t xml:space="preserve"> SSC mode and other local policy. In order to prevent resource overload within the new Network Slice instance, the SMF may select parts of existing PDU sessions to be migrated.</w:t>
      </w:r>
    </w:p>
    <w:p w14:paraId="0E59DDD3" w14:textId="3B9B7DEF" w:rsidR="006452A5" w:rsidRPr="00042036" w:rsidRDefault="00B93C5C" w:rsidP="00FB44BB">
      <w:pPr>
        <w:pStyle w:val="B1"/>
      </w:pPr>
      <w:r w:rsidRPr="00042036">
        <w:t>-</w:t>
      </w:r>
      <w:r w:rsidRPr="00042036">
        <w:tab/>
      </w:r>
      <w:r w:rsidR="006452A5" w:rsidRPr="00042036">
        <w:t>The AMF is notified that the event that the Network Slice instance for a given S-NSSAI is overloaded, e.g. from OAM. The stored NSI ID that identifies the Network Slice instance that is overloaded is deleted by AMF from the UE context. Then AMF will query NSSF to select a suitable Network Slice instance for the new PDU session requested by UE.</w:t>
      </w:r>
    </w:p>
    <w:p w14:paraId="289F9C07" w14:textId="41E6B562" w:rsidR="006452A5" w:rsidRPr="00042036" w:rsidRDefault="006452A5" w:rsidP="006452A5">
      <w:pPr>
        <w:pStyle w:val="Heading3"/>
      </w:pPr>
      <w:bookmarkStart w:id="594" w:name="_Toc104302476"/>
      <w:bookmarkStart w:id="595" w:name="_Toc104359442"/>
      <w:bookmarkStart w:id="596" w:name="_Toc112923230"/>
      <w:bookmarkStart w:id="597" w:name="_Toc112923893"/>
      <w:r w:rsidRPr="00042036">
        <w:lastRenderedPageBreak/>
        <w:t>6.</w:t>
      </w:r>
      <w:r w:rsidR="00B93C5C" w:rsidRPr="00042036">
        <w:t>15</w:t>
      </w:r>
      <w:r w:rsidRPr="00042036">
        <w:t>.3</w:t>
      </w:r>
      <w:r w:rsidRPr="00042036">
        <w:tab/>
        <w:t>Procedures</w:t>
      </w:r>
      <w:bookmarkEnd w:id="594"/>
      <w:bookmarkEnd w:id="595"/>
      <w:bookmarkEnd w:id="596"/>
      <w:bookmarkEnd w:id="597"/>
    </w:p>
    <w:bookmarkStart w:id="598" w:name="_MON_1710093148"/>
    <w:bookmarkEnd w:id="598"/>
    <w:p w14:paraId="0E31911D" w14:textId="77777777" w:rsidR="006452A5" w:rsidRPr="00042036" w:rsidRDefault="006452A5" w:rsidP="00FB44BB">
      <w:pPr>
        <w:pStyle w:val="TH"/>
      </w:pPr>
      <w:r w:rsidRPr="00042036">
        <w:object w:dxaOrig="7871" w:dyaOrig="5747" w14:anchorId="000ED358">
          <v:shape id="_x0000_i1046" type="#_x0000_t75" style="width:394.5pt;height:287.25pt" o:ole="">
            <v:imagedata r:id="rId55" o:title=""/>
          </v:shape>
          <o:OLEObject Type="Embed" ProgID="Word.Document.12" ShapeID="_x0000_i1046" DrawAspect="Content" ObjectID="_1723979099" r:id="rId56">
            <o:FieldCodes>\s</o:FieldCodes>
          </o:OLEObject>
        </w:object>
      </w:r>
    </w:p>
    <w:p w14:paraId="6243CDAD" w14:textId="4AC9371C" w:rsidR="006452A5" w:rsidRPr="00042036" w:rsidRDefault="006452A5" w:rsidP="00FB44BB">
      <w:pPr>
        <w:pStyle w:val="TF"/>
        <w:rPr>
          <w:rFonts w:eastAsia="DengXian"/>
          <w:lang w:eastAsia="zh-CN"/>
        </w:rPr>
      </w:pPr>
      <w:r w:rsidRPr="00042036">
        <w:rPr>
          <w:rFonts w:eastAsia="DengXian"/>
          <w:lang w:eastAsia="zh-CN"/>
        </w:rPr>
        <w:t>Figure 6.</w:t>
      </w:r>
      <w:r w:rsidR="00B93C5C" w:rsidRPr="00042036">
        <w:rPr>
          <w:rFonts w:eastAsia="DengXian"/>
          <w:lang w:eastAsia="zh-CN"/>
        </w:rPr>
        <w:t>15</w:t>
      </w:r>
      <w:r w:rsidRPr="00042036">
        <w:rPr>
          <w:rFonts w:eastAsia="DengXian"/>
          <w:lang w:eastAsia="zh-CN"/>
        </w:rPr>
        <w:t>.3-1: Procedure of PDU Session re-establishment due to Network Slice instance overload</w:t>
      </w:r>
    </w:p>
    <w:p w14:paraId="5E365411" w14:textId="1E6074C0" w:rsidR="006452A5" w:rsidRPr="00042036" w:rsidRDefault="00B93C5C" w:rsidP="00FB44BB">
      <w:pPr>
        <w:pStyle w:val="B1"/>
      </w:pPr>
      <w:r w:rsidRPr="00042036">
        <w:t>1.</w:t>
      </w:r>
      <w:r w:rsidRPr="00042036">
        <w:tab/>
      </w:r>
      <w:r w:rsidR="006452A5" w:rsidRPr="00042036">
        <w:t>The AMF and SMF are aware of the event that the Network Slice instance for a given S-NSSAI is overloaded, e.g. based on OAM.</w:t>
      </w:r>
    </w:p>
    <w:p w14:paraId="6543F16E" w14:textId="0A5166D2" w:rsidR="006452A5" w:rsidRPr="00042036" w:rsidRDefault="00B93C5C" w:rsidP="00FB44BB">
      <w:pPr>
        <w:pStyle w:val="B1"/>
      </w:pPr>
      <w:r w:rsidRPr="00042036">
        <w:t>2.</w:t>
      </w:r>
      <w:r w:rsidRPr="00042036">
        <w:tab/>
      </w:r>
      <w:r w:rsidR="006452A5" w:rsidRPr="00042036">
        <w:t xml:space="preserve">If this overloaded Network Slice instance is previously selected for UE, the stored NS ID that identifies the Network Slice instance that is overloaded is deleted by AMF from the UE context. For existing PDU sessions associated with the Network Slice instance, the SMF performs PDU Session re-establishment by using the mechanism of SSC mode#2 or SSC mode#3 as defined in </w:t>
      </w:r>
      <w:r w:rsidRPr="00042036">
        <w:t>c</w:t>
      </w:r>
      <w:r w:rsidR="006452A5" w:rsidRPr="00042036">
        <w:t>lause</w:t>
      </w:r>
      <w:r w:rsidRPr="00042036">
        <w:t> </w:t>
      </w:r>
      <w:r w:rsidR="006452A5" w:rsidRPr="00042036">
        <w:t xml:space="preserve">4.3.5 of </w:t>
      </w:r>
      <w:r w:rsidR="00C92467" w:rsidRPr="00042036">
        <w:t>TS</w:t>
      </w:r>
      <w:r w:rsidR="00C92467">
        <w:t> </w:t>
      </w:r>
      <w:r w:rsidR="00C92467" w:rsidRPr="00042036">
        <w:t>23.502</w:t>
      </w:r>
      <w:r w:rsidR="00C92467">
        <w:t> </w:t>
      </w:r>
      <w:r w:rsidR="00C92467" w:rsidRPr="00042036">
        <w:t>[</w:t>
      </w:r>
      <w:r w:rsidR="006452A5" w:rsidRPr="00042036">
        <w:t>5]. If there are multiple existing PDU sessions associated with the Network Slice instance, the SMF decides which existing PDU sessions need to be migrated to the new Network Slice instance based on, e.g</w:t>
      </w:r>
      <w:r w:rsidR="00494EEF" w:rsidRPr="00042036">
        <w:t>.</w:t>
      </w:r>
      <w:r w:rsidR="006452A5" w:rsidRPr="00042036">
        <w:t xml:space="preserve"> SSC mode and other local policy.</w:t>
      </w:r>
    </w:p>
    <w:p w14:paraId="7A920052" w14:textId="40F39845" w:rsidR="006452A5" w:rsidRPr="00042036" w:rsidRDefault="00B93C5C" w:rsidP="00FB44BB">
      <w:pPr>
        <w:pStyle w:val="B1"/>
      </w:pPr>
      <w:r w:rsidRPr="00042036">
        <w:t>3.</w:t>
      </w:r>
      <w:r w:rsidRPr="00042036">
        <w:tab/>
      </w:r>
      <w:r w:rsidR="006452A5" w:rsidRPr="00042036">
        <w:t>The UE initiates PDU Session Establishment procedure as indicated by SMF, which requests to establish a new PDU session associated with same S-NSSAI as the existing PDU session.</w:t>
      </w:r>
    </w:p>
    <w:p w14:paraId="4E233131" w14:textId="6A8DED5B" w:rsidR="006452A5" w:rsidRPr="00042036" w:rsidRDefault="00B93C5C" w:rsidP="00FB44BB">
      <w:pPr>
        <w:pStyle w:val="B1"/>
      </w:pPr>
      <w:r w:rsidRPr="00042036">
        <w:t>4.</w:t>
      </w:r>
      <w:r w:rsidRPr="00042036">
        <w:tab/>
      </w:r>
      <w:r w:rsidR="006452A5" w:rsidRPr="00042036">
        <w:t>Existing procedure as described in clause</w:t>
      </w:r>
      <w:r w:rsidRPr="00042036">
        <w:t> </w:t>
      </w:r>
      <w:r w:rsidR="006452A5" w:rsidRPr="00042036">
        <w:t xml:space="preserve">4.3.2.2.3 of </w:t>
      </w:r>
      <w:r w:rsidR="00C92467" w:rsidRPr="00042036">
        <w:t>TS</w:t>
      </w:r>
      <w:r w:rsidR="00C92467">
        <w:t> </w:t>
      </w:r>
      <w:r w:rsidR="00C92467" w:rsidRPr="00042036">
        <w:t>23.502</w:t>
      </w:r>
      <w:r w:rsidR="00C92467">
        <w:t> </w:t>
      </w:r>
      <w:r w:rsidR="00C92467" w:rsidRPr="00042036">
        <w:t>[</w:t>
      </w:r>
      <w:r w:rsidR="006452A5" w:rsidRPr="00042036">
        <w:t>5] for SMF selection is performed, where new NSI ID is determined for the same S-NSSAI.</w:t>
      </w:r>
    </w:p>
    <w:p w14:paraId="3722F1C1" w14:textId="6B8E910E" w:rsidR="006452A5" w:rsidRPr="00042036" w:rsidRDefault="00B93C5C" w:rsidP="00FB44BB">
      <w:pPr>
        <w:pStyle w:val="B1"/>
      </w:pPr>
      <w:r w:rsidRPr="00042036">
        <w:t>5.</w:t>
      </w:r>
      <w:r w:rsidRPr="00042036">
        <w:tab/>
      </w:r>
      <w:r w:rsidR="006452A5" w:rsidRPr="00042036">
        <w:t xml:space="preserve">Other steps of the PDU Session Establishment procedure. A new SMF within the new Network Slice instance serves current PDU session. The old PDU Session is released as described in the </w:t>
      </w:r>
      <w:r w:rsidR="00C92467" w:rsidRPr="00042036">
        <w:t>TS</w:t>
      </w:r>
      <w:r w:rsidR="00C92467">
        <w:t> </w:t>
      </w:r>
      <w:r w:rsidR="00C92467" w:rsidRPr="00042036">
        <w:t>23.502</w:t>
      </w:r>
      <w:r w:rsidR="00C92467">
        <w:t> </w:t>
      </w:r>
      <w:r w:rsidR="00C92467" w:rsidRPr="00042036">
        <w:t>[</w:t>
      </w:r>
      <w:r w:rsidR="006452A5" w:rsidRPr="00042036">
        <w:t>5].</w:t>
      </w:r>
    </w:p>
    <w:p w14:paraId="52A1417E" w14:textId="6871FC6E" w:rsidR="006452A5" w:rsidRPr="00042036" w:rsidRDefault="006452A5" w:rsidP="006452A5">
      <w:pPr>
        <w:pStyle w:val="Heading3"/>
      </w:pPr>
      <w:bookmarkStart w:id="599" w:name="_Toc104302477"/>
      <w:bookmarkStart w:id="600" w:name="_Toc104359443"/>
      <w:bookmarkStart w:id="601" w:name="_Toc112923231"/>
      <w:bookmarkStart w:id="602" w:name="_Toc112923894"/>
      <w:r w:rsidRPr="00042036">
        <w:rPr>
          <w:lang w:eastAsia="zh-CN"/>
        </w:rPr>
        <w:t>6.</w:t>
      </w:r>
      <w:r w:rsidR="00B93C5C" w:rsidRPr="00042036">
        <w:rPr>
          <w:lang w:eastAsia="zh-CN"/>
        </w:rPr>
        <w:t>15</w:t>
      </w:r>
      <w:r w:rsidRPr="00042036">
        <w:rPr>
          <w:lang w:eastAsia="zh-CN"/>
        </w:rPr>
        <w:t>.4</w:t>
      </w:r>
      <w:r w:rsidRPr="00042036">
        <w:rPr>
          <w:lang w:eastAsia="zh-CN"/>
        </w:rPr>
        <w:tab/>
      </w:r>
      <w:r w:rsidRPr="00042036">
        <w:t>Impacts on services, entities and interfaces</w:t>
      </w:r>
      <w:bookmarkEnd w:id="599"/>
      <w:bookmarkEnd w:id="600"/>
      <w:bookmarkEnd w:id="601"/>
      <w:bookmarkEnd w:id="602"/>
    </w:p>
    <w:p w14:paraId="6BBC6975" w14:textId="77777777" w:rsidR="002534DB" w:rsidRPr="00042036" w:rsidRDefault="002534DB" w:rsidP="002534DB">
      <w:r w:rsidRPr="00042036">
        <w:t>AMF:</w:t>
      </w:r>
    </w:p>
    <w:p w14:paraId="03F7151C" w14:textId="77777777" w:rsidR="002534DB" w:rsidRPr="00042036" w:rsidRDefault="002534DB" w:rsidP="002534DB">
      <w:pPr>
        <w:pStyle w:val="B1"/>
      </w:pPr>
      <w:r w:rsidRPr="00042036">
        <w:t>-</w:t>
      </w:r>
      <w:r w:rsidRPr="00042036">
        <w:tab/>
        <w:t>Deleting the NSI ID that identifies the Network Slice instance that is overloaded.</w:t>
      </w:r>
    </w:p>
    <w:p w14:paraId="24A7C167" w14:textId="77777777" w:rsidR="002534DB" w:rsidRPr="00042036" w:rsidRDefault="002534DB" w:rsidP="002534DB">
      <w:r w:rsidRPr="00042036">
        <w:t>SMF:</w:t>
      </w:r>
    </w:p>
    <w:p w14:paraId="42A11A9D" w14:textId="77777777" w:rsidR="002534DB" w:rsidRPr="00042036" w:rsidRDefault="002534DB" w:rsidP="002534DB">
      <w:pPr>
        <w:pStyle w:val="B1"/>
      </w:pPr>
      <w:r w:rsidRPr="00042036">
        <w:t>-</w:t>
      </w:r>
      <w:r w:rsidRPr="00042036">
        <w:tab/>
        <w:t>A new condition to trigger PDU Session re-establishment by using the mechanism of SSC mode#2 or SSC mode#3.</w:t>
      </w:r>
    </w:p>
    <w:p w14:paraId="103ACD2C" w14:textId="188DE85B" w:rsidR="00B908AF" w:rsidRPr="00042036" w:rsidRDefault="00B908AF" w:rsidP="00FB44BB">
      <w:pPr>
        <w:pStyle w:val="Heading2"/>
      </w:pPr>
      <w:bookmarkStart w:id="603" w:name="_Toc104302478"/>
      <w:bookmarkStart w:id="604" w:name="_Toc104359444"/>
      <w:bookmarkStart w:id="605" w:name="_Toc50473319"/>
      <w:bookmarkStart w:id="606" w:name="_Toc50539640"/>
      <w:bookmarkStart w:id="607" w:name="_Toc54638260"/>
      <w:bookmarkStart w:id="608" w:name="_Toc54638754"/>
      <w:bookmarkStart w:id="609" w:name="_Toc54639636"/>
      <w:bookmarkStart w:id="610" w:name="_Toc57131710"/>
      <w:bookmarkStart w:id="611" w:name="_Toc66304842"/>
      <w:bookmarkStart w:id="612" w:name="_Toc66766502"/>
      <w:bookmarkStart w:id="613" w:name="_Toc112923232"/>
      <w:bookmarkStart w:id="614" w:name="_Toc112923895"/>
      <w:r w:rsidRPr="00042036">
        <w:lastRenderedPageBreak/>
        <w:t>6.</w:t>
      </w:r>
      <w:r w:rsidR="00B93C5C" w:rsidRPr="00042036">
        <w:t>16</w:t>
      </w:r>
      <w:r w:rsidRPr="00042036">
        <w:tab/>
        <w:t>Solution #</w:t>
      </w:r>
      <w:r w:rsidR="00B93C5C" w:rsidRPr="00042036">
        <w:t>16</w:t>
      </w:r>
      <w:r w:rsidRPr="00042036">
        <w:t>: UE assisted slice based VPLMN prioritization for Extended SoR</w:t>
      </w:r>
      <w:bookmarkEnd w:id="603"/>
      <w:bookmarkEnd w:id="604"/>
      <w:bookmarkEnd w:id="605"/>
      <w:bookmarkEnd w:id="606"/>
      <w:bookmarkEnd w:id="607"/>
      <w:bookmarkEnd w:id="608"/>
      <w:bookmarkEnd w:id="609"/>
      <w:bookmarkEnd w:id="610"/>
      <w:bookmarkEnd w:id="611"/>
      <w:bookmarkEnd w:id="612"/>
      <w:bookmarkEnd w:id="613"/>
      <w:bookmarkEnd w:id="614"/>
    </w:p>
    <w:p w14:paraId="3ADDBE77" w14:textId="01773072" w:rsidR="00B908AF" w:rsidRPr="00042036" w:rsidRDefault="00B908AF" w:rsidP="00FB44BB">
      <w:pPr>
        <w:pStyle w:val="Heading3"/>
      </w:pPr>
      <w:bookmarkStart w:id="615" w:name="_Toc50473320"/>
      <w:bookmarkStart w:id="616" w:name="_Toc50539641"/>
      <w:bookmarkStart w:id="617" w:name="_Toc54638261"/>
      <w:bookmarkStart w:id="618" w:name="_Toc54638755"/>
      <w:bookmarkStart w:id="619" w:name="_Toc54639637"/>
      <w:bookmarkStart w:id="620" w:name="_Toc57131711"/>
      <w:bookmarkStart w:id="621" w:name="_Toc66304843"/>
      <w:bookmarkStart w:id="622" w:name="_Toc66766503"/>
      <w:bookmarkStart w:id="623" w:name="_Toc104302479"/>
      <w:bookmarkStart w:id="624" w:name="_Toc104359445"/>
      <w:bookmarkStart w:id="625" w:name="_Toc112923233"/>
      <w:bookmarkStart w:id="626" w:name="_Toc112923896"/>
      <w:r w:rsidRPr="00042036">
        <w:t>6.</w:t>
      </w:r>
      <w:r w:rsidR="00B93C5C" w:rsidRPr="00042036">
        <w:t>16</w:t>
      </w:r>
      <w:r w:rsidRPr="00042036">
        <w:t>.1</w:t>
      </w:r>
      <w:r w:rsidRPr="00042036">
        <w:tab/>
        <w:t>Introduction</w:t>
      </w:r>
      <w:bookmarkEnd w:id="615"/>
      <w:bookmarkEnd w:id="616"/>
      <w:bookmarkEnd w:id="617"/>
      <w:bookmarkEnd w:id="618"/>
      <w:bookmarkEnd w:id="619"/>
      <w:bookmarkEnd w:id="620"/>
      <w:bookmarkEnd w:id="621"/>
      <w:bookmarkEnd w:id="622"/>
      <w:bookmarkEnd w:id="623"/>
      <w:bookmarkEnd w:id="624"/>
      <w:bookmarkEnd w:id="625"/>
      <w:bookmarkEnd w:id="626"/>
    </w:p>
    <w:p w14:paraId="67E0BEE2" w14:textId="1E8F5972" w:rsidR="00B908AF" w:rsidRPr="00042036" w:rsidRDefault="00B908AF" w:rsidP="00B908AF">
      <w:pPr>
        <w:pStyle w:val="CommentText"/>
        <w:rPr>
          <w:rFonts w:eastAsia="Malgun Gothic"/>
        </w:rPr>
      </w:pPr>
      <w:r w:rsidRPr="00042036">
        <w:t xml:space="preserve">Solution # 6 proposes a solution to KI #2. </w:t>
      </w:r>
      <w:r w:rsidRPr="00042036">
        <w:rPr>
          <w:rFonts w:eastAsia="Malgun Gothic"/>
        </w:rPr>
        <w:t xml:space="preserve">The solution relies on the UE indicating its location to HPLMN </w:t>
      </w:r>
      <w:r w:rsidRPr="00042036">
        <w:t xml:space="preserve">and makes the following assumption: </w:t>
      </w:r>
      <w:r w:rsidR="00494EEF" w:rsidRPr="00042036">
        <w:t>"</w:t>
      </w:r>
      <w:r w:rsidRPr="00042036">
        <w:rPr>
          <w:rFonts w:eastAsia="Malgun Gothic"/>
        </w:rPr>
        <w:t>A trigger is detected in the UDM for a roaming UE to provide slice-based SoR information, e.g. the UDM is preconfigured (e.g. via the OAM or OSS based on Service Level Agreements with the roaming partners) that one or more of the UE</w:t>
      </w:r>
      <w:r w:rsidR="00494EEF" w:rsidRPr="00042036">
        <w:rPr>
          <w:rFonts w:eastAsia="Malgun Gothic"/>
        </w:rPr>
        <w:t>'</w:t>
      </w:r>
      <w:r w:rsidRPr="00042036">
        <w:rPr>
          <w:rFonts w:eastAsia="Malgun Gothic"/>
        </w:rPr>
        <w:t>s Subscribed S-NSSAIs are not available in specific visited country or networks (VPLMNs).</w:t>
      </w:r>
      <w:r w:rsidR="00494EEF" w:rsidRPr="00042036">
        <w:rPr>
          <w:rFonts w:eastAsia="Malgun Gothic"/>
        </w:rPr>
        <w:t>"</w:t>
      </w:r>
    </w:p>
    <w:p w14:paraId="3407D445" w14:textId="77777777" w:rsidR="00B908AF" w:rsidRPr="00042036" w:rsidRDefault="00B908AF" w:rsidP="00B908AF">
      <w:pPr>
        <w:pStyle w:val="CommentText"/>
        <w:rPr>
          <w:rFonts w:eastAsia="Malgun Gothic"/>
        </w:rPr>
      </w:pPr>
      <w:r w:rsidRPr="00042036">
        <w:rPr>
          <w:rFonts w:eastAsia="Malgun Gothic"/>
        </w:rPr>
        <w:t>However, there may be limitations with these assumptions:</w:t>
      </w:r>
    </w:p>
    <w:p w14:paraId="2B6731AF" w14:textId="609ED60F" w:rsidR="00B908AF" w:rsidRPr="00042036" w:rsidRDefault="00B93C5C" w:rsidP="00FB44BB">
      <w:pPr>
        <w:pStyle w:val="B1"/>
      </w:pPr>
      <w:r w:rsidRPr="00042036">
        <w:rPr>
          <w:rFonts w:eastAsia="Malgun Gothic"/>
        </w:rPr>
        <w:t>a)</w:t>
      </w:r>
      <w:r w:rsidRPr="00042036">
        <w:rPr>
          <w:rFonts w:eastAsia="Malgun Gothic"/>
        </w:rPr>
        <w:tab/>
      </w:r>
      <w:r w:rsidR="00B908AF" w:rsidRPr="00042036">
        <w:rPr>
          <w:rFonts w:eastAsia="Malgun Gothic"/>
        </w:rPr>
        <w:t>Network Slice support may vary (statically or dynamically) at cell level within the same RAN belonging to a VPLMN. It is impractical to assume that all VPLMNs will provide up-to-date geographical network slice support information to HPLMN under the SLA.</w:t>
      </w:r>
    </w:p>
    <w:p w14:paraId="30E9DF84" w14:textId="1D56C9F5" w:rsidR="00B908AF" w:rsidRPr="00042036" w:rsidRDefault="00B93C5C" w:rsidP="00FB44BB">
      <w:pPr>
        <w:pStyle w:val="B1"/>
      </w:pPr>
      <w:r w:rsidRPr="00042036">
        <w:rPr>
          <w:rFonts w:eastAsia="Malgun Gothic"/>
        </w:rPr>
        <w:t>b)</w:t>
      </w:r>
      <w:r w:rsidRPr="00042036">
        <w:rPr>
          <w:rFonts w:eastAsia="Malgun Gothic"/>
        </w:rPr>
        <w:tab/>
      </w:r>
      <w:r w:rsidR="00B908AF" w:rsidRPr="00042036">
        <w:rPr>
          <w:rFonts w:eastAsia="Malgun Gothic"/>
        </w:rPr>
        <w:t>HPLMN may not be aware of the availability (visibility or suitability for camping) of all VPLMNs in the UE</w:t>
      </w:r>
      <w:r w:rsidR="00494EEF" w:rsidRPr="00042036">
        <w:rPr>
          <w:rFonts w:eastAsia="Malgun Gothic"/>
        </w:rPr>
        <w:t>'</w:t>
      </w:r>
      <w:r w:rsidR="00B908AF" w:rsidRPr="00042036">
        <w:rPr>
          <w:rFonts w:eastAsia="Malgun Gothic"/>
        </w:rPr>
        <w:t>s current location.</w:t>
      </w:r>
    </w:p>
    <w:p w14:paraId="173095BC" w14:textId="692AA0CF" w:rsidR="00B908AF" w:rsidRPr="00042036" w:rsidRDefault="00B93C5C" w:rsidP="00FB44BB">
      <w:pPr>
        <w:pStyle w:val="B1"/>
      </w:pPr>
      <w:r w:rsidRPr="00042036">
        <w:rPr>
          <w:rFonts w:eastAsia="Malgun Gothic"/>
        </w:rPr>
        <w:t>c)</w:t>
      </w:r>
      <w:r w:rsidRPr="00042036">
        <w:rPr>
          <w:rFonts w:eastAsia="Malgun Gothic"/>
        </w:rPr>
        <w:tab/>
      </w:r>
      <w:r w:rsidR="00B908AF" w:rsidRPr="00042036">
        <w:rPr>
          <w:rFonts w:eastAsia="Malgun Gothic"/>
        </w:rPr>
        <w:t xml:space="preserve">In some cases, the UE itself may be unable to report its detailed location. E.g. not all mMTC devices can be expected to have positioning capabilities (i.e. equipped with a GNSS or A-GNSS receiver) or privacy permissions </w:t>
      </w:r>
      <w:r w:rsidR="00943A57" w:rsidRPr="00042036">
        <w:rPr>
          <w:rFonts w:eastAsia="Malgun Gothic"/>
        </w:rPr>
        <w:t xml:space="preserve">as described in </w:t>
      </w:r>
      <w:r w:rsidR="00C92467" w:rsidRPr="00042036">
        <w:rPr>
          <w:rFonts w:eastAsia="Malgun Gothic"/>
        </w:rPr>
        <w:t>TS</w:t>
      </w:r>
      <w:r w:rsidR="00C92467">
        <w:rPr>
          <w:rFonts w:eastAsia="Malgun Gothic"/>
        </w:rPr>
        <w:t> </w:t>
      </w:r>
      <w:r w:rsidR="00C92467" w:rsidRPr="00042036">
        <w:rPr>
          <w:rFonts w:eastAsia="Malgun Gothic"/>
        </w:rPr>
        <w:t>22.071</w:t>
      </w:r>
      <w:r w:rsidR="00C92467">
        <w:rPr>
          <w:rFonts w:eastAsia="Malgun Gothic"/>
        </w:rPr>
        <w:t> </w:t>
      </w:r>
      <w:r w:rsidR="00C92467" w:rsidRPr="00042036">
        <w:rPr>
          <w:rFonts w:eastAsia="Malgun Gothic"/>
        </w:rPr>
        <w:t>[</w:t>
      </w:r>
      <w:r w:rsidR="00554180" w:rsidRPr="00042036">
        <w:rPr>
          <w:rFonts w:eastAsia="Malgun Gothic"/>
        </w:rPr>
        <w:t>10</w:t>
      </w:r>
      <w:r w:rsidR="00B908AF" w:rsidRPr="00042036">
        <w:rPr>
          <w:rFonts w:eastAsia="Malgun Gothic"/>
        </w:rPr>
        <w:t>].</w:t>
      </w:r>
    </w:p>
    <w:p w14:paraId="3DED0B6A" w14:textId="70D27332" w:rsidR="00B908AF" w:rsidRPr="00042036" w:rsidRDefault="00B908AF" w:rsidP="00B908AF">
      <w:r w:rsidRPr="00042036">
        <w:t>To overcome these limitations, this solution adds a UE assisted enhancement to the VPLMN prioritization in solution #6.</w:t>
      </w:r>
    </w:p>
    <w:p w14:paraId="49DBAB3D" w14:textId="3A02BFE6" w:rsidR="00B908AF" w:rsidRPr="00042036" w:rsidRDefault="00B908AF" w:rsidP="00FB44BB">
      <w:pPr>
        <w:pStyle w:val="Heading3"/>
      </w:pPr>
      <w:bookmarkStart w:id="627" w:name="_Toc50473321"/>
      <w:bookmarkStart w:id="628" w:name="_Toc50539642"/>
      <w:bookmarkStart w:id="629" w:name="_Toc54638262"/>
      <w:bookmarkStart w:id="630" w:name="_Toc54638756"/>
      <w:bookmarkStart w:id="631" w:name="_Toc54639638"/>
      <w:bookmarkStart w:id="632" w:name="_Toc57131712"/>
      <w:bookmarkStart w:id="633" w:name="_Toc66304844"/>
      <w:bookmarkStart w:id="634" w:name="_Toc66766504"/>
      <w:bookmarkStart w:id="635" w:name="_Toc104302480"/>
      <w:bookmarkStart w:id="636" w:name="_Toc104359446"/>
      <w:bookmarkStart w:id="637" w:name="_Toc112923234"/>
      <w:bookmarkStart w:id="638" w:name="_Toc112923897"/>
      <w:r w:rsidRPr="00042036">
        <w:t>6.</w:t>
      </w:r>
      <w:r w:rsidR="00943A57" w:rsidRPr="00042036">
        <w:t>16</w:t>
      </w:r>
      <w:r w:rsidRPr="00042036">
        <w:t>.2</w:t>
      </w:r>
      <w:r w:rsidRPr="00042036">
        <w:tab/>
        <w:t>High Level Description</w:t>
      </w:r>
      <w:bookmarkEnd w:id="627"/>
      <w:bookmarkEnd w:id="628"/>
      <w:bookmarkEnd w:id="629"/>
      <w:bookmarkEnd w:id="630"/>
      <w:bookmarkEnd w:id="631"/>
      <w:bookmarkEnd w:id="632"/>
      <w:bookmarkEnd w:id="633"/>
      <w:bookmarkEnd w:id="634"/>
      <w:bookmarkEnd w:id="635"/>
      <w:bookmarkEnd w:id="636"/>
      <w:bookmarkEnd w:id="637"/>
      <w:bookmarkEnd w:id="638"/>
    </w:p>
    <w:p w14:paraId="0B4512D0" w14:textId="250AFAEA" w:rsidR="00B908AF" w:rsidRPr="00042036" w:rsidRDefault="00B908AF" w:rsidP="00B908AF">
      <w:r w:rsidRPr="00042036">
        <w:t xml:space="preserve">A UE performs PLMN selection as described in </w:t>
      </w:r>
      <w:r w:rsidR="00C92467" w:rsidRPr="00042036">
        <w:t>TS</w:t>
      </w:r>
      <w:r w:rsidR="00C92467">
        <w:t> </w:t>
      </w:r>
      <w:r w:rsidR="00C92467" w:rsidRPr="00042036">
        <w:t>23.122</w:t>
      </w:r>
      <w:r w:rsidR="00C92467">
        <w:t> </w:t>
      </w:r>
      <w:r w:rsidR="00C92467" w:rsidRPr="00042036">
        <w:t>[</w:t>
      </w:r>
      <w:r w:rsidRPr="00042036">
        <w:t xml:space="preserve">7]. </w:t>
      </w:r>
      <w:r w:rsidR="00494EEF" w:rsidRPr="00042036">
        <w:t>"</w:t>
      </w:r>
      <w:r w:rsidRPr="00042036">
        <w:t>PLMN Search</w:t>
      </w:r>
      <w:r w:rsidR="00494EEF" w:rsidRPr="00042036">
        <w:t>"</w:t>
      </w:r>
      <w:r w:rsidRPr="00042036">
        <w:t xml:space="preserve"> is a procedure to support the PLMN selection as detailed in </w:t>
      </w:r>
      <w:r w:rsidR="00554180" w:rsidRPr="00042036">
        <w:t>clause </w:t>
      </w:r>
      <w:r w:rsidRPr="00042036">
        <w:t xml:space="preserve">5.1.1 of </w:t>
      </w:r>
      <w:r w:rsidR="00C92467" w:rsidRPr="00042036">
        <w:t>TS</w:t>
      </w:r>
      <w:r w:rsidR="00C92467">
        <w:t> </w:t>
      </w:r>
      <w:r w:rsidR="00C92467" w:rsidRPr="00042036">
        <w:t>38.304</w:t>
      </w:r>
      <w:r w:rsidR="00C92467">
        <w:t> </w:t>
      </w:r>
      <w:r w:rsidR="00C92467" w:rsidRPr="00042036">
        <w:t>[</w:t>
      </w:r>
      <w:r w:rsidR="00554180" w:rsidRPr="00042036">
        <w:t>9</w:t>
      </w:r>
      <w:r w:rsidRPr="00042036">
        <w:t xml:space="preserve">]. </w:t>
      </w:r>
      <w:r w:rsidR="00494EEF" w:rsidRPr="00042036">
        <w:t>"</w:t>
      </w:r>
      <w:r w:rsidRPr="00042036">
        <w:t>PLMN Search</w:t>
      </w:r>
      <w:r w:rsidR="00494EEF" w:rsidRPr="00042036">
        <w:t>"</w:t>
      </w:r>
      <w:r w:rsidRPr="00042036">
        <w:t xml:space="preserve"> is triggered in several scenarios like the switch-on, recovery from lack of coverage or periodic attempt to obtain service on HPLMN (while roaming).</w:t>
      </w:r>
    </w:p>
    <w:p w14:paraId="73EF6C42" w14:textId="000DB64A" w:rsidR="00B908AF" w:rsidRPr="00042036" w:rsidRDefault="00B908AF" w:rsidP="00B908AF">
      <w:r w:rsidRPr="00042036">
        <w:t xml:space="preserve">From Release 17 of </w:t>
      </w:r>
      <w:r w:rsidR="00C92467" w:rsidRPr="00042036">
        <w:t>TS</w:t>
      </w:r>
      <w:r w:rsidR="00C92467">
        <w:t> </w:t>
      </w:r>
      <w:r w:rsidR="00C92467" w:rsidRPr="00042036">
        <w:t>38.331</w:t>
      </w:r>
      <w:r w:rsidR="00C92467">
        <w:t> </w:t>
      </w:r>
      <w:r w:rsidR="00C92467" w:rsidRPr="00042036">
        <w:t>[</w:t>
      </w:r>
      <w:r w:rsidR="00554180" w:rsidRPr="00042036">
        <w:t>11</w:t>
      </w:r>
      <w:r w:rsidRPr="00042036">
        <w:t>], the supported slice info of the current cell and neighbour cells is optionally broadcast in SIB 16 (this was agreed in RP-220490 and then subsequently became part of V17.0.0). Under these conditions, during PLMN Search the UE can additionally read the supported slice information and provide it to the network for prioritizing the available VPLMNs for selection.</w:t>
      </w:r>
    </w:p>
    <w:p w14:paraId="431910BE" w14:textId="77777777" w:rsidR="00B908AF" w:rsidRPr="00042036" w:rsidRDefault="00B908AF" w:rsidP="00B908AF">
      <w:pPr>
        <w:rPr>
          <w:lang w:eastAsia="ko-KR"/>
        </w:rPr>
      </w:pPr>
      <w:r w:rsidRPr="00042036">
        <w:rPr>
          <w:lang w:eastAsia="ko-KR"/>
        </w:rPr>
        <w:t>The solution is based on the following high-level assumptions and principles:</w:t>
      </w:r>
    </w:p>
    <w:p w14:paraId="33A4311A" w14:textId="77777777" w:rsidR="00B908AF" w:rsidRPr="00042036" w:rsidRDefault="00B908AF" w:rsidP="00B908AF">
      <w:pPr>
        <w:pStyle w:val="B1"/>
        <w:rPr>
          <w:lang w:eastAsia="ko-KR"/>
        </w:rPr>
      </w:pPr>
      <w:r w:rsidRPr="00042036">
        <w:rPr>
          <w:lang w:eastAsia="ko-KR"/>
        </w:rPr>
        <w:t>-</w:t>
      </w:r>
      <w:r w:rsidRPr="00042036">
        <w:rPr>
          <w:lang w:eastAsia="ko-KR"/>
        </w:rPr>
        <w:tab/>
        <w:t>The UE is configured with S-NSSAIs which are supported by some cells (strongest cell or neighbour cells) in the Registration area.</w:t>
      </w:r>
    </w:p>
    <w:p w14:paraId="3CFC7163" w14:textId="77777777" w:rsidR="00B908AF" w:rsidRPr="00042036" w:rsidRDefault="00B908AF" w:rsidP="00B908AF">
      <w:pPr>
        <w:pStyle w:val="B1"/>
        <w:rPr>
          <w:lang w:eastAsia="ko-KR"/>
        </w:rPr>
      </w:pPr>
      <w:r w:rsidRPr="00042036">
        <w:rPr>
          <w:lang w:eastAsia="ko-KR"/>
        </w:rPr>
        <w:t>-</w:t>
      </w:r>
      <w:r w:rsidRPr="00042036">
        <w:rPr>
          <w:lang w:eastAsia="ko-KR"/>
        </w:rPr>
        <w:tab/>
        <w:t>The NG-RAN is broadcasting the supported slice info of the current cell and neighbour cells.</w:t>
      </w:r>
    </w:p>
    <w:p w14:paraId="3B96AC9F" w14:textId="77777777" w:rsidR="00B908AF" w:rsidRPr="00042036" w:rsidRDefault="00B908AF" w:rsidP="00B908AF">
      <w:pPr>
        <w:pStyle w:val="B1"/>
        <w:rPr>
          <w:lang w:eastAsia="ko-KR"/>
        </w:rPr>
      </w:pPr>
      <w:r w:rsidRPr="00042036">
        <w:rPr>
          <w:lang w:eastAsia="ko-KR"/>
        </w:rPr>
        <w:t>-</w:t>
      </w:r>
      <w:r w:rsidRPr="00042036">
        <w:rPr>
          <w:lang w:eastAsia="ko-KR"/>
        </w:rPr>
        <w:tab/>
        <w:t>If a roaming UE activates a service/application requiring a network slice not offered by the serving network, it may deregister and trigger a PLMN Search followed by re-registration.</w:t>
      </w:r>
    </w:p>
    <w:p w14:paraId="1E691872" w14:textId="3FAD44A0" w:rsidR="00B908AF" w:rsidRPr="00042036" w:rsidRDefault="00B908AF" w:rsidP="00FB44BB">
      <w:pPr>
        <w:pStyle w:val="EditorsNote"/>
      </w:pPr>
      <w:r w:rsidRPr="00042036">
        <w:t>Editor</w:t>
      </w:r>
      <w:r w:rsidR="00494EEF" w:rsidRPr="00042036">
        <w:t>'</w:t>
      </w:r>
      <w:r w:rsidRPr="00042036">
        <w:t xml:space="preserve">s </w:t>
      </w:r>
      <w:r w:rsidR="00554180" w:rsidRPr="00042036">
        <w:t>n</w:t>
      </w:r>
      <w:r w:rsidRPr="00042036">
        <w:t>ote:</w:t>
      </w:r>
      <w:r w:rsidR="00554180" w:rsidRPr="00042036">
        <w:tab/>
      </w:r>
      <w:r w:rsidRPr="00042036">
        <w:t>This solution is applicable only when there is a need for PLMN (re)selection. In mobility cases, a deregistration and PLMN Search is not needed if the UE can find another cell that supports the network slice within the serving PLMN, using cell reselection (</w:t>
      </w:r>
      <w:r w:rsidR="00C92467" w:rsidRPr="00042036">
        <w:t>TR</w:t>
      </w:r>
      <w:r w:rsidR="00C92467">
        <w:t> </w:t>
      </w:r>
      <w:r w:rsidR="00C92467" w:rsidRPr="00042036">
        <w:t>38.832</w:t>
      </w:r>
      <w:r w:rsidR="00C92467">
        <w:t> </w:t>
      </w:r>
      <w:r w:rsidR="00C92467" w:rsidRPr="00042036">
        <w:t>[</w:t>
      </w:r>
      <w:r w:rsidRPr="00042036">
        <w:t>3]) or solutions for KI #1. It is FFS whether any UE assistance is needed by HPLMN for updated slice info in such cases.</w:t>
      </w:r>
    </w:p>
    <w:p w14:paraId="41062FD4" w14:textId="2DA806C2" w:rsidR="00B908AF" w:rsidRPr="00042036" w:rsidRDefault="00B908AF" w:rsidP="00FB44BB">
      <w:pPr>
        <w:pStyle w:val="Heading3"/>
      </w:pPr>
      <w:bookmarkStart w:id="639" w:name="_Toc50473322"/>
      <w:bookmarkStart w:id="640" w:name="_Toc50539643"/>
      <w:bookmarkStart w:id="641" w:name="_Toc54638263"/>
      <w:bookmarkStart w:id="642" w:name="_Toc54638757"/>
      <w:bookmarkStart w:id="643" w:name="_Toc54639639"/>
      <w:bookmarkStart w:id="644" w:name="_Toc57131713"/>
      <w:bookmarkStart w:id="645" w:name="_Toc66304845"/>
      <w:bookmarkStart w:id="646" w:name="_Toc66766505"/>
      <w:bookmarkStart w:id="647" w:name="_Toc104302481"/>
      <w:bookmarkStart w:id="648" w:name="_Toc104359447"/>
      <w:bookmarkStart w:id="649" w:name="_Toc112923235"/>
      <w:bookmarkStart w:id="650" w:name="_Toc112923898"/>
      <w:r w:rsidRPr="00042036">
        <w:t>6.</w:t>
      </w:r>
      <w:r w:rsidR="00554180" w:rsidRPr="00042036">
        <w:t>16</w:t>
      </w:r>
      <w:r w:rsidRPr="00042036">
        <w:t>.3</w:t>
      </w:r>
      <w:r w:rsidRPr="00042036">
        <w:tab/>
        <w:t>Procedures</w:t>
      </w:r>
      <w:bookmarkEnd w:id="639"/>
      <w:bookmarkEnd w:id="640"/>
      <w:bookmarkEnd w:id="641"/>
      <w:bookmarkEnd w:id="642"/>
      <w:bookmarkEnd w:id="643"/>
      <w:bookmarkEnd w:id="644"/>
      <w:bookmarkEnd w:id="645"/>
      <w:bookmarkEnd w:id="646"/>
      <w:bookmarkEnd w:id="647"/>
      <w:bookmarkEnd w:id="648"/>
      <w:bookmarkEnd w:id="649"/>
      <w:bookmarkEnd w:id="650"/>
    </w:p>
    <w:p w14:paraId="25659D2D" w14:textId="2218093C" w:rsidR="00B908AF" w:rsidRPr="00042036" w:rsidRDefault="00B908AF" w:rsidP="00B908AF">
      <w:r w:rsidRPr="00042036">
        <w:t>Existing PLMN search and selection procedures are used with some changes shown in Figure 6.</w:t>
      </w:r>
      <w:r w:rsidR="00554180" w:rsidRPr="00042036">
        <w:t>16</w:t>
      </w:r>
      <w:r w:rsidRPr="00042036">
        <w:t>.3-1. In this figure, three RANs belonging to three different PLMNs are represented for illustration purpose.</w:t>
      </w:r>
    </w:p>
    <w:bookmarkStart w:id="651" w:name="_MON_1684549432"/>
    <w:bookmarkEnd w:id="651"/>
    <w:p w14:paraId="7CE08CB2" w14:textId="4BDE1A6C" w:rsidR="00602BA7" w:rsidRPr="00042036" w:rsidRDefault="00602BA7" w:rsidP="00C76F30">
      <w:pPr>
        <w:pStyle w:val="TH"/>
      </w:pPr>
      <w:r w:rsidRPr="00042036">
        <w:object w:dxaOrig="9261" w:dyaOrig="7284" w14:anchorId="70977140">
          <v:shape id="_x0000_i1047" type="#_x0000_t75" style="width:463.5pt;height:361.5pt" o:ole="">
            <v:imagedata r:id="rId57" o:title=""/>
          </v:shape>
          <o:OLEObject Type="Embed" ProgID="Word.Picture.8" ShapeID="_x0000_i1047" DrawAspect="Content" ObjectID="_1723979100" r:id="rId58"/>
        </w:object>
      </w:r>
    </w:p>
    <w:p w14:paraId="464B93ED" w14:textId="4CE6E6A4" w:rsidR="00B908AF" w:rsidRPr="00042036" w:rsidRDefault="00B908AF" w:rsidP="00FB44BB">
      <w:pPr>
        <w:pStyle w:val="TF"/>
      </w:pPr>
      <w:r w:rsidRPr="00042036">
        <w:t>Figure 6.</w:t>
      </w:r>
      <w:r w:rsidR="00554180" w:rsidRPr="00042036">
        <w:t>16</w:t>
      </w:r>
      <w:r w:rsidRPr="00042036">
        <w:t>.3-1: UE assisted slice based VPLMN prioritization for Extended SoR.</w:t>
      </w:r>
    </w:p>
    <w:p w14:paraId="5C76B700" w14:textId="66E7B466" w:rsidR="00B908AF" w:rsidRPr="00042036" w:rsidRDefault="00B908AF" w:rsidP="00B908AF">
      <w:r w:rsidRPr="00042036">
        <w:t>The various steps of Figure 6.</w:t>
      </w:r>
      <w:r w:rsidR="00554180" w:rsidRPr="00042036">
        <w:t>16</w:t>
      </w:r>
      <w:r w:rsidRPr="00042036">
        <w:t>.3-1 are described below:</w:t>
      </w:r>
    </w:p>
    <w:p w14:paraId="515754EA" w14:textId="09E0ED3F" w:rsidR="00B908AF" w:rsidRPr="00042036" w:rsidRDefault="00554180" w:rsidP="00FB44BB">
      <w:pPr>
        <w:pStyle w:val="B1"/>
      </w:pPr>
      <w:r w:rsidRPr="00042036">
        <w:t>1.</w:t>
      </w:r>
      <w:r w:rsidRPr="00042036">
        <w:tab/>
      </w:r>
      <w:r w:rsidR="00B908AF" w:rsidRPr="00042036">
        <w:t>The UE has been configured with S-NSSAI and needs to do a PLMN Search due to e.g.:</w:t>
      </w:r>
    </w:p>
    <w:p w14:paraId="1E616DA6" w14:textId="72CF4D26" w:rsidR="00B908AF" w:rsidRPr="00042036" w:rsidRDefault="00554180" w:rsidP="00FB44BB">
      <w:pPr>
        <w:pStyle w:val="B2"/>
      </w:pPr>
      <w:r w:rsidRPr="00042036">
        <w:t>a)</w:t>
      </w:r>
      <w:r w:rsidRPr="00042036">
        <w:tab/>
      </w:r>
      <w:r w:rsidR="00B908AF" w:rsidRPr="00042036">
        <w:t>Switch on/recovery from lack of coverage</w:t>
      </w:r>
      <w:r w:rsidR="00602BA7" w:rsidRPr="00042036">
        <w:t>;</w:t>
      </w:r>
      <w:r w:rsidR="00B908AF" w:rsidRPr="00042036">
        <w:t xml:space="preserve"> or</w:t>
      </w:r>
    </w:p>
    <w:p w14:paraId="1AB84E93" w14:textId="60833C05" w:rsidR="00B908AF" w:rsidRPr="00042036" w:rsidRDefault="00554180" w:rsidP="00FB44BB">
      <w:pPr>
        <w:pStyle w:val="B2"/>
      </w:pPr>
      <w:r w:rsidRPr="00042036">
        <w:t>b)</w:t>
      </w:r>
      <w:r w:rsidRPr="00042036">
        <w:tab/>
      </w:r>
      <w:r w:rsidR="00B908AF" w:rsidRPr="00042036">
        <w:t xml:space="preserve">Activation of a </w:t>
      </w:r>
      <w:r w:rsidR="00B908AF" w:rsidRPr="00042036">
        <w:rPr>
          <w:lang w:eastAsia="ko-KR"/>
        </w:rPr>
        <w:t>service/application requiring a network slice not offered by the serving network</w:t>
      </w:r>
      <w:r w:rsidR="00602BA7" w:rsidRPr="00042036">
        <w:rPr>
          <w:lang w:eastAsia="ko-KR"/>
        </w:rPr>
        <w:t>.</w:t>
      </w:r>
    </w:p>
    <w:p w14:paraId="2BAB2C01" w14:textId="03E1A576" w:rsidR="00B908AF" w:rsidRPr="00042036" w:rsidRDefault="00554180" w:rsidP="00FB44BB">
      <w:pPr>
        <w:pStyle w:val="B1"/>
      </w:pPr>
      <w:r w:rsidRPr="00042036">
        <w:t>2.</w:t>
      </w:r>
      <w:r w:rsidRPr="00042036">
        <w:tab/>
      </w:r>
      <w:r w:rsidR="00B908AF" w:rsidRPr="00042036">
        <w:t xml:space="preserve">The UE performs a PLMN Search as described in </w:t>
      </w:r>
      <w:r w:rsidRPr="00042036">
        <w:t>clause </w:t>
      </w:r>
      <w:r w:rsidR="00B908AF" w:rsidRPr="00042036">
        <w:t xml:space="preserve">5.1.1 of </w:t>
      </w:r>
      <w:r w:rsidR="00C92467" w:rsidRPr="00042036">
        <w:t>TS</w:t>
      </w:r>
      <w:r w:rsidR="00C92467">
        <w:t> </w:t>
      </w:r>
      <w:r w:rsidR="00C92467" w:rsidRPr="00042036">
        <w:t>38.304</w:t>
      </w:r>
      <w:r w:rsidR="00C92467">
        <w:t> </w:t>
      </w:r>
      <w:r w:rsidR="00C92467" w:rsidRPr="00042036">
        <w:t>[</w:t>
      </w:r>
      <w:r w:rsidRPr="00042036">
        <w:t>9</w:t>
      </w:r>
      <w:r w:rsidR="00B908AF" w:rsidRPr="00042036">
        <w:t>].</w:t>
      </w:r>
    </w:p>
    <w:p w14:paraId="70B82096" w14:textId="77777777" w:rsidR="006E7F91" w:rsidRPr="00042036" w:rsidRDefault="00554180" w:rsidP="00FB44BB">
      <w:pPr>
        <w:pStyle w:val="B1"/>
        <w:rPr>
          <w:lang w:eastAsia="ko-KR"/>
        </w:rPr>
      </w:pPr>
      <w:r w:rsidRPr="00042036">
        <w:t>3.</w:t>
      </w:r>
      <w:r w:rsidRPr="00042036">
        <w:tab/>
      </w:r>
      <w:r w:rsidR="00B908AF" w:rsidRPr="00042036">
        <w:t xml:space="preserve">a) and b). During PLMN Search, the UE </w:t>
      </w:r>
      <w:r w:rsidR="00B908AF" w:rsidRPr="00042036">
        <w:rPr>
          <w:snapToGrid w:val="0"/>
        </w:rPr>
        <w:t xml:space="preserve">reads system information of the strongest cell in particular band, in order to find out which PLMN(s) the cell belongs to and any associated CAG(s). Additionally, it reads system information (SIB16) for </w:t>
      </w:r>
      <w:r w:rsidR="00B908AF" w:rsidRPr="00042036">
        <w:rPr>
          <w:lang w:eastAsia="ko-KR"/>
        </w:rPr>
        <w:t>the supported slice info of the current cell and neighbour cells (if broadcast).</w:t>
      </w:r>
    </w:p>
    <w:p w14:paraId="60C3EA98" w14:textId="1247E777" w:rsidR="00B908AF" w:rsidRPr="00042036" w:rsidRDefault="00B908AF" w:rsidP="00FB44BB">
      <w:pPr>
        <w:pStyle w:val="NO"/>
        <w:rPr>
          <w:lang w:eastAsia="ko-KR"/>
        </w:rPr>
      </w:pPr>
      <w:r w:rsidRPr="00042036">
        <w:rPr>
          <w:lang w:eastAsia="ko-KR"/>
        </w:rPr>
        <w:t>N</w:t>
      </w:r>
      <w:r w:rsidR="006E7F91" w:rsidRPr="00042036">
        <w:rPr>
          <w:lang w:eastAsia="ko-KR"/>
        </w:rPr>
        <w:t>OTE 1</w:t>
      </w:r>
      <w:r w:rsidRPr="00042036">
        <w:rPr>
          <w:lang w:eastAsia="ko-KR"/>
        </w:rPr>
        <w:t>:</w:t>
      </w:r>
      <w:r w:rsidR="006E7F91" w:rsidRPr="00042036">
        <w:rPr>
          <w:lang w:eastAsia="ko-KR"/>
        </w:rPr>
        <w:tab/>
      </w:r>
      <w:r w:rsidRPr="00042036">
        <w:rPr>
          <w:lang w:eastAsia="ko-KR"/>
        </w:rPr>
        <w:t>For illustration purposes, in Figure 6.</w:t>
      </w:r>
      <w:r w:rsidR="00554180" w:rsidRPr="00042036">
        <w:rPr>
          <w:lang w:eastAsia="ko-KR"/>
        </w:rPr>
        <w:t>16</w:t>
      </w:r>
      <w:r w:rsidRPr="00042036">
        <w:rPr>
          <w:lang w:eastAsia="ko-KR"/>
        </w:rPr>
        <w:t>.3-1, two out of three VPLMNs are broadcasting the supported slice info.</w:t>
      </w:r>
    </w:p>
    <w:p w14:paraId="570BA6F4" w14:textId="7A9E18F4" w:rsidR="00B908AF" w:rsidRPr="00042036" w:rsidRDefault="00B908AF" w:rsidP="00FB44BB">
      <w:pPr>
        <w:pStyle w:val="NO"/>
      </w:pPr>
      <w:r w:rsidRPr="00042036">
        <w:rPr>
          <w:lang w:eastAsia="ko-KR"/>
        </w:rPr>
        <w:t>NOTE</w:t>
      </w:r>
      <w:r w:rsidR="006E7F91" w:rsidRPr="00042036">
        <w:rPr>
          <w:lang w:eastAsia="ko-KR"/>
        </w:rPr>
        <w:t> 2</w:t>
      </w:r>
      <w:r w:rsidRPr="00042036">
        <w:rPr>
          <w:lang w:eastAsia="ko-KR"/>
        </w:rPr>
        <w:t>:</w:t>
      </w:r>
      <w:r w:rsidR="00554180" w:rsidRPr="00042036">
        <w:rPr>
          <w:lang w:eastAsia="ko-KR"/>
        </w:rPr>
        <w:tab/>
      </w:r>
      <w:r w:rsidRPr="00042036">
        <w:rPr>
          <w:lang w:eastAsia="ko-KR"/>
        </w:rPr>
        <w:t xml:space="preserve">In </w:t>
      </w:r>
      <w:r w:rsidRPr="00042036">
        <w:t>Figure 6.</w:t>
      </w:r>
      <w:r w:rsidR="00554180" w:rsidRPr="00042036">
        <w:t>16</w:t>
      </w:r>
      <w:r w:rsidRPr="00042036">
        <w:t>.3-1, steps</w:t>
      </w:r>
      <w:r w:rsidR="00554180" w:rsidRPr="00042036">
        <w:t> </w:t>
      </w:r>
      <w:r w:rsidRPr="00042036">
        <w:t xml:space="preserve">2 and 3 are labelled as </w:t>
      </w:r>
      <w:r w:rsidR="00494EEF" w:rsidRPr="00042036">
        <w:t>'</w:t>
      </w:r>
      <w:r w:rsidRPr="00042036">
        <w:t>Extended PLMN Search</w:t>
      </w:r>
      <w:r w:rsidR="00602BA7" w:rsidRPr="00042036">
        <w:t>'</w:t>
      </w:r>
      <w:r w:rsidRPr="00042036">
        <w:t>.</w:t>
      </w:r>
    </w:p>
    <w:p w14:paraId="7510C165" w14:textId="11C9DD02" w:rsidR="00B908AF" w:rsidRPr="00042036" w:rsidRDefault="00554180" w:rsidP="00FB44BB">
      <w:pPr>
        <w:pStyle w:val="B1"/>
      </w:pPr>
      <w:r w:rsidRPr="00042036">
        <w:t>4.</w:t>
      </w:r>
      <w:r w:rsidRPr="00042036">
        <w:tab/>
      </w:r>
      <w:r w:rsidR="00B908AF" w:rsidRPr="00042036">
        <w:t>The UE builds a list of available VPLMN ids and the corresponding slice info (if broadcast).</w:t>
      </w:r>
    </w:p>
    <w:p w14:paraId="1ED828F8" w14:textId="7D7CE227" w:rsidR="00B908AF" w:rsidRPr="00042036" w:rsidRDefault="00554180" w:rsidP="00FB44BB">
      <w:pPr>
        <w:pStyle w:val="B1"/>
      </w:pPr>
      <w:r w:rsidRPr="00042036">
        <w:t>5.</w:t>
      </w:r>
      <w:r w:rsidRPr="00042036">
        <w:tab/>
      </w:r>
      <w:r w:rsidR="00B908AF" w:rsidRPr="00042036">
        <w:t xml:space="preserve">The UE proceeds with registration as in </w:t>
      </w:r>
      <w:r w:rsidRPr="00042036">
        <w:t>clause </w:t>
      </w:r>
      <w:r w:rsidR="00B908AF" w:rsidRPr="00042036">
        <w:t xml:space="preserve">6.6.3.1.1 and includes the </w:t>
      </w:r>
      <w:r w:rsidR="00B908AF" w:rsidRPr="00042036">
        <w:rPr>
          <w:rFonts w:eastAsia="Malgun Gothic"/>
        </w:rPr>
        <w:t xml:space="preserve">{available VPLMN + slice info} </w:t>
      </w:r>
      <w:r w:rsidR="00B908AF" w:rsidRPr="00042036">
        <w:t>list in the transparent container (steps</w:t>
      </w:r>
      <w:r w:rsidRPr="00042036">
        <w:t> </w:t>
      </w:r>
      <w:r w:rsidR="00B908AF" w:rsidRPr="00042036">
        <w:t xml:space="preserve">1 ~ 4 of </w:t>
      </w:r>
      <w:r w:rsidR="00B908AF" w:rsidRPr="00042036">
        <w:rPr>
          <w:rFonts w:eastAsia="Malgun Gothic"/>
        </w:rPr>
        <w:t>Figure 6.6.3.1.1-1)</w:t>
      </w:r>
      <w:r w:rsidR="00B908AF" w:rsidRPr="00042036">
        <w:t>.</w:t>
      </w:r>
    </w:p>
    <w:p w14:paraId="65A86D83" w14:textId="515D0E9D" w:rsidR="00B908AF" w:rsidRPr="00042036" w:rsidRDefault="00554180" w:rsidP="00FB44BB">
      <w:pPr>
        <w:pStyle w:val="B1"/>
      </w:pPr>
      <w:r w:rsidRPr="00042036">
        <w:rPr>
          <w:rFonts w:eastAsia="Malgun Gothic"/>
        </w:rPr>
        <w:t>6.</w:t>
      </w:r>
      <w:r w:rsidRPr="00042036">
        <w:rPr>
          <w:rFonts w:eastAsia="Malgun Gothic"/>
        </w:rPr>
        <w:tab/>
      </w:r>
      <w:r w:rsidR="00B908AF" w:rsidRPr="00042036">
        <w:rPr>
          <w:rFonts w:eastAsia="Malgun Gothic"/>
        </w:rPr>
        <w:t>a) and/or b). Optionally, if the slice mapping info for some VPLMNs is not known, SoR AF in the HPLMN (Figure 6.6.3.1.1-1) may first inquire the AMF belonging to that VPLMN.</w:t>
      </w:r>
    </w:p>
    <w:p w14:paraId="097E1602" w14:textId="15B9EEF3" w:rsidR="00B908AF" w:rsidRPr="00042036" w:rsidRDefault="00554180" w:rsidP="00FB44BB">
      <w:pPr>
        <w:pStyle w:val="B1"/>
      </w:pPr>
      <w:r w:rsidRPr="00042036">
        <w:t>7.</w:t>
      </w:r>
      <w:r w:rsidRPr="00042036">
        <w:tab/>
      </w:r>
      <w:r w:rsidR="00B908AF" w:rsidRPr="00042036">
        <w:t>The UE proceeds with steps</w:t>
      </w:r>
      <w:r w:rsidRPr="00042036">
        <w:t> </w:t>
      </w:r>
      <w:r w:rsidR="00B908AF" w:rsidRPr="00042036">
        <w:t xml:space="preserve">5 ~ 9 of </w:t>
      </w:r>
      <w:r w:rsidR="00B908AF" w:rsidRPr="00042036">
        <w:rPr>
          <w:rFonts w:eastAsia="Malgun Gothic"/>
        </w:rPr>
        <w:t xml:space="preserve">Figure 6.6.3.1.1-1. </w:t>
      </w:r>
      <w:r w:rsidR="00B908AF" w:rsidRPr="00042036">
        <w:t>In step</w:t>
      </w:r>
      <w:r w:rsidR="00183735" w:rsidRPr="00042036">
        <w:t> </w:t>
      </w:r>
      <w:r w:rsidR="00B908AF" w:rsidRPr="00042036">
        <w:t>5</w:t>
      </w:r>
      <w:r w:rsidR="00B908AF" w:rsidRPr="00042036">
        <w:rPr>
          <w:rFonts w:eastAsia="Malgun Gothic"/>
        </w:rPr>
        <w:t>, SoR AF takes into account the {available VPLMN + slice info} list before generating the prioritized list of VPLMNs.</w:t>
      </w:r>
    </w:p>
    <w:p w14:paraId="451EEEEB" w14:textId="2E8227F2" w:rsidR="00B908AF" w:rsidRPr="00042036" w:rsidRDefault="00B908AF" w:rsidP="00FB44BB">
      <w:pPr>
        <w:pStyle w:val="Heading3"/>
      </w:pPr>
      <w:bookmarkStart w:id="652" w:name="_Toc54638277"/>
      <w:bookmarkStart w:id="653" w:name="_Toc54638771"/>
      <w:bookmarkStart w:id="654" w:name="_Toc54639653"/>
      <w:bookmarkStart w:id="655" w:name="_Toc57131727"/>
      <w:bookmarkStart w:id="656" w:name="_Toc66304859"/>
      <w:bookmarkStart w:id="657" w:name="_Toc66766519"/>
      <w:bookmarkStart w:id="658" w:name="_Toc104302482"/>
      <w:bookmarkStart w:id="659" w:name="_Toc104359448"/>
      <w:bookmarkStart w:id="660" w:name="_Toc112923236"/>
      <w:bookmarkStart w:id="661" w:name="_Toc112923899"/>
      <w:r w:rsidRPr="00042036">
        <w:lastRenderedPageBreak/>
        <w:t>6.</w:t>
      </w:r>
      <w:r w:rsidR="002B2D5C" w:rsidRPr="00042036">
        <w:t>16</w:t>
      </w:r>
      <w:r w:rsidRPr="00042036">
        <w:t>.</w:t>
      </w:r>
      <w:r w:rsidRPr="00042036">
        <w:rPr>
          <w:lang w:eastAsia="zh-CN"/>
        </w:rPr>
        <w:t>4</w:t>
      </w:r>
      <w:r w:rsidRPr="00042036">
        <w:tab/>
        <w:t>Impacts on services, entities and interfaces</w:t>
      </w:r>
      <w:bookmarkEnd w:id="652"/>
      <w:bookmarkEnd w:id="653"/>
      <w:bookmarkEnd w:id="654"/>
      <w:bookmarkEnd w:id="655"/>
      <w:bookmarkEnd w:id="656"/>
      <w:bookmarkEnd w:id="657"/>
      <w:bookmarkEnd w:id="658"/>
      <w:bookmarkEnd w:id="659"/>
      <w:bookmarkEnd w:id="660"/>
      <w:bookmarkEnd w:id="661"/>
    </w:p>
    <w:p w14:paraId="4EC07CF2" w14:textId="77777777" w:rsidR="00B908AF" w:rsidRPr="00042036" w:rsidRDefault="00B908AF" w:rsidP="00B908AF">
      <w:pPr>
        <w:rPr>
          <w:lang w:eastAsia="x-none"/>
        </w:rPr>
      </w:pPr>
      <w:r w:rsidRPr="00042036">
        <w:rPr>
          <w:lang w:eastAsia="x-none"/>
        </w:rPr>
        <w:t>The impacts to the 5GS entities are the following:</w:t>
      </w:r>
    </w:p>
    <w:p w14:paraId="49862602" w14:textId="77777777" w:rsidR="00B908AF" w:rsidRPr="00042036" w:rsidRDefault="00B908AF" w:rsidP="00B908AF">
      <w:pPr>
        <w:rPr>
          <w:lang w:eastAsia="x-none"/>
        </w:rPr>
      </w:pPr>
      <w:r w:rsidRPr="00042036">
        <w:rPr>
          <w:lang w:eastAsia="x-none"/>
        </w:rPr>
        <w:t>UE:</w:t>
      </w:r>
    </w:p>
    <w:p w14:paraId="3A6CE941" w14:textId="2533FD3E" w:rsidR="00B908AF" w:rsidRPr="00042036" w:rsidRDefault="00B908AF" w:rsidP="00B908AF">
      <w:pPr>
        <w:pStyle w:val="B1"/>
      </w:pPr>
      <w:r w:rsidRPr="00042036">
        <w:t>-</w:t>
      </w:r>
      <w:r w:rsidRPr="00042036">
        <w:tab/>
        <w:t xml:space="preserve">PLMN Search procedure in </w:t>
      </w:r>
      <w:r w:rsidR="002B2D5C" w:rsidRPr="00042036">
        <w:t>clause </w:t>
      </w:r>
      <w:r w:rsidRPr="00042036">
        <w:t xml:space="preserve">5.1.1 of </w:t>
      </w:r>
      <w:r w:rsidR="00C92467" w:rsidRPr="00042036">
        <w:t>TS</w:t>
      </w:r>
      <w:r w:rsidR="00C92467">
        <w:t> </w:t>
      </w:r>
      <w:r w:rsidR="00C92467" w:rsidRPr="00042036">
        <w:t>38.304</w:t>
      </w:r>
      <w:r w:rsidR="00C92467">
        <w:t> </w:t>
      </w:r>
      <w:r w:rsidR="00C92467" w:rsidRPr="00042036">
        <w:t>[</w:t>
      </w:r>
      <w:r w:rsidR="002B2D5C" w:rsidRPr="00042036">
        <w:t>9</w:t>
      </w:r>
      <w:r w:rsidRPr="00042036">
        <w:t>] is modified to additionally read supported slice info of the serving and neighbour cells. The rest of PLMN selection, cell selection and registration procedures remain unchanged.</w:t>
      </w:r>
    </w:p>
    <w:p w14:paraId="7F3D23DF" w14:textId="77777777" w:rsidR="00B908AF" w:rsidRPr="00042036" w:rsidRDefault="00B908AF" w:rsidP="00B908AF">
      <w:r w:rsidRPr="00042036">
        <w:t>NG-RAN:</w:t>
      </w:r>
    </w:p>
    <w:p w14:paraId="67962A3B" w14:textId="20B5AC67" w:rsidR="00B908AF" w:rsidRPr="00042036" w:rsidRDefault="00B908AF" w:rsidP="00B908AF">
      <w:pPr>
        <w:pStyle w:val="B1"/>
      </w:pPr>
      <w:r w:rsidRPr="00042036">
        <w:t>-</w:t>
      </w:r>
      <w:r w:rsidRPr="00042036">
        <w:tab/>
        <w:t xml:space="preserve">Broadcast system information is modified to include supported slice info of the serving and neighbour cells, as recommended in </w:t>
      </w:r>
      <w:r w:rsidR="00C92467" w:rsidRPr="00042036">
        <w:t>TR</w:t>
      </w:r>
      <w:r w:rsidR="00C92467">
        <w:t> </w:t>
      </w:r>
      <w:r w:rsidR="00C92467" w:rsidRPr="00042036">
        <w:t>38.832</w:t>
      </w:r>
      <w:r w:rsidR="00C92467">
        <w:t> </w:t>
      </w:r>
      <w:r w:rsidR="00C92467" w:rsidRPr="00042036">
        <w:t>[</w:t>
      </w:r>
      <w:r w:rsidRPr="00042036">
        <w:t>3].</w:t>
      </w:r>
    </w:p>
    <w:p w14:paraId="06DEFBF8" w14:textId="77777777" w:rsidR="00B908AF" w:rsidRPr="00042036" w:rsidRDefault="00B908AF" w:rsidP="00B908AF">
      <w:r w:rsidRPr="00042036">
        <w:t>AMF:</w:t>
      </w:r>
    </w:p>
    <w:p w14:paraId="3375071A" w14:textId="76D3585D" w:rsidR="00B908AF" w:rsidRPr="00042036" w:rsidRDefault="00B908AF" w:rsidP="00B908AF">
      <w:pPr>
        <w:pStyle w:val="B1"/>
      </w:pPr>
      <w:r w:rsidRPr="00042036">
        <w:t>-</w:t>
      </w:r>
      <w:r w:rsidRPr="00042036">
        <w:tab/>
        <w:t xml:space="preserve">AMF is modified to provide configured NSSAI, rejected NSSAI and any Direct AMF selection info to the NG-RAN, as recommended in </w:t>
      </w:r>
      <w:r w:rsidR="00C92467" w:rsidRPr="00042036">
        <w:t>TR</w:t>
      </w:r>
      <w:r w:rsidR="00C92467">
        <w:t> </w:t>
      </w:r>
      <w:r w:rsidR="00C92467" w:rsidRPr="00042036">
        <w:t>38.832</w:t>
      </w:r>
      <w:r w:rsidR="00C92467">
        <w:t> </w:t>
      </w:r>
      <w:r w:rsidR="00C92467" w:rsidRPr="00042036">
        <w:t>[</w:t>
      </w:r>
      <w:r w:rsidRPr="00042036">
        <w:t>3].</w:t>
      </w:r>
    </w:p>
    <w:p w14:paraId="3E69F4BB" w14:textId="1906C005" w:rsidR="00062D0A" w:rsidRPr="00042036" w:rsidRDefault="00062D0A" w:rsidP="00062D0A">
      <w:pPr>
        <w:pStyle w:val="Heading2"/>
      </w:pPr>
      <w:bookmarkStart w:id="662" w:name="_Toc104302483"/>
      <w:bookmarkStart w:id="663" w:name="_Toc104359449"/>
      <w:bookmarkStart w:id="664" w:name="_Toc112923237"/>
      <w:bookmarkStart w:id="665" w:name="_Toc112923900"/>
      <w:r w:rsidRPr="00042036">
        <w:rPr>
          <w:lang w:eastAsia="zh-CN"/>
        </w:rPr>
        <w:t>6.</w:t>
      </w:r>
      <w:r w:rsidR="00943A57" w:rsidRPr="00042036">
        <w:rPr>
          <w:lang w:eastAsia="zh-CN"/>
        </w:rPr>
        <w:t>17</w:t>
      </w:r>
      <w:r w:rsidRPr="00042036">
        <w:rPr>
          <w:lang w:eastAsia="ko-KR"/>
        </w:rPr>
        <w:tab/>
      </w:r>
      <w:r w:rsidRPr="00042036">
        <w:t>Solution</w:t>
      </w:r>
      <w:r w:rsidRPr="00042036">
        <w:rPr>
          <w:lang w:eastAsia="zh-CN"/>
        </w:rPr>
        <w:t xml:space="preserve"> #</w:t>
      </w:r>
      <w:r w:rsidR="00943A57" w:rsidRPr="00042036">
        <w:rPr>
          <w:lang w:eastAsia="zh-CN"/>
        </w:rPr>
        <w:t>17</w:t>
      </w:r>
      <w:r w:rsidRPr="00042036">
        <w:t>: Slice based VPLMN Selection Policy</w:t>
      </w:r>
      <w:bookmarkEnd w:id="662"/>
      <w:bookmarkEnd w:id="663"/>
      <w:bookmarkEnd w:id="664"/>
      <w:bookmarkEnd w:id="665"/>
    </w:p>
    <w:p w14:paraId="01DE7744" w14:textId="33012EDF" w:rsidR="00062D0A" w:rsidRPr="00042036" w:rsidRDefault="00062D0A" w:rsidP="00062D0A">
      <w:pPr>
        <w:pStyle w:val="Heading3"/>
        <w:rPr>
          <w:lang w:eastAsia="ko-KR"/>
        </w:rPr>
      </w:pPr>
      <w:bookmarkStart w:id="666" w:name="_Toc92370824"/>
      <w:bookmarkStart w:id="667" w:name="_Toc104302484"/>
      <w:bookmarkStart w:id="668" w:name="_Toc104359450"/>
      <w:bookmarkStart w:id="669" w:name="_Toc112923238"/>
      <w:bookmarkStart w:id="670" w:name="_Toc112923901"/>
      <w:r w:rsidRPr="00042036">
        <w:rPr>
          <w:lang w:eastAsia="ko-KR"/>
        </w:rPr>
        <w:t>6.</w:t>
      </w:r>
      <w:r w:rsidR="00943A57" w:rsidRPr="00042036">
        <w:rPr>
          <w:lang w:eastAsia="ko-KR"/>
        </w:rPr>
        <w:t>17</w:t>
      </w:r>
      <w:r w:rsidRPr="00042036">
        <w:rPr>
          <w:lang w:eastAsia="ko-KR"/>
        </w:rPr>
        <w:t>.1</w:t>
      </w:r>
      <w:r w:rsidRPr="00042036">
        <w:rPr>
          <w:lang w:eastAsia="ko-KR"/>
        </w:rPr>
        <w:tab/>
        <w:t>Introduction</w:t>
      </w:r>
      <w:bookmarkEnd w:id="666"/>
      <w:bookmarkEnd w:id="667"/>
      <w:bookmarkEnd w:id="668"/>
      <w:bookmarkEnd w:id="669"/>
      <w:bookmarkEnd w:id="670"/>
    </w:p>
    <w:p w14:paraId="4E920A33" w14:textId="77777777" w:rsidR="00062D0A" w:rsidRPr="00042036" w:rsidRDefault="00062D0A" w:rsidP="00062D0A">
      <w:pPr>
        <w:rPr>
          <w:lang w:eastAsia="ko-KR"/>
        </w:rPr>
      </w:pPr>
      <w:r w:rsidRPr="00042036">
        <w:rPr>
          <w:lang w:eastAsia="ko-KR"/>
        </w:rPr>
        <w:t>This solution addresses key issue #2: Support of providing VPLMN network slice information to a roaming UE. This solution proposes a solution that can control in which condition the UE can trigger VPLMN selection by providing operator controlled policy. This solution is not a stand-alone solution and expected to be used together with other solutions such as solution #6.</w:t>
      </w:r>
    </w:p>
    <w:p w14:paraId="539E1D98" w14:textId="77777777" w:rsidR="00062D0A" w:rsidRPr="00042036" w:rsidRDefault="00062D0A" w:rsidP="00062D0A">
      <w:pPr>
        <w:pStyle w:val="NO"/>
        <w:rPr>
          <w:lang w:eastAsia="ko-KR"/>
        </w:rPr>
      </w:pPr>
      <w:r w:rsidRPr="00042036">
        <w:rPr>
          <w:lang w:eastAsia="ko-KR"/>
        </w:rPr>
        <w:t>NOTE:</w:t>
      </w:r>
      <w:r w:rsidRPr="00042036">
        <w:rPr>
          <w:lang w:eastAsia="ko-KR"/>
        </w:rPr>
        <w:tab/>
        <w:t>This solution can be used together with any other solutions that provides available slice information to the UE.</w:t>
      </w:r>
    </w:p>
    <w:p w14:paraId="73E2439B" w14:textId="4F6FFD8C" w:rsidR="00062D0A" w:rsidRPr="00042036" w:rsidRDefault="00062D0A" w:rsidP="00062D0A">
      <w:pPr>
        <w:pStyle w:val="Heading3"/>
      </w:pPr>
      <w:bookmarkStart w:id="671" w:name="_Toc92370825"/>
      <w:bookmarkStart w:id="672" w:name="_Toc104302485"/>
      <w:bookmarkStart w:id="673" w:name="_Toc104359451"/>
      <w:bookmarkStart w:id="674" w:name="_Toc112923239"/>
      <w:bookmarkStart w:id="675" w:name="_Toc112923902"/>
      <w:r w:rsidRPr="00042036">
        <w:t>6.</w:t>
      </w:r>
      <w:r w:rsidR="00943A57" w:rsidRPr="00042036">
        <w:t>17</w:t>
      </w:r>
      <w:r w:rsidRPr="00042036">
        <w:t>.2</w:t>
      </w:r>
      <w:r w:rsidRPr="00042036">
        <w:tab/>
        <w:t>Functional Description</w:t>
      </w:r>
      <w:bookmarkEnd w:id="671"/>
      <w:bookmarkEnd w:id="672"/>
      <w:bookmarkEnd w:id="673"/>
      <w:bookmarkEnd w:id="674"/>
      <w:bookmarkEnd w:id="675"/>
    </w:p>
    <w:p w14:paraId="4A488705" w14:textId="17EF9815" w:rsidR="00062D0A" w:rsidRPr="00042036" w:rsidRDefault="00062D0A" w:rsidP="00062D0A">
      <w:pPr>
        <w:rPr>
          <w:lang w:eastAsia="ko-KR"/>
        </w:rPr>
      </w:pPr>
      <w:r w:rsidRPr="00042036">
        <w:rPr>
          <w:lang w:eastAsia="ko-KR"/>
        </w:rPr>
        <w:t>A UE can determine to trigger VPLMN selection if the UE knows which network slices are supported in a VPLMN and the registered VPLMN does not support slice the UE want to use. The UE determines to use a network slice for an application by using URSP rules.</w:t>
      </w:r>
    </w:p>
    <w:p w14:paraId="5B70B271" w14:textId="6372FF0C" w:rsidR="00062D0A" w:rsidRPr="00042036" w:rsidRDefault="00062D0A" w:rsidP="00062D0A">
      <w:pPr>
        <w:rPr>
          <w:lang w:eastAsia="ko-KR"/>
        </w:rPr>
      </w:pPr>
      <w:r w:rsidRPr="00042036">
        <w:rPr>
          <w:lang w:eastAsia="ko-KR"/>
        </w:rPr>
        <w:t xml:space="preserve">However, current specification allows the network to provide multiple RSDs for a traffic descriptor, i.e. the network can use multiple slices for an application. Also network can provide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 to the UE. In this case, the UE may use a slice in the RSD of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 if the UE fails to establish a PDU Session using the slice with traffic descriptor for the specific application. From the UE perspective, all slices (e.g. slice in the RSD of matched traffic descriptor with higher priority, slice in the RSD of matched traffic descriptor with lower priority and slice in the RSD of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 are allowed for the application. So the UE can choose whether to trigger VPLMN selection when a slice in the higher priority URSP rule is in not available in the registered VPLMN. For example, some UEs may not triggers VPLMN selection at all since the slice in the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 is expected to be supported in all VPLMNs. But operator may prefer to use a slice in the higher priority URSP rule if it is available by triggering VPLMN selection.</w:t>
      </w:r>
    </w:p>
    <w:p w14:paraId="0D7A7AE9" w14:textId="77777777" w:rsidR="00062D0A" w:rsidRPr="00042036" w:rsidRDefault="00062D0A" w:rsidP="00062D0A">
      <w:pPr>
        <w:rPr>
          <w:lang w:eastAsia="ko-KR"/>
        </w:rPr>
      </w:pPr>
      <w:r w:rsidRPr="00042036">
        <w:rPr>
          <w:lang w:eastAsia="ko-KR"/>
        </w:rPr>
        <w:t>In addition to above case, there are some cases that a slice the UE wants to use is supported in the VPLMN but temporally rejected by the network due to some reasons. For example, the network may not allow using the slice due to NSAC failure, congestion control, not allowed in the current registration area. In these cases, each operator may have different preference, e.g. as those conditions are temporal restriction some operators may want to keep the UE in the registered PLMN while some operators may want to trigger VPLMN selection.</w:t>
      </w:r>
    </w:p>
    <w:p w14:paraId="2EC9F8AA" w14:textId="6B450E48" w:rsidR="00062D0A" w:rsidRPr="00042036" w:rsidRDefault="00062D0A" w:rsidP="00062D0A">
      <w:pPr>
        <w:rPr>
          <w:lang w:eastAsia="ko-KR"/>
        </w:rPr>
      </w:pPr>
      <w:r w:rsidRPr="00042036">
        <w:rPr>
          <w:lang w:eastAsia="ko-KR"/>
        </w:rPr>
        <w:t xml:space="preserve">In order to control the UE behaviour in above cases, this solution proposes that the HPLMN may provide Slice based VPLMN Selection Policy (SVSP) to the UE. The policy indicates in which condition the UE is allowed to trigger VPLMN selection to find a network that supports slices the UE want to use. </w:t>
      </w:r>
      <w:r w:rsidR="002071E8" w:rsidRPr="00042036">
        <w:rPr>
          <w:lang w:eastAsia="ko-KR"/>
        </w:rPr>
        <w:t xml:space="preserve">The operator may provide different policy depending on the UE. For example, the PCF or UDM (adding the policy to SoR Info) may consider subscription of the UE, location, etc. to generate SVSP. </w:t>
      </w:r>
      <w:r w:rsidRPr="00042036">
        <w:rPr>
          <w:lang w:eastAsia="ko-KR"/>
        </w:rPr>
        <w:t>The SVSP contains following information</w:t>
      </w:r>
      <w:r w:rsidR="002071E8" w:rsidRPr="00042036">
        <w:t xml:space="preserve"> </w:t>
      </w:r>
      <w:r w:rsidR="002071E8" w:rsidRPr="00042036">
        <w:rPr>
          <w:lang w:eastAsia="ko-KR"/>
        </w:rPr>
        <w:t>for each S-NSSAI</w:t>
      </w:r>
      <w:r w:rsidRPr="00042036">
        <w:rPr>
          <w:lang w:eastAsia="ko-KR"/>
        </w:rPr>
        <w:t>:</w:t>
      </w:r>
    </w:p>
    <w:p w14:paraId="15555831" w14:textId="3F36BE73" w:rsidR="00062D0A" w:rsidRPr="00042036" w:rsidRDefault="00062D0A" w:rsidP="00062D0A">
      <w:pPr>
        <w:pStyle w:val="B1"/>
        <w:rPr>
          <w:lang w:eastAsia="ko-KR"/>
        </w:rPr>
      </w:pPr>
      <w:r w:rsidRPr="00042036">
        <w:rPr>
          <w:lang w:eastAsia="ko-KR"/>
        </w:rPr>
        <w:t>-</w:t>
      </w:r>
      <w:r w:rsidRPr="00042036">
        <w:rPr>
          <w:lang w:eastAsia="ko-KR"/>
        </w:rPr>
        <w:tab/>
        <w:t>Whether the UE can trigger VPLMN selection when the S-NSSAI the UE wants to use is not available</w:t>
      </w:r>
      <w:r w:rsidR="002071E8" w:rsidRPr="00042036">
        <w:rPr>
          <w:lang w:eastAsia="ko-KR"/>
        </w:rPr>
        <w:t xml:space="preserve"> due to</w:t>
      </w:r>
    </w:p>
    <w:p w14:paraId="3D662239" w14:textId="77777777" w:rsidR="002071E8" w:rsidRPr="00042036" w:rsidRDefault="002071E8" w:rsidP="002071E8">
      <w:pPr>
        <w:pStyle w:val="B2"/>
        <w:rPr>
          <w:lang w:eastAsia="ko-KR"/>
        </w:rPr>
      </w:pPr>
      <w:r w:rsidRPr="00042036">
        <w:rPr>
          <w:lang w:eastAsia="ko-KR"/>
        </w:rPr>
        <w:t>-</w:t>
      </w:r>
      <w:r w:rsidRPr="00042036">
        <w:rPr>
          <w:lang w:eastAsia="ko-KR"/>
        </w:rPr>
        <w:tab/>
        <w:t>Not allowed in the current registration area</w:t>
      </w:r>
    </w:p>
    <w:p w14:paraId="4D652C6D" w14:textId="54E404F3" w:rsidR="002071E8" w:rsidRPr="00042036" w:rsidRDefault="002071E8" w:rsidP="00062D0A">
      <w:pPr>
        <w:pStyle w:val="B1"/>
        <w:rPr>
          <w:lang w:eastAsia="ko-KR"/>
        </w:rPr>
      </w:pPr>
      <w:r w:rsidRPr="00042036">
        <w:rPr>
          <w:lang w:eastAsia="ko-KR"/>
        </w:rPr>
        <w:lastRenderedPageBreak/>
        <w:t>-</w:t>
      </w:r>
      <w:r w:rsidRPr="00042036">
        <w:rPr>
          <w:lang w:eastAsia="ko-KR"/>
        </w:rPr>
        <w:tab/>
        <w:t xml:space="preserve">Whether the UE can trigger VPLMN selection before using a slice in the URSP rule with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w:t>
      </w:r>
    </w:p>
    <w:p w14:paraId="7A00CBE3" w14:textId="1C8BC336" w:rsidR="002071E8" w:rsidRPr="00042036" w:rsidRDefault="002071E8" w:rsidP="00797053">
      <w:pPr>
        <w:pStyle w:val="NO"/>
      </w:pPr>
      <w:r w:rsidRPr="00042036">
        <w:t>NOTE:</w:t>
      </w:r>
      <w:r w:rsidRPr="00042036">
        <w:tab/>
        <w:t>It is expected that SA</w:t>
      </w:r>
      <w:r w:rsidR="00602BA7" w:rsidRPr="00042036">
        <w:t> WG</w:t>
      </w:r>
      <w:r w:rsidRPr="00042036">
        <w:t>3 will define end-to-end security-mechanism to ensure that VPLMN does not</w:t>
      </w:r>
      <w:r w:rsidRPr="00042036">
        <w:rPr>
          <w:lang w:eastAsia="ko-KR"/>
        </w:rPr>
        <w:t xml:space="preserve"> </w:t>
      </w:r>
      <w:r w:rsidRPr="00042036">
        <w:t>modifies UE policy if this policy is conveyed by PCF and not by SoR container.</w:t>
      </w:r>
    </w:p>
    <w:p w14:paraId="01CDB913" w14:textId="165ECA37" w:rsidR="00062D0A" w:rsidRPr="00042036" w:rsidRDefault="00062D0A" w:rsidP="00062D0A">
      <w:pPr>
        <w:pStyle w:val="Heading3"/>
      </w:pPr>
      <w:bookmarkStart w:id="676" w:name="_Toc92370826"/>
      <w:bookmarkStart w:id="677" w:name="_Toc104302486"/>
      <w:bookmarkStart w:id="678" w:name="_Toc104359452"/>
      <w:bookmarkStart w:id="679" w:name="_Toc112923240"/>
      <w:bookmarkStart w:id="680" w:name="_Toc112923903"/>
      <w:r w:rsidRPr="00042036">
        <w:t>6.</w:t>
      </w:r>
      <w:r w:rsidR="00943A57" w:rsidRPr="00042036">
        <w:t>17</w:t>
      </w:r>
      <w:r w:rsidRPr="00042036">
        <w:t>.3</w:t>
      </w:r>
      <w:r w:rsidRPr="00042036">
        <w:tab/>
        <w:t>Procedures</w:t>
      </w:r>
      <w:bookmarkEnd w:id="676"/>
      <w:bookmarkEnd w:id="677"/>
      <w:bookmarkEnd w:id="678"/>
      <w:bookmarkEnd w:id="679"/>
      <w:bookmarkEnd w:id="680"/>
    </w:p>
    <w:p w14:paraId="4C41D10A" w14:textId="7F72B6B2" w:rsidR="00062D0A" w:rsidRPr="00042036" w:rsidRDefault="00602BA7" w:rsidP="00602BA7">
      <w:pPr>
        <w:rPr>
          <w:lang w:eastAsia="ko-KR"/>
        </w:rPr>
      </w:pPr>
      <w:r w:rsidRPr="00042036">
        <w:rPr>
          <w:lang w:eastAsia="ko-KR"/>
        </w:rPr>
        <w:t xml:space="preserve">This procedure is used to deliver SVSP to the UE and supports both roaming and non-roaming scenarios. SoR information can be used as alternative mechanism to deliver this policy (see </w:t>
      </w:r>
      <w:r w:rsidR="00C92467" w:rsidRPr="00042036">
        <w:rPr>
          <w:lang w:eastAsia="ko-KR"/>
        </w:rPr>
        <w:t>TS</w:t>
      </w:r>
      <w:r w:rsidR="00C92467">
        <w:rPr>
          <w:lang w:eastAsia="ko-KR"/>
        </w:rPr>
        <w:t> </w:t>
      </w:r>
      <w:r w:rsidR="00C92467" w:rsidRPr="00042036">
        <w:rPr>
          <w:lang w:eastAsia="ko-KR"/>
        </w:rPr>
        <w:t>23.122</w:t>
      </w:r>
      <w:r w:rsidR="00C92467">
        <w:rPr>
          <w:lang w:eastAsia="ko-KR"/>
        </w:rPr>
        <w:t> </w:t>
      </w:r>
      <w:r w:rsidR="00C92467" w:rsidRPr="00042036">
        <w:rPr>
          <w:lang w:eastAsia="ko-KR"/>
        </w:rPr>
        <w:t>[</w:t>
      </w:r>
      <w:r w:rsidRPr="00042036">
        <w:rPr>
          <w:lang w:eastAsia="ko-KR"/>
        </w:rPr>
        <w:t>7]).</w:t>
      </w:r>
    </w:p>
    <w:p w14:paraId="13FD3CE3" w14:textId="77777777" w:rsidR="00062D0A" w:rsidRPr="00042036" w:rsidRDefault="00062D0A" w:rsidP="00FB44BB">
      <w:pPr>
        <w:pStyle w:val="TH"/>
      </w:pPr>
      <w:r w:rsidRPr="00042036">
        <w:object w:dxaOrig="10275" w:dyaOrig="8115" w14:anchorId="4F34FA0F">
          <v:shape id="_x0000_i1048" type="#_x0000_t75" style="width:448.5pt;height:354pt" o:ole="">
            <v:imagedata r:id="rId59" o:title=""/>
          </v:shape>
          <o:OLEObject Type="Embed" ProgID="Visio.Drawing.11" ShapeID="_x0000_i1048" DrawAspect="Content" ObjectID="_1723979101" r:id="rId60"/>
        </w:object>
      </w:r>
    </w:p>
    <w:p w14:paraId="7515892F" w14:textId="4D80581A" w:rsidR="00062D0A" w:rsidRPr="00042036" w:rsidRDefault="00062D0A" w:rsidP="00FB44BB">
      <w:pPr>
        <w:pStyle w:val="TF"/>
      </w:pPr>
      <w:r w:rsidRPr="00042036">
        <w:t>Figure 6.</w:t>
      </w:r>
      <w:r w:rsidR="00943A57" w:rsidRPr="00042036">
        <w:t>17</w:t>
      </w:r>
      <w:r w:rsidRPr="00042036">
        <w:t>.3-1: Overall procedure</w:t>
      </w:r>
    </w:p>
    <w:p w14:paraId="563CBD2B" w14:textId="77777777" w:rsidR="00062D0A" w:rsidRPr="00042036" w:rsidRDefault="00062D0A" w:rsidP="00062D0A">
      <w:pPr>
        <w:rPr>
          <w:lang w:eastAsia="zh-CN"/>
        </w:rPr>
      </w:pPr>
      <w:r w:rsidRPr="00042036">
        <w:rPr>
          <w:lang w:eastAsia="zh-CN"/>
        </w:rPr>
        <w:t>In the non-roaming case, the V-PCF is not involved and the role of the H-PCF is performed by the PCF. For the roaming scenarios, the V-PCF interacts with the AMF and the H-PCF interacts with the V-PCF:</w:t>
      </w:r>
    </w:p>
    <w:p w14:paraId="73320671" w14:textId="77777777" w:rsidR="00062D0A" w:rsidRPr="00042036" w:rsidRDefault="00062D0A" w:rsidP="00062D0A">
      <w:pPr>
        <w:pStyle w:val="B1"/>
        <w:rPr>
          <w:lang w:eastAsia="ko-KR"/>
        </w:rPr>
      </w:pPr>
      <w:r w:rsidRPr="00042036">
        <w:rPr>
          <w:lang w:eastAsia="ko-KR"/>
        </w:rPr>
        <w:t>1.</w:t>
      </w:r>
      <w:r w:rsidRPr="00042036">
        <w:rPr>
          <w:lang w:eastAsia="ko-KR"/>
        </w:rPr>
        <w:tab/>
        <w:t>The UE performs Registration procedure. The UE indicates that it supports SVSP in the Registration request.</w:t>
      </w:r>
    </w:p>
    <w:p w14:paraId="612E0580" w14:textId="77777777" w:rsidR="00062D0A" w:rsidRPr="00042036" w:rsidRDefault="00062D0A" w:rsidP="00943A57">
      <w:pPr>
        <w:pStyle w:val="NO"/>
      </w:pPr>
      <w:r w:rsidRPr="00042036">
        <w:t>NOTE:</w:t>
      </w:r>
      <w:r w:rsidRPr="00042036">
        <w:tab/>
        <w:t>During the Registration procedure, the UE also indicates whether it supports slice aware SoR.</w:t>
      </w:r>
    </w:p>
    <w:p w14:paraId="3D95E16F" w14:textId="3EF41B31" w:rsidR="00062D0A" w:rsidRPr="00042036" w:rsidRDefault="00062D0A" w:rsidP="00062D0A">
      <w:pPr>
        <w:pStyle w:val="B1"/>
        <w:rPr>
          <w:lang w:eastAsia="ko-KR"/>
        </w:rPr>
      </w:pPr>
      <w:r w:rsidRPr="00042036">
        <w:rPr>
          <w:lang w:eastAsia="ko-KR"/>
        </w:rPr>
        <w:t>2.</w:t>
      </w:r>
      <w:r w:rsidRPr="00042036">
        <w:rPr>
          <w:lang w:eastAsia="ko-KR"/>
        </w:rPr>
        <w:tab/>
        <w:t>The AMF creates UE policy association with PCF. The AMF provides the UE</w:t>
      </w:r>
      <w:r w:rsidR="00494EEF" w:rsidRPr="00042036">
        <w:rPr>
          <w:lang w:eastAsia="ko-KR"/>
        </w:rPr>
        <w:t>'</w:t>
      </w:r>
      <w:r w:rsidRPr="00042036">
        <w:rPr>
          <w:lang w:eastAsia="ko-KR"/>
        </w:rPr>
        <w:t>s capability, i.e. support of SVSP to the PCF.</w:t>
      </w:r>
    </w:p>
    <w:p w14:paraId="39F62250" w14:textId="77777777" w:rsidR="00062D0A" w:rsidRPr="00042036" w:rsidRDefault="00062D0A" w:rsidP="00062D0A">
      <w:pPr>
        <w:pStyle w:val="B1"/>
        <w:rPr>
          <w:lang w:eastAsia="ko-KR"/>
        </w:rPr>
      </w:pPr>
      <w:r w:rsidRPr="00042036">
        <w:rPr>
          <w:lang w:eastAsia="ko-KR"/>
        </w:rPr>
        <w:t>3.</w:t>
      </w:r>
      <w:r w:rsidRPr="00042036">
        <w:rPr>
          <w:lang w:eastAsia="ko-KR"/>
        </w:rPr>
        <w:tab/>
        <w:t>The AMF provides Registration accept to the UE.</w:t>
      </w:r>
    </w:p>
    <w:p w14:paraId="328F1960" w14:textId="3E291781" w:rsidR="00062D0A" w:rsidRPr="00042036" w:rsidRDefault="00062D0A" w:rsidP="00062D0A">
      <w:pPr>
        <w:pStyle w:val="B1"/>
        <w:rPr>
          <w:lang w:eastAsia="ko-KR"/>
        </w:rPr>
      </w:pPr>
      <w:r w:rsidRPr="00042036">
        <w:rPr>
          <w:lang w:eastAsia="ko-KR"/>
        </w:rPr>
        <w:t>4.</w:t>
      </w:r>
      <w:r w:rsidRPr="00042036">
        <w:rPr>
          <w:lang w:eastAsia="ko-KR"/>
        </w:rPr>
        <w:tab/>
        <w:t>The H-PCF may provide the</w:t>
      </w:r>
      <w:r w:rsidRPr="00042036">
        <w:rPr>
          <w:lang w:eastAsia="zh-CN"/>
        </w:rPr>
        <w:t xml:space="preserve"> UE policy container including SVSP</w:t>
      </w:r>
      <w:r w:rsidRPr="00042036">
        <w:rPr>
          <w:lang w:eastAsia="ko-KR"/>
        </w:rPr>
        <w:t xml:space="preserve">. The policy is delivered to the UE by using the UE Configuration Update procedure for transparent UE Policy delivery as described in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t>[</w:t>
      </w:r>
      <w:r w:rsidR="00943A57" w:rsidRPr="00042036">
        <w:t>5]</w:t>
      </w:r>
      <w:r w:rsidRPr="00042036">
        <w:rPr>
          <w:lang w:eastAsia="ko-KR"/>
        </w:rPr>
        <w:t>.</w:t>
      </w:r>
    </w:p>
    <w:p w14:paraId="36CD4833" w14:textId="77777777" w:rsidR="00062D0A" w:rsidRPr="00042036" w:rsidRDefault="00062D0A" w:rsidP="00062D0A">
      <w:pPr>
        <w:pStyle w:val="B1"/>
        <w:rPr>
          <w:lang w:eastAsia="ko-KR"/>
        </w:rPr>
      </w:pPr>
      <w:r w:rsidRPr="00042036">
        <w:rPr>
          <w:lang w:eastAsia="ko-KR"/>
        </w:rPr>
        <w:t>5.</w:t>
      </w:r>
      <w:r w:rsidRPr="00042036">
        <w:rPr>
          <w:lang w:eastAsia="ko-KR"/>
        </w:rPr>
        <w:tab/>
        <w:t>The UE wants to use a slice but the VPLMN does not allows the slice due to some reason. The UE checks the stored SVSP and determine that the SVSP allows triggering VPLMN selection. The UE triggers VPLMN selection by using SoR AF or UDM provided information e.g. as described in solution 6.</w:t>
      </w:r>
    </w:p>
    <w:p w14:paraId="7C579B93" w14:textId="4FC0B928" w:rsidR="00062D0A" w:rsidRPr="00042036" w:rsidRDefault="00062D0A" w:rsidP="00062D0A">
      <w:pPr>
        <w:pStyle w:val="Heading3"/>
        <w:rPr>
          <w:lang w:eastAsia="zh-CN"/>
        </w:rPr>
      </w:pPr>
      <w:bookmarkStart w:id="681" w:name="_Toc92370827"/>
      <w:bookmarkStart w:id="682" w:name="_Toc104302487"/>
      <w:bookmarkStart w:id="683" w:name="_Toc104359453"/>
      <w:bookmarkStart w:id="684" w:name="_Toc112923241"/>
      <w:bookmarkStart w:id="685" w:name="_Toc112923904"/>
      <w:r w:rsidRPr="00042036">
        <w:rPr>
          <w:lang w:eastAsia="zh-CN"/>
        </w:rPr>
        <w:lastRenderedPageBreak/>
        <w:t>6.</w:t>
      </w:r>
      <w:r w:rsidR="00943A57" w:rsidRPr="00042036">
        <w:rPr>
          <w:lang w:eastAsia="zh-CN"/>
        </w:rPr>
        <w:t>17</w:t>
      </w:r>
      <w:r w:rsidRPr="00042036">
        <w:rPr>
          <w:lang w:eastAsia="zh-CN"/>
        </w:rPr>
        <w:t>.4</w:t>
      </w:r>
      <w:r w:rsidRPr="00042036">
        <w:rPr>
          <w:lang w:eastAsia="zh-CN"/>
        </w:rPr>
        <w:tab/>
      </w:r>
      <w:r w:rsidRPr="00042036">
        <w:t>Impacts on services, entities and interfaces</w:t>
      </w:r>
      <w:bookmarkEnd w:id="681"/>
      <w:bookmarkEnd w:id="682"/>
      <w:bookmarkEnd w:id="683"/>
      <w:bookmarkEnd w:id="684"/>
      <w:bookmarkEnd w:id="685"/>
    </w:p>
    <w:p w14:paraId="47F84871" w14:textId="77777777" w:rsidR="00062D0A" w:rsidRPr="00042036" w:rsidRDefault="00062D0A" w:rsidP="00282113">
      <w:r w:rsidRPr="00042036">
        <w:t>UE:</w:t>
      </w:r>
    </w:p>
    <w:p w14:paraId="1B000293" w14:textId="77777777" w:rsidR="00062D0A" w:rsidRPr="00042036" w:rsidRDefault="00062D0A" w:rsidP="00062D0A">
      <w:pPr>
        <w:pStyle w:val="B1"/>
        <w:rPr>
          <w:lang w:eastAsia="ko-KR"/>
        </w:rPr>
      </w:pPr>
      <w:r w:rsidRPr="00042036">
        <w:rPr>
          <w:lang w:eastAsia="ko-KR"/>
        </w:rPr>
        <w:t>-</w:t>
      </w:r>
      <w:r w:rsidRPr="00042036">
        <w:rPr>
          <w:lang w:eastAsia="ko-KR"/>
        </w:rPr>
        <w:tab/>
        <w:t>The UE supports receiving SVSP from the PCF.</w:t>
      </w:r>
    </w:p>
    <w:p w14:paraId="6A6F8DFA" w14:textId="77777777" w:rsidR="00062D0A" w:rsidRPr="00042036" w:rsidRDefault="00062D0A" w:rsidP="00062D0A">
      <w:pPr>
        <w:pStyle w:val="B1"/>
        <w:rPr>
          <w:lang w:eastAsia="ko-KR"/>
        </w:rPr>
      </w:pPr>
      <w:r w:rsidRPr="00042036">
        <w:rPr>
          <w:lang w:eastAsia="ko-KR"/>
        </w:rPr>
        <w:t>-</w:t>
      </w:r>
      <w:r w:rsidRPr="00042036">
        <w:rPr>
          <w:lang w:eastAsia="ko-KR"/>
        </w:rPr>
        <w:tab/>
        <w:t>The UE determines whether to trigger PLMN selection based on SVSP.</w:t>
      </w:r>
    </w:p>
    <w:p w14:paraId="54A6A216" w14:textId="77777777" w:rsidR="00062D0A" w:rsidRPr="00042036" w:rsidRDefault="00062D0A" w:rsidP="00062D0A">
      <w:pPr>
        <w:pStyle w:val="B1"/>
        <w:rPr>
          <w:b/>
          <w:lang w:eastAsia="ko-KR"/>
        </w:rPr>
      </w:pPr>
      <w:r w:rsidRPr="00042036">
        <w:rPr>
          <w:lang w:eastAsia="ko-KR"/>
        </w:rPr>
        <w:t>-</w:t>
      </w:r>
      <w:r w:rsidRPr="00042036">
        <w:rPr>
          <w:lang w:eastAsia="ko-KR"/>
        </w:rPr>
        <w:tab/>
        <w:t>The UE indicates SVSP capability during the registration.</w:t>
      </w:r>
    </w:p>
    <w:p w14:paraId="17A4FFE9" w14:textId="77777777" w:rsidR="00062D0A" w:rsidRPr="00042036" w:rsidRDefault="00062D0A" w:rsidP="00282113">
      <w:pPr>
        <w:rPr>
          <w:lang w:eastAsia="ko-KR"/>
        </w:rPr>
      </w:pPr>
      <w:r w:rsidRPr="00042036">
        <w:t>AMF:</w:t>
      </w:r>
    </w:p>
    <w:p w14:paraId="2FFA3FEC" w14:textId="3879865C" w:rsidR="00062D0A" w:rsidRPr="00042036" w:rsidRDefault="00062D0A" w:rsidP="00062D0A">
      <w:pPr>
        <w:pStyle w:val="B1"/>
        <w:rPr>
          <w:lang w:eastAsia="ko-KR"/>
        </w:rPr>
      </w:pPr>
      <w:r w:rsidRPr="00042036">
        <w:rPr>
          <w:lang w:eastAsia="ko-KR"/>
        </w:rPr>
        <w:t>-</w:t>
      </w:r>
      <w:r w:rsidRPr="00042036">
        <w:rPr>
          <w:lang w:eastAsia="ko-KR"/>
        </w:rPr>
        <w:tab/>
        <w:t>The AMF provides UE</w:t>
      </w:r>
      <w:r w:rsidR="00494EEF" w:rsidRPr="00042036">
        <w:rPr>
          <w:lang w:eastAsia="ko-KR"/>
        </w:rPr>
        <w:t>'</w:t>
      </w:r>
      <w:r w:rsidRPr="00042036">
        <w:rPr>
          <w:lang w:eastAsia="ko-KR"/>
        </w:rPr>
        <w:t>s SVSP capability to the PCF during the UE Policy Association Establishment.</w:t>
      </w:r>
    </w:p>
    <w:p w14:paraId="2E731601" w14:textId="77777777" w:rsidR="00062D0A" w:rsidRPr="00042036" w:rsidRDefault="00062D0A" w:rsidP="00282113">
      <w:pPr>
        <w:rPr>
          <w:lang w:eastAsia="ko-KR"/>
        </w:rPr>
      </w:pPr>
      <w:r w:rsidRPr="00042036">
        <w:t>PCF:</w:t>
      </w:r>
    </w:p>
    <w:p w14:paraId="101FF2F7" w14:textId="77777777" w:rsidR="00062D0A" w:rsidRPr="00042036" w:rsidRDefault="00062D0A" w:rsidP="00062D0A">
      <w:pPr>
        <w:pStyle w:val="B1"/>
        <w:rPr>
          <w:lang w:eastAsia="ko-KR"/>
        </w:rPr>
      </w:pPr>
      <w:r w:rsidRPr="00042036">
        <w:rPr>
          <w:lang w:eastAsia="ko-KR"/>
        </w:rPr>
        <w:t>-</w:t>
      </w:r>
      <w:r w:rsidRPr="00042036">
        <w:rPr>
          <w:lang w:eastAsia="ko-KR"/>
        </w:rPr>
        <w:tab/>
        <w:t>The PCF supports providing SVSP to the UE.</w:t>
      </w:r>
    </w:p>
    <w:p w14:paraId="67829B32" w14:textId="51BD5885" w:rsidR="00086FA7" w:rsidRPr="00042036" w:rsidRDefault="00086FA7" w:rsidP="00086FA7">
      <w:pPr>
        <w:pStyle w:val="Heading2"/>
      </w:pPr>
      <w:bookmarkStart w:id="686" w:name="_Toc104302488"/>
      <w:bookmarkStart w:id="687" w:name="_Toc104359454"/>
      <w:bookmarkStart w:id="688" w:name="_Toc112923242"/>
      <w:bookmarkStart w:id="689" w:name="_Toc112923905"/>
      <w:r w:rsidRPr="00042036">
        <w:t>6.</w:t>
      </w:r>
      <w:r w:rsidR="000D769E" w:rsidRPr="00042036">
        <w:t>18</w:t>
      </w:r>
      <w:r w:rsidRPr="00042036">
        <w:tab/>
        <w:t>Solution #</w:t>
      </w:r>
      <w:r w:rsidR="000D769E" w:rsidRPr="00042036">
        <w:t>18</w:t>
      </w:r>
      <w:r w:rsidRPr="00042036">
        <w:t xml:space="preserve">: </w:t>
      </w:r>
      <w:r w:rsidRPr="00042036">
        <w:rPr>
          <w:rFonts w:eastAsia="Yu Mincho"/>
        </w:rPr>
        <w:t>Sending rejected NSSAI to the UDM to assist the UDM to steer the UE to the PLMN supporting rejected NSSAI</w:t>
      </w:r>
      <w:bookmarkEnd w:id="686"/>
      <w:bookmarkEnd w:id="687"/>
      <w:bookmarkEnd w:id="688"/>
      <w:bookmarkEnd w:id="689"/>
    </w:p>
    <w:p w14:paraId="1888CBDF" w14:textId="67F9C83F" w:rsidR="00086FA7" w:rsidRPr="00042036" w:rsidRDefault="00086FA7" w:rsidP="00086FA7">
      <w:pPr>
        <w:pStyle w:val="Heading3"/>
        <w:rPr>
          <w:lang w:eastAsia="ko-KR"/>
        </w:rPr>
      </w:pPr>
      <w:bookmarkStart w:id="690" w:name="_Toc104302489"/>
      <w:bookmarkStart w:id="691" w:name="_Toc104359455"/>
      <w:bookmarkStart w:id="692" w:name="_Toc112923243"/>
      <w:bookmarkStart w:id="693" w:name="_Toc112923906"/>
      <w:r w:rsidRPr="00042036">
        <w:rPr>
          <w:lang w:eastAsia="ko-KR"/>
        </w:rPr>
        <w:t>6.</w:t>
      </w:r>
      <w:r w:rsidR="000D769E" w:rsidRPr="00042036">
        <w:rPr>
          <w:lang w:eastAsia="ko-KR"/>
        </w:rPr>
        <w:t>18</w:t>
      </w:r>
      <w:r w:rsidRPr="00042036">
        <w:rPr>
          <w:lang w:eastAsia="ko-KR"/>
        </w:rPr>
        <w:t>.1</w:t>
      </w:r>
      <w:r w:rsidRPr="00042036">
        <w:rPr>
          <w:lang w:eastAsia="ko-KR"/>
        </w:rPr>
        <w:tab/>
        <w:t>Introduction</w:t>
      </w:r>
      <w:bookmarkEnd w:id="690"/>
      <w:bookmarkEnd w:id="691"/>
      <w:bookmarkEnd w:id="692"/>
      <w:bookmarkEnd w:id="693"/>
    </w:p>
    <w:p w14:paraId="5301E368" w14:textId="6736DB98" w:rsidR="00086FA7" w:rsidRPr="00042036" w:rsidRDefault="00086FA7" w:rsidP="00086FA7">
      <w:r w:rsidRPr="00042036">
        <w:t>The solution addresses KI#2 Support of providing VPLMN network slice information to a roaming UE.</w:t>
      </w:r>
    </w:p>
    <w:p w14:paraId="52F68B1A" w14:textId="71144E85" w:rsidR="000D769E" w:rsidRPr="00042036" w:rsidRDefault="00086FA7" w:rsidP="00086FA7">
      <w:r w:rsidRPr="00042036">
        <w:t>During the registration procedure in a VPLMN, if the AMF determines that a S-NSSAI is not allowed e.g</w:t>
      </w:r>
      <w:r w:rsidR="00494EEF" w:rsidRPr="00042036">
        <w:t>.</w:t>
      </w:r>
      <w:r w:rsidRPr="00042036">
        <w:t xml:space="preserve"> the S-NSSAI is not supported by the VPLMN or the S-NSSAI is not available e.g. the no. of UE reached for the S-NSSAI, the AMF sends the rejected NSSAI and requested NSSAI to the UDM. When the UDM receives the rejected NSSAI and the requested NSSAI, the UDM can determine which other VPLMN can support the rejected NSSAI. The UDM will prioritize the VPLMN supporting the rejected NSSAI and initiates SoR procedure with the VPLMN supporting the prioritized VPLMN as highest priority PLMN.</w:t>
      </w:r>
    </w:p>
    <w:p w14:paraId="56B9E2E6" w14:textId="454ADDD2" w:rsidR="00086FA7" w:rsidRPr="00042036" w:rsidRDefault="000D769E" w:rsidP="00086FA7">
      <w:r w:rsidRPr="00042036">
        <w:t>W</w:t>
      </w:r>
      <w:r w:rsidR="00086FA7" w:rsidRPr="00042036">
        <w:t>hen the UE receives the SoR, the UE may selects the VPLMN which supports the rejected NSSAI as this VPLMN is highest priority PLMN.</w:t>
      </w:r>
    </w:p>
    <w:p w14:paraId="34427356" w14:textId="642CAD09" w:rsidR="00086FA7" w:rsidRPr="00042036" w:rsidRDefault="00086FA7" w:rsidP="00086FA7">
      <w:pPr>
        <w:pStyle w:val="Heading3"/>
      </w:pPr>
      <w:bookmarkStart w:id="694" w:name="_Toc104302490"/>
      <w:bookmarkStart w:id="695" w:name="_Toc104359456"/>
      <w:bookmarkStart w:id="696" w:name="_Toc112923244"/>
      <w:bookmarkStart w:id="697" w:name="_Toc112923907"/>
      <w:r w:rsidRPr="00042036">
        <w:t>6.</w:t>
      </w:r>
      <w:r w:rsidR="000D769E" w:rsidRPr="00042036">
        <w:t>18</w:t>
      </w:r>
      <w:r w:rsidRPr="00042036">
        <w:t>.2</w:t>
      </w:r>
      <w:r w:rsidRPr="00042036">
        <w:tab/>
        <w:t>Procedures</w:t>
      </w:r>
      <w:bookmarkEnd w:id="694"/>
      <w:bookmarkEnd w:id="695"/>
      <w:bookmarkEnd w:id="696"/>
      <w:bookmarkEnd w:id="697"/>
    </w:p>
    <w:p w14:paraId="155E50F2" w14:textId="0E707B58" w:rsidR="00282113" w:rsidRPr="00042036" w:rsidRDefault="00282113" w:rsidP="005701E1">
      <w:pPr>
        <w:pStyle w:val="TH"/>
      </w:pPr>
      <w:r w:rsidRPr="00042036">
        <w:object w:dxaOrig="8913" w:dyaOrig="4918" w14:anchorId="28210234">
          <v:shape id="_x0000_i1049" type="#_x0000_t75" style="width:445.5pt;height:245.25pt" o:ole="">
            <v:imagedata r:id="rId61" o:title=""/>
          </v:shape>
          <o:OLEObject Type="Embed" ProgID="Word.Picture.8" ShapeID="_x0000_i1049" DrawAspect="Content" ObjectID="_1723979102" r:id="rId62"/>
        </w:object>
      </w:r>
    </w:p>
    <w:p w14:paraId="1D2598E9" w14:textId="216310D3" w:rsidR="00086FA7" w:rsidRPr="00042036" w:rsidRDefault="00086FA7" w:rsidP="00FB44BB">
      <w:pPr>
        <w:pStyle w:val="TF"/>
        <w:rPr>
          <w:rFonts w:eastAsia="Yu Mincho"/>
          <w:noProof/>
        </w:rPr>
      </w:pPr>
      <w:r w:rsidRPr="00042036">
        <w:rPr>
          <w:rFonts w:eastAsia="Yu Mincho"/>
          <w:noProof/>
        </w:rPr>
        <w:t xml:space="preserve">Figure </w:t>
      </w:r>
      <w:r w:rsidR="005477C7" w:rsidRPr="00042036">
        <w:rPr>
          <w:rFonts w:eastAsia="Yu Mincho"/>
          <w:noProof/>
        </w:rPr>
        <w:t>6.18.2-</w:t>
      </w:r>
      <w:r w:rsidRPr="00042036">
        <w:rPr>
          <w:rFonts w:eastAsia="Yu Mincho"/>
          <w:noProof/>
        </w:rPr>
        <w:t>1: Steering of roaming to a VPLMN supporting the network slice which is not available in the current PLMN</w:t>
      </w:r>
    </w:p>
    <w:p w14:paraId="1C82076A" w14:textId="77777777" w:rsidR="00086FA7" w:rsidRPr="00042036" w:rsidRDefault="00086FA7">
      <w:r w:rsidRPr="00042036">
        <w:lastRenderedPageBreak/>
        <w:t>The detailed steps of the procedure are defined below:</w:t>
      </w:r>
    </w:p>
    <w:p w14:paraId="436327BA" w14:textId="5FA9AB73" w:rsidR="00086FA7" w:rsidRPr="00042036" w:rsidRDefault="00086FA7" w:rsidP="00FB44BB">
      <w:pPr>
        <w:pStyle w:val="B1"/>
      </w:pPr>
      <w:r w:rsidRPr="00042036">
        <w:t>0.</w:t>
      </w:r>
      <w:r w:rsidR="000D769E" w:rsidRPr="00042036">
        <w:tab/>
      </w:r>
      <w:r w:rsidRPr="00042036">
        <w:t xml:space="preserve">The UE selects a VPLMN as defined in the </w:t>
      </w:r>
      <w:r w:rsidR="00C92467" w:rsidRPr="00042036">
        <w:t>TS</w:t>
      </w:r>
      <w:r w:rsidR="00C92467">
        <w:t> </w:t>
      </w:r>
      <w:r w:rsidR="00C92467" w:rsidRPr="00042036">
        <w:t>23.122</w:t>
      </w:r>
      <w:r w:rsidR="00C92467">
        <w:t> </w:t>
      </w:r>
      <w:r w:rsidR="00C92467" w:rsidRPr="00042036">
        <w:t>[</w:t>
      </w:r>
      <w:r w:rsidR="000D769E" w:rsidRPr="00042036">
        <w:t>7]</w:t>
      </w:r>
      <w:r w:rsidRPr="00042036">
        <w:t>. The VPLMN sends configured NSSAI when it is registering to the. VPLMN for the first time.</w:t>
      </w:r>
    </w:p>
    <w:p w14:paraId="4DF7E994" w14:textId="457A4532" w:rsidR="00086FA7" w:rsidRPr="00042036" w:rsidRDefault="00086FA7" w:rsidP="000D769E">
      <w:pPr>
        <w:pStyle w:val="B1"/>
      </w:pPr>
      <w:r w:rsidRPr="00042036">
        <w:t>1.</w:t>
      </w:r>
      <w:r w:rsidR="000D769E" w:rsidRPr="00042036">
        <w:tab/>
      </w:r>
      <w:r w:rsidRPr="00042036">
        <w:t>The UE initiates the registration procedure (e.g. Initial Registration, mobility registration) to VPLMN 1 for the S-NSSAIs present in the requested NSSAI. The UE sends a capability that it supports Slice based SoR procedure to the AMF.</w:t>
      </w:r>
    </w:p>
    <w:p w14:paraId="3AC8B8E5" w14:textId="7EBD6361" w:rsidR="00086FA7" w:rsidRPr="00042036" w:rsidRDefault="00086FA7" w:rsidP="000D769E">
      <w:pPr>
        <w:pStyle w:val="B1"/>
      </w:pPr>
      <w:r w:rsidRPr="00042036">
        <w:t>2.</w:t>
      </w:r>
      <w:r w:rsidR="000D769E" w:rsidRPr="00042036">
        <w:tab/>
      </w:r>
      <w:r w:rsidRPr="00042036">
        <w:t>The AMF determines that some S-NSSAI(s) are allowed and some S-NSSAI(s) are rejected (e.g. the S-NSSAI is not supported in the TA or the PLMN). The AMF sends Registration accept message containing the allowed NSSAI and rejected NSSAI.</w:t>
      </w:r>
    </w:p>
    <w:p w14:paraId="4169F2C5" w14:textId="3D2FB5EF" w:rsidR="00086FA7" w:rsidRPr="00042036" w:rsidRDefault="00086FA7" w:rsidP="004F2DC6">
      <w:pPr>
        <w:pStyle w:val="B1"/>
      </w:pPr>
      <w:r w:rsidRPr="00042036">
        <w:t>3-4.</w:t>
      </w:r>
      <w:r w:rsidR="000D769E" w:rsidRPr="00042036">
        <w:tab/>
      </w:r>
      <w:r w:rsidRPr="00042036">
        <w:t>Upon reception of the Registration accept message, the UE sends Registration complete message. The registration complete message contains secured assistance information e.g. rejected NSSAI and allowed NSSAI which is passed transparently to the UDM via AMF. The UE may also send secured assistance information in the UL NAS TRANSPORT message e.g. Registration complete message is not required to send.</w:t>
      </w:r>
    </w:p>
    <w:p w14:paraId="189357A5" w14:textId="62ADDE42" w:rsidR="00086FA7" w:rsidRPr="00042036" w:rsidRDefault="00CF68A4" w:rsidP="00797053">
      <w:pPr>
        <w:pStyle w:val="B1"/>
      </w:pPr>
      <w:r w:rsidRPr="00042036">
        <w:tab/>
        <w:t xml:space="preserve">The </w:t>
      </w:r>
      <w:r w:rsidR="00086FA7" w:rsidRPr="00042036">
        <w:t xml:space="preserve">UE sends the assistance information </w:t>
      </w:r>
      <w:r w:rsidR="00E151F3" w:rsidRPr="00042036">
        <w:t xml:space="preserve">only </w:t>
      </w:r>
      <w:r w:rsidR="00086FA7" w:rsidRPr="00042036">
        <w:t>when the UE receives rejected NSSAI from the AMF</w:t>
      </w:r>
      <w:r w:rsidR="00E151F3" w:rsidRPr="00042036">
        <w:t xml:space="preserve"> (i.e. rejected S-NSSAI due to no support in the RA or in the PLMN or other reject values)</w:t>
      </w:r>
      <w:r w:rsidR="00086FA7" w:rsidRPr="00042036">
        <w:t>.</w:t>
      </w:r>
    </w:p>
    <w:p w14:paraId="03858EC3" w14:textId="10AAD481" w:rsidR="00086FA7" w:rsidRPr="00042036" w:rsidRDefault="00086FA7">
      <w:pPr>
        <w:pStyle w:val="B1"/>
      </w:pPr>
      <w:r w:rsidRPr="00042036">
        <w:t>5.</w:t>
      </w:r>
      <w:r w:rsidR="000D769E" w:rsidRPr="00042036">
        <w:tab/>
      </w:r>
      <w:r w:rsidRPr="00042036">
        <w:t>The AMF sends Nudm_UECM_Update containing assistance information e.g. allowed NSSAI and rejected NSSAI to the UDM.</w:t>
      </w:r>
    </w:p>
    <w:p w14:paraId="35C27128" w14:textId="4EE92195" w:rsidR="00086FA7" w:rsidRPr="00042036" w:rsidRDefault="00086FA7">
      <w:pPr>
        <w:pStyle w:val="B1"/>
      </w:pPr>
      <w:r w:rsidRPr="00042036">
        <w:t>6</w:t>
      </w:r>
      <w:r w:rsidR="000D769E" w:rsidRPr="00042036">
        <w:t>.</w:t>
      </w:r>
      <w:r w:rsidR="000D769E" w:rsidRPr="00042036">
        <w:tab/>
      </w:r>
      <w:r w:rsidRPr="00042036">
        <w:t>The UDM sends Nudm_UECM_Update response message. When the UDM receives assistance information it will follow step</w:t>
      </w:r>
      <w:r w:rsidR="000D769E" w:rsidRPr="00042036">
        <w:t> </w:t>
      </w:r>
      <w:r w:rsidRPr="00042036">
        <w:t>7.</w:t>
      </w:r>
    </w:p>
    <w:p w14:paraId="7F7BECB6" w14:textId="60BA3D2D" w:rsidR="00086FA7" w:rsidRPr="00042036" w:rsidRDefault="00086FA7">
      <w:pPr>
        <w:pStyle w:val="B1"/>
      </w:pPr>
      <w:r w:rsidRPr="00042036">
        <w:t>7</w:t>
      </w:r>
      <w:r w:rsidR="000D769E" w:rsidRPr="00042036">
        <w:t>.</w:t>
      </w:r>
      <w:r w:rsidR="000D769E" w:rsidRPr="00042036">
        <w:tab/>
      </w:r>
      <w:r w:rsidRPr="00042036">
        <w:t>UDM determines to trigger SoR procedure based on assistance information (e.g. the Rejected NSSAI and allowed NSSAI) as described below.</w:t>
      </w:r>
    </w:p>
    <w:p w14:paraId="5034F282" w14:textId="63C9BE56" w:rsidR="00086FA7" w:rsidRPr="00042036" w:rsidRDefault="00086FA7">
      <w:pPr>
        <w:pStyle w:val="B1"/>
      </w:pPr>
      <w:r w:rsidRPr="00042036">
        <w:t>8a</w:t>
      </w:r>
      <w:r w:rsidR="000D769E" w:rsidRPr="00042036">
        <w:t>.</w:t>
      </w:r>
      <w:r w:rsidR="000D769E" w:rsidRPr="00042036">
        <w:tab/>
      </w:r>
      <w:r w:rsidRPr="00042036">
        <w:t>The UDM sends Nsoraf_SoR_Get request (VPLMN ID, allowed NSSAI, Rejected NSSAI) to the SoR-AF.</w:t>
      </w:r>
    </w:p>
    <w:p w14:paraId="1A4850C0" w14:textId="2D1998BD" w:rsidR="00086FA7" w:rsidRPr="00042036" w:rsidRDefault="00086FA7" w:rsidP="00FB44BB">
      <w:pPr>
        <w:pStyle w:val="NO"/>
      </w:pPr>
      <w:r w:rsidRPr="00042036">
        <w:t>NOTE:</w:t>
      </w:r>
      <w:r w:rsidR="000D769E" w:rsidRPr="00042036">
        <w:tab/>
      </w:r>
      <w:r w:rsidRPr="00042036">
        <w:t xml:space="preserve">When the UDM triggers SoR is totally based on operator policies. The allowed NSSAI and rejected NSSAI is provided as assistance information to the HPLMN. For example, if the rejected NSSAI indicates a S-NSSAI is rejected with cause </w:t>
      </w:r>
      <w:r w:rsidR="00494EEF" w:rsidRPr="00042036">
        <w:t>"</w:t>
      </w:r>
      <w:r w:rsidRPr="00042036">
        <w:rPr>
          <w:lang w:eastAsia="ko-KR"/>
        </w:rPr>
        <w:t>S-NSSAI not available in the current PLMN</w:t>
      </w:r>
      <w:r w:rsidR="00494EEF" w:rsidRPr="00042036">
        <w:rPr>
          <w:lang w:eastAsia="ko-KR"/>
        </w:rPr>
        <w:t>"</w:t>
      </w:r>
      <w:r w:rsidRPr="00042036">
        <w:rPr>
          <w:lang w:eastAsia="ko-KR"/>
        </w:rPr>
        <w:t xml:space="preserve"> then the UDM may steer the UE to another VPLMN.</w:t>
      </w:r>
    </w:p>
    <w:p w14:paraId="634EA253" w14:textId="6FC72B43" w:rsidR="00086FA7" w:rsidRPr="00042036" w:rsidRDefault="00086FA7" w:rsidP="00086FA7">
      <w:pPr>
        <w:pStyle w:val="B1"/>
      </w:pPr>
      <w:r w:rsidRPr="00042036">
        <w:t>8b</w:t>
      </w:r>
      <w:r w:rsidR="000D769E" w:rsidRPr="00042036">
        <w:t>.</w:t>
      </w:r>
      <w:r w:rsidR="000D769E" w:rsidRPr="00042036">
        <w:tab/>
      </w:r>
      <w:r w:rsidRPr="00042036">
        <w:t>The SoR-AF calculate preferred PLMN list depending on the allowed NSSAI and rejected NSSAI and sends it in the Nsoraf_SoR_Get response message (Preferred PLMN list). The preferred PLMN list consists of PLMN IDs and the S-NSSAIs supported by the PLMN in the preferred PLMN list.</w:t>
      </w:r>
    </w:p>
    <w:p w14:paraId="5AB63C6B" w14:textId="485FE53E" w:rsidR="00086FA7" w:rsidRPr="00042036" w:rsidRDefault="00086FA7" w:rsidP="000D769E">
      <w:pPr>
        <w:pStyle w:val="B1"/>
      </w:pPr>
      <w:r w:rsidRPr="00042036">
        <w:t>9</w:t>
      </w:r>
      <w:r w:rsidR="000D769E" w:rsidRPr="00042036">
        <w:t>.</w:t>
      </w:r>
      <w:r w:rsidR="000D769E" w:rsidRPr="00042036">
        <w:tab/>
      </w:r>
      <w:r w:rsidRPr="00042036">
        <w:t xml:space="preserve">The UDM send SoR as defined in </w:t>
      </w:r>
      <w:r w:rsidR="00C92467" w:rsidRPr="00042036">
        <w:t>TS</w:t>
      </w:r>
      <w:r w:rsidR="00C92467">
        <w:t> </w:t>
      </w:r>
      <w:r w:rsidR="00C92467" w:rsidRPr="00042036">
        <w:t>23.122</w:t>
      </w:r>
      <w:r w:rsidR="00C92467">
        <w:t> </w:t>
      </w:r>
      <w:r w:rsidR="00C92467" w:rsidRPr="00042036">
        <w:t>[</w:t>
      </w:r>
      <w:r w:rsidR="000D769E" w:rsidRPr="00042036">
        <w:t>7]</w:t>
      </w:r>
      <w:r w:rsidRPr="00042036">
        <w:t>. The content of SoR can be</w:t>
      </w:r>
    </w:p>
    <w:p w14:paraId="45962DA9" w14:textId="33B4AEFC" w:rsidR="00086FA7" w:rsidRPr="00042036" w:rsidRDefault="00086FA7" w:rsidP="009833AC">
      <w:pPr>
        <w:pStyle w:val="B1"/>
      </w:pPr>
      <w:r w:rsidRPr="00042036">
        <w:t>10</w:t>
      </w:r>
      <w:r w:rsidR="000D769E" w:rsidRPr="00042036">
        <w:t>.</w:t>
      </w:r>
      <w:r w:rsidR="000D769E" w:rsidRPr="00042036">
        <w:tab/>
      </w:r>
      <w:r w:rsidRPr="00042036">
        <w:t>After the completion of the SoR procedure, the UE may selects the a VPLMN (e.g. VPLMN 2) according to the PLMN list received in step</w:t>
      </w:r>
      <w:r w:rsidR="000D769E" w:rsidRPr="00042036">
        <w:t> </w:t>
      </w:r>
      <w:r w:rsidRPr="00042036">
        <w:t>9.</w:t>
      </w:r>
    </w:p>
    <w:p w14:paraId="2D6281AA" w14:textId="35A9C78C" w:rsidR="00086FA7" w:rsidRPr="00042036" w:rsidRDefault="00086FA7" w:rsidP="00086FA7">
      <w:pPr>
        <w:pStyle w:val="Heading3"/>
        <w:rPr>
          <w:szCs w:val="28"/>
          <w:lang w:eastAsia="zh-CN"/>
        </w:rPr>
      </w:pPr>
      <w:bookmarkStart w:id="698" w:name="_Toc104302491"/>
      <w:bookmarkStart w:id="699" w:name="_Toc104359457"/>
      <w:bookmarkStart w:id="700" w:name="_Toc112923245"/>
      <w:bookmarkStart w:id="701" w:name="_Toc112923908"/>
      <w:r w:rsidRPr="00042036">
        <w:rPr>
          <w:szCs w:val="28"/>
          <w:lang w:eastAsia="zh-CN"/>
        </w:rPr>
        <w:t>6.</w:t>
      </w:r>
      <w:r w:rsidR="000D769E" w:rsidRPr="00042036">
        <w:rPr>
          <w:szCs w:val="28"/>
          <w:lang w:eastAsia="zh-CN"/>
        </w:rPr>
        <w:t>18</w:t>
      </w:r>
      <w:r w:rsidRPr="00042036">
        <w:rPr>
          <w:szCs w:val="28"/>
          <w:lang w:eastAsia="zh-CN"/>
        </w:rPr>
        <w:t>.3</w:t>
      </w:r>
      <w:r w:rsidRPr="00042036">
        <w:rPr>
          <w:szCs w:val="28"/>
          <w:lang w:eastAsia="zh-CN"/>
        </w:rPr>
        <w:tab/>
      </w:r>
      <w:r w:rsidRPr="00042036">
        <w:rPr>
          <w:szCs w:val="28"/>
        </w:rPr>
        <w:t xml:space="preserve">Impacts on </w:t>
      </w:r>
      <w:r w:rsidRPr="00042036">
        <w:rPr>
          <w:szCs w:val="28"/>
          <w:lang w:eastAsia="zh-CN"/>
        </w:rPr>
        <w:t>services,</w:t>
      </w:r>
      <w:r w:rsidRPr="00042036">
        <w:rPr>
          <w:szCs w:val="28"/>
        </w:rPr>
        <w:t xml:space="preserve"> entities and interfaces</w:t>
      </w:r>
      <w:bookmarkEnd w:id="698"/>
      <w:bookmarkEnd w:id="699"/>
      <w:bookmarkEnd w:id="700"/>
      <w:bookmarkEnd w:id="701"/>
    </w:p>
    <w:p w14:paraId="05281B49" w14:textId="77777777" w:rsidR="000D769E" w:rsidRPr="00042036" w:rsidRDefault="00086FA7" w:rsidP="00086FA7">
      <w:pPr>
        <w:rPr>
          <w:noProof/>
        </w:rPr>
      </w:pPr>
      <w:r w:rsidRPr="00042036">
        <w:rPr>
          <w:noProof/>
        </w:rPr>
        <w:t>UE:</w:t>
      </w:r>
    </w:p>
    <w:p w14:paraId="3715255C" w14:textId="5BFA1022" w:rsidR="00086FA7" w:rsidRPr="00042036" w:rsidRDefault="000D769E" w:rsidP="00FB44BB">
      <w:pPr>
        <w:pStyle w:val="B1"/>
        <w:rPr>
          <w:noProof/>
        </w:rPr>
      </w:pPr>
      <w:r w:rsidRPr="00042036">
        <w:rPr>
          <w:noProof/>
        </w:rPr>
        <w:t>-</w:t>
      </w:r>
      <w:r w:rsidRPr="00042036">
        <w:rPr>
          <w:noProof/>
        </w:rPr>
        <w:tab/>
      </w:r>
      <w:r w:rsidR="00086FA7" w:rsidRPr="00042036">
        <w:rPr>
          <w:noProof/>
        </w:rPr>
        <w:t>sending secured assistance information (e.g. rejected and allowed NSSAI) to the UDM via AMF</w:t>
      </w:r>
      <w:r w:rsidR="00602BA7" w:rsidRPr="00042036">
        <w:rPr>
          <w:noProof/>
        </w:rPr>
        <w:t>.</w:t>
      </w:r>
    </w:p>
    <w:p w14:paraId="79C1B094" w14:textId="77777777" w:rsidR="000D769E" w:rsidRPr="00042036" w:rsidRDefault="00086FA7" w:rsidP="00086FA7">
      <w:pPr>
        <w:rPr>
          <w:noProof/>
        </w:rPr>
      </w:pPr>
      <w:r w:rsidRPr="00042036">
        <w:rPr>
          <w:noProof/>
        </w:rPr>
        <w:t>AMF:</w:t>
      </w:r>
    </w:p>
    <w:p w14:paraId="414702A7" w14:textId="6FA341E0" w:rsidR="00086FA7" w:rsidRPr="00042036" w:rsidRDefault="000D769E" w:rsidP="00FB44BB">
      <w:pPr>
        <w:pStyle w:val="B1"/>
        <w:rPr>
          <w:noProof/>
        </w:rPr>
      </w:pPr>
      <w:r w:rsidRPr="00042036">
        <w:rPr>
          <w:noProof/>
        </w:rPr>
        <w:t>-</w:t>
      </w:r>
      <w:r w:rsidRPr="00042036">
        <w:rPr>
          <w:noProof/>
        </w:rPr>
        <w:tab/>
      </w:r>
      <w:r w:rsidR="00086FA7" w:rsidRPr="00042036">
        <w:rPr>
          <w:noProof/>
        </w:rPr>
        <w:t>Sending of allowed NSSAI and rejected NSSAI to the UDM.</w:t>
      </w:r>
    </w:p>
    <w:p w14:paraId="712E6A2D" w14:textId="77777777" w:rsidR="000D769E" w:rsidRPr="00042036" w:rsidRDefault="00086FA7" w:rsidP="00086FA7">
      <w:pPr>
        <w:rPr>
          <w:noProof/>
        </w:rPr>
      </w:pPr>
      <w:r w:rsidRPr="00042036">
        <w:rPr>
          <w:noProof/>
        </w:rPr>
        <w:t>UDM:</w:t>
      </w:r>
    </w:p>
    <w:p w14:paraId="5C3D9E67" w14:textId="6523347F" w:rsidR="00086FA7" w:rsidRPr="00042036" w:rsidRDefault="000D769E" w:rsidP="00FB44BB">
      <w:pPr>
        <w:pStyle w:val="B1"/>
        <w:rPr>
          <w:noProof/>
        </w:rPr>
      </w:pPr>
      <w:r w:rsidRPr="00042036">
        <w:rPr>
          <w:noProof/>
        </w:rPr>
        <w:t>-</w:t>
      </w:r>
      <w:r w:rsidRPr="00042036">
        <w:rPr>
          <w:noProof/>
        </w:rPr>
        <w:tab/>
      </w:r>
      <w:r w:rsidR="00086FA7" w:rsidRPr="00042036">
        <w:rPr>
          <w:noProof/>
        </w:rPr>
        <w:t>determines to trigger SoR based on rejected NSSAI and allowed NSSAI.</w:t>
      </w:r>
    </w:p>
    <w:p w14:paraId="4BB6A78F" w14:textId="77777777" w:rsidR="000D769E" w:rsidRPr="00042036" w:rsidRDefault="00086FA7" w:rsidP="00086FA7">
      <w:pPr>
        <w:rPr>
          <w:noProof/>
        </w:rPr>
      </w:pPr>
      <w:r w:rsidRPr="00042036">
        <w:rPr>
          <w:noProof/>
        </w:rPr>
        <w:t>SoR-AF:</w:t>
      </w:r>
    </w:p>
    <w:p w14:paraId="42F2B82C" w14:textId="12A1CB60" w:rsidR="00086FA7" w:rsidRPr="00042036" w:rsidRDefault="000D769E" w:rsidP="00FB44BB">
      <w:pPr>
        <w:pStyle w:val="B1"/>
        <w:rPr>
          <w:noProof/>
        </w:rPr>
      </w:pPr>
      <w:r w:rsidRPr="00042036">
        <w:rPr>
          <w:noProof/>
        </w:rPr>
        <w:t>-</w:t>
      </w:r>
      <w:r w:rsidRPr="00042036">
        <w:rPr>
          <w:noProof/>
        </w:rPr>
        <w:tab/>
      </w:r>
      <w:r w:rsidR="00086FA7" w:rsidRPr="00042036">
        <w:rPr>
          <w:noProof/>
        </w:rPr>
        <w:t>SoR AF preparing the preffered PLMN list based on the rejected NSSAI and Allowed NSSAI.</w:t>
      </w:r>
    </w:p>
    <w:p w14:paraId="0C6E440B" w14:textId="768B185D" w:rsidR="00086FA7" w:rsidRPr="00042036" w:rsidRDefault="00086FA7" w:rsidP="00086FA7">
      <w:pPr>
        <w:pStyle w:val="Heading2"/>
        <w:rPr>
          <w:rFonts w:cs="Arial"/>
        </w:rPr>
      </w:pPr>
      <w:bookmarkStart w:id="702" w:name="_Toc104302492"/>
      <w:bookmarkStart w:id="703" w:name="_Toc104359458"/>
      <w:bookmarkStart w:id="704" w:name="_Toc112923246"/>
      <w:bookmarkStart w:id="705" w:name="_Toc112923909"/>
      <w:r w:rsidRPr="00042036">
        <w:rPr>
          <w:lang w:eastAsia="zh-CN"/>
        </w:rPr>
        <w:lastRenderedPageBreak/>
        <w:t>6.</w:t>
      </w:r>
      <w:r w:rsidR="004F2DC6" w:rsidRPr="00042036">
        <w:rPr>
          <w:lang w:eastAsia="zh-CN"/>
        </w:rPr>
        <w:t>19</w:t>
      </w:r>
      <w:r w:rsidRPr="00042036">
        <w:rPr>
          <w:lang w:eastAsia="ko-KR"/>
        </w:rPr>
        <w:tab/>
      </w:r>
      <w:r w:rsidRPr="00042036">
        <w:t>Solution</w:t>
      </w:r>
      <w:r w:rsidRPr="00042036">
        <w:rPr>
          <w:lang w:eastAsia="zh-CN"/>
        </w:rPr>
        <w:t xml:space="preserve"> #</w:t>
      </w:r>
      <w:r w:rsidR="004F2DC6" w:rsidRPr="00042036">
        <w:rPr>
          <w:lang w:eastAsia="zh-CN"/>
        </w:rPr>
        <w:t>19</w:t>
      </w:r>
      <w:r w:rsidRPr="00042036">
        <w:rPr>
          <w:lang w:eastAsia="zh-CN"/>
        </w:rPr>
        <w:t xml:space="preserve">: </w:t>
      </w:r>
      <w:r w:rsidR="00D77450" w:rsidRPr="00042036">
        <w:rPr>
          <w:rFonts w:cs="Arial"/>
        </w:rPr>
        <w:t>C</w:t>
      </w:r>
      <w:r w:rsidRPr="00042036">
        <w:rPr>
          <w:rFonts w:cs="Arial"/>
        </w:rPr>
        <w:t>onfiguring the UE with network slice aware preferred PLMNs lists</w:t>
      </w:r>
      <w:bookmarkEnd w:id="702"/>
      <w:bookmarkEnd w:id="703"/>
      <w:bookmarkEnd w:id="704"/>
      <w:bookmarkEnd w:id="705"/>
    </w:p>
    <w:p w14:paraId="7D3519FB" w14:textId="5132B22D" w:rsidR="00086FA7" w:rsidRPr="00042036" w:rsidRDefault="00086FA7" w:rsidP="00086FA7">
      <w:pPr>
        <w:pStyle w:val="Heading3"/>
        <w:rPr>
          <w:rFonts w:eastAsia="Malgun Gothic"/>
          <w:lang w:eastAsia="ko-KR"/>
        </w:rPr>
      </w:pPr>
      <w:bookmarkStart w:id="706" w:name="_Toc104302493"/>
      <w:bookmarkStart w:id="707" w:name="_Toc104359459"/>
      <w:bookmarkStart w:id="708" w:name="_Toc112923247"/>
      <w:bookmarkStart w:id="709" w:name="_Toc112923910"/>
      <w:r w:rsidRPr="00042036">
        <w:rPr>
          <w:rFonts w:eastAsia="Malgun Gothic"/>
          <w:lang w:eastAsia="ko-KR"/>
        </w:rPr>
        <w:t>6.</w:t>
      </w:r>
      <w:r w:rsidR="004F2DC6" w:rsidRPr="00042036">
        <w:rPr>
          <w:rFonts w:eastAsia="Malgun Gothic"/>
          <w:lang w:eastAsia="ko-KR"/>
        </w:rPr>
        <w:t>19</w:t>
      </w:r>
      <w:r w:rsidRPr="00042036">
        <w:rPr>
          <w:rFonts w:eastAsia="Malgun Gothic"/>
          <w:lang w:eastAsia="ko-KR"/>
        </w:rPr>
        <w:t>.1</w:t>
      </w:r>
      <w:r w:rsidRPr="00042036">
        <w:rPr>
          <w:rFonts w:eastAsia="Malgun Gothic"/>
          <w:lang w:eastAsia="ko-KR"/>
        </w:rPr>
        <w:tab/>
        <w:t>Introduction</w:t>
      </w:r>
      <w:bookmarkEnd w:id="706"/>
      <w:bookmarkEnd w:id="707"/>
      <w:bookmarkEnd w:id="708"/>
      <w:bookmarkEnd w:id="709"/>
    </w:p>
    <w:p w14:paraId="7932B707" w14:textId="77777777" w:rsidR="00086FA7" w:rsidRPr="00042036" w:rsidRDefault="00086FA7" w:rsidP="00086FA7">
      <w:r w:rsidRPr="00042036">
        <w:rPr>
          <w:lang w:eastAsia="ko-KR"/>
        </w:rPr>
        <w:t xml:space="preserve">This solution aims to address the key issues#2: </w:t>
      </w:r>
      <w:r w:rsidRPr="00042036">
        <w:t xml:space="preserve">Support of providing </w:t>
      </w:r>
      <w:r w:rsidRPr="00042036">
        <w:rPr>
          <w:lang w:eastAsia="ko-KR"/>
        </w:rPr>
        <w:t>VPLMN network slice information to a roaming UE</w:t>
      </w:r>
      <w:r w:rsidRPr="00042036">
        <w:rPr>
          <w:rFonts w:eastAsia="DengXian"/>
          <w:lang w:eastAsia="zh-CN"/>
        </w:rPr>
        <w:t xml:space="preserve"> by enhancing SoR with slice aware preferred PLMN lists</w:t>
      </w:r>
      <w:r w:rsidRPr="00042036">
        <w:t>.</w:t>
      </w:r>
    </w:p>
    <w:p w14:paraId="29A489B2" w14:textId="77777777" w:rsidR="00086FA7" w:rsidRPr="00042036" w:rsidRDefault="00086FA7" w:rsidP="00086FA7">
      <w:pPr>
        <w:rPr>
          <w:rFonts w:eastAsia="Malgun Gothic"/>
          <w:lang w:eastAsia="ko-KR"/>
        </w:rPr>
      </w:pPr>
      <w:r w:rsidRPr="00042036">
        <w:t>This solution relies on (e.g. existing) SoR or UE configuration methods that enable delivery of SoR information to the UE.</w:t>
      </w:r>
    </w:p>
    <w:p w14:paraId="284338C6" w14:textId="20EA5512" w:rsidR="00086FA7" w:rsidRPr="00042036" w:rsidRDefault="00086FA7" w:rsidP="00086FA7">
      <w:pPr>
        <w:pStyle w:val="Heading3"/>
      </w:pPr>
      <w:bookmarkStart w:id="710" w:name="_Toc104302494"/>
      <w:bookmarkStart w:id="711" w:name="_Toc104359460"/>
      <w:bookmarkStart w:id="712" w:name="_Toc112923248"/>
      <w:bookmarkStart w:id="713" w:name="_Toc112923911"/>
      <w:r w:rsidRPr="00042036">
        <w:t>6.</w:t>
      </w:r>
      <w:r w:rsidR="004F2DC6" w:rsidRPr="00042036">
        <w:t>19</w:t>
      </w:r>
      <w:r w:rsidRPr="00042036">
        <w:t>.2</w:t>
      </w:r>
      <w:r w:rsidRPr="00042036">
        <w:tab/>
        <w:t>Functional Description</w:t>
      </w:r>
      <w:bookmarkEnd w:id="710"/>
      <w:bookmarkEnd w:id="711"/>
      <w:bookmarkEnd w:id="712"/>
      <w:bookmarkEnd w:id="713"/>
    </w:p>
    <w:p w14:paraId="35E5C5DE" w14:textId="7F43DF02" w:rsidR="00086FA7" w:rsidRPr="00042036" w:rsidRDefault="00086FA7" w:rsidP="00086FA7">
      <w:r w:rsidRPr="00042036">
        <w:t>It is normal practice for operators to configure the UE with a (set of) preferred PLMN(s) in a certain country while the UEs</w:t>
      </w:r>
      <w:r w:rsidRPr="00042036" w:rsidDel="00B26E77">
        <w:t xml:space="preserve"> </w:t>
      </w:r>
      <w:r w:rsidRPr="00042036">
        <w:t xml:space="preserve">are roaming. In the 5GS this set of preferences may e.g. be configured or updated in the UE using the SoR (Steering of Roaming) procedure defined in </w:t>
      </w:r>
      <w:r w:rsidR="00C92467" w:rsidRPr="00042036">
        <w:t>TS</w:t>
      </w:r>
      <w:r w:rsidR="00C92467">
        <w:t> </w:t>
      </w:r>
      <w:r w:rsidR="00C92467" w:rsidRPr="00042036">
        <w:t>23.502</w:t>
      </w:r>
      <w:r w:rsidR="00C92467">
        <w:t> </w:t>
      </w:r>
      <w:r w:rsidR="00C92467" w:rsidRPr="00042036">
        <w:t>[</w:t>
      </w:r>
      <w:r w:rsidRPr="00042036">
        <w:t xml:space="preserve">5] and </w:t>
      </w:r>
      <w:r w:rsidR="00C92467" w:rsidRPr="00042036">
        <w:t>TS</w:t>
      </w:r>
      <w:r w:rsidR="00C92467">
        <w:t> </w:t>
      </w:r>
      <w:r w:rsidR="00C92467" w:rsidRPr="00042036">
        <w:t>33.501</w:t>
      </w:r>
      <w:r w:rsidR="00C92467">
        <w:t> </w:t>
      </w:r>
      <w:r w:rsidR="00C92467" w:rsidRPr="00042036">
        <w:t>[</w:t>
      </w:r>
      <w:r w:rsidR="0097696D" w:rsidRPr="00042036">
        <w:t>14</w:t>
      </w:r>
      <w:r w:rsidRPr="00042036">
        <w:t>].</w:t>
      </w:r>
    </w:p>
    <w:p w14:paraId="4AE4A97E" w14:textId="7CDF5735" w:rsidR="00086FA7" w:rsidRPr="00042036" w:rsidRDefault="00C92467" w:rsidP="00086FA7">
      <w:r w:rsidRPr="00042036">
        <w:t>TS</w:t>
      </w:r>
      <w:r>
        <w:t> </w:t>
      </w:r>
      <w:r w:rsidRPr="00042036">
        <w:t>23.502</w:t>
      </w:r>
      <w:r>
        <w:t> </w:t>
      </w:r>
      <w:r w:rsidRPr="00042036">
        <w:t>[</w:t>
      </w:r>
      <w:r w:rsidR="0097696D" w:rsidRPr="00042036">
        <w:t>5]</w:t>
      </w:r>
      <w:r w:rsidR="00086FA7" w:rsidRPr="00042036">
        <w:t xml:space="preserve"> reads:</w:t>
      </w:r>
    </w:p>
    <w:p w14:paraId="41472A6E" w14:textId="7454EA6B" w:rsidR="00086FA7" w:rsidRPr="00042036" w:rsidRDefault="00494EEF" w:rsidP="00086FA7">
      <w:r w:rsidRPr="00042036">
        <w:t>"</w:t>
      </w:r>
      <w:r w:rsidR="00086FA7" w:rsidRPr="00042036">
        <w:t xml:space="preserve">During registration the Home Network can provide Steering of Roaming information to the UE via the AMF (i.e. a list of preferred PLMN/access technology combinations or HPLMN indication that </w:t>
      </w:r>
      <w:r w:rsidRPr="00042036">
        <w:t>'</w:t>
      </w:r>
      <w:r w:rsidR="00086FA7" w:rsidRPr="00042036">
        <w:t xml:space="preserve">no change of the </w:t>
      </w:r>
      <w:r w:rsidRPr="00042036">
        <w:t>"</w:t>
      </w:r>
      <w:r w:rsidR="00086FA7" w:rsidRPr="00042036">
        <w:t>Operator Controlled PLMN Selector with Access Technology</w:t>
      </w:r>
      <w:r w:rsidRPr="00042036">
        <w:t>"</w:t>
      </w:r>
      <w:r w:rsidR="00086FA7" w:rsidRPr="00042036">
        <w:t xml:space="preserve">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C92467" w:rsidRPr="00042036">
        <w:t>TS</w:t>
      </w:r>
      <w:r w:rsidR="00C92467">
        <w:t> </w:t>
      </w:r>
      <w:r w:rsidR="00C92467" w:rsidRPr="00042036">
        <w:t>23.122</w:t>
      </w:r>
      <w:r w:rsidR="00C92467">
        <w:t> </w:t>
      </w:r>
      <w:r w:rsidR="00C92467" w:rsidRPr="00042036">
        <w:t>[</w:t>
      </w:r>
      <w:r w:rsidR="002534DB" w:rsidRPr="00042036">
        <w:t>7</w:t>
      </w:r>
      <w:r w:rsidR="00086FA7" w:rsidRPr="00042036">
        <w:t>].</w:t>
      </w:r>
      <w:r w:rsidRPr="00042036">
        <w:t>"</w:t>
      </w:r>
    </w:p>
    <w:p w14:paraId="623387C3" w14:textId="30142452" w:rsidR="00086FA7" w:rsidRPr="00042036" w:rsidRDefault="00086FA7" w:rsidP="00086FA7">
      <w:r w:rsidRPr="00042036">
        <w:t xml:space="preserve">The home operator may want the UE to remain with a list of preferred PLMNs (i.e. PLMNs in the </w:t>
      </w:r>
      <w:r w:rsidR="00494EEF" w:rsidRPr="00042036">
        <w:t>"</w:t>
      </w:r>
      <w:r w:rsidRPr="00042036">
        <w:t>User Controlled PLMN Selector with Access Technology</w:t>
      </w:r>
      <w:r w:rsidR="00494EEF" w:rsidRPr="00042036">
        <w:t>"</w:t>
      </w:r>
      <w:r w:rsidRPr="00042036">
        <w:t xml:space="preserve"> and the </w:t>
      </w:r>
      <w:r w:rsidR="00494EEF" w:rsidRPr="00042036">
        <w:t>"</w:t>
      </w:r>
      <w:r w:rsidRPr="00042036">
        <w:t>Operator Controlled PLMN Selector with Access Technology</w:t>
      </w:r>
      <w:r w:rsidR="00494EEF" w:rsidRPr="00042036">
        <w:t>"</w:t>
      </w:r>
      <w:r w:rsidRPr="00042036">
        <w:t>), unless the UE requires to use a network slice which these PLMNs do not support. Also, the home operator may have specific preferred PLMN list when specific network slices are used. This is not possible today with the current PLMN selection mechanisms as the UE will, in automatic PLMN selection, always remain with the preferred PLMNs (in respective priority order) if they are available.</w:t>
      </w:r>
    </w:p>
    <w:p w14:paraId="6DEC40D1" w14:textId="50BFE3E9" w:rsidR="00086FA7" w:rsidRPr="00042036" w:rsidRDefault="00086FA7" w:rsidP="00086FA7">
      <w:r w:rsidRPr="00042036">
        <w:t>This solution proposes to configure the UE with additional network slice aware PLMN selection information, in the form of one or more lists of PLMNs that are preferred when the UE requires to use a respective S-NSSAI of the HPLMN. The S-NSSAI values in this information are the HPLMN S-NSSAIs (i.e. the mapped value of the S-NSSAIs in the V-PLMN are not considered</w:t>
      </w:r>
      <w:r w:rsidR="00344785" w:rsidRPr="00042036">
        <w:t xml:space="preserve"> and</w:t>
      </w:r>
      <w:r w:rsidRPr="00042036">
        <w:t xml:space="preserve"> so there is no impact on this solution if the VPLMNs decide to change the value of S-NSSAI they use to identify the network slice locally). The UE therefore can be configured with the preferred PLMN list as today and additional Network-Slice-Aware PLMN lists per S-NSSAI which may take precedence as an exception over the preferred PLMN list. In other words, the UE may be configured with:</w:t>
      </w:r>
    </w:p>
    <w:p w14:paraId="1B7F913B" w14:textId="5AA8ACC7" w:rsidR="00086FA7" w:rsidRPr="00042036" w:rsidRDefault="00086FA7" w:rsidP="00086FA7">
      <w:pPr>
        <w:pStyle w:val="B1"/>
      </w:pPr>
      <w:r w:rsidRPr="00042036">
        <w:t>-</w:t>
      </w:r>
      <w:r w:rsidRPr="00042036">
        <w:tab/>
        <w:t xml:space="preserve">nothing (i.e. neither </w:t>
      </w:r>
      <w:r w:rsidR="00494EEF" w:rsidRPr="00042036">
        <w:t>"</w:t>
      </w:r>
      <w:r w:rsidRPr="00042036">
        <w:t>Operator Controlled PLMN Selector with Access Technology</w:t>
      </w:r>
      <w:r w:rsidR="00494EEF" w:rsidRPr="00042036">
        <w:t>"</w:t>
      </w:r>
      <w:r w:rsidRPr="00042036">
        <w:t xml:space="preserve"> nor Network Slice Aware PLMN list);</w:t>
      </w:r>
    </w:p>
    <w:p w14:paraId="07F34F4A" w14:textId="234155DF" w:rsidR="00086FA7" w:rsidRPr="00042036" w:rsidRDefault="00086FA7" w:rsidP="00086FA7">
      <w:pPr>
        <w:pStyle w:val="B1"/>
      </w:pPr>
      <w:r w:rsidRPr="00042036">
        <w:t>-</w:t>
      </w:r>
      <w:r w:rsidRPr="00042036">
        <w:tab/>
        <w:t xml:space="preserve">just a preferred PLMNs list (e.g. </w:t>
      </w:r>
      <w:r w:rsidR="00494EEF" w:rsidRPr="00042036">
        <w:t>"</w:t>
      </w:r>
      <w:r w:rsidRPr="00042036">
        <w:t>Operator Controlled PLMN Selector with Access Technology</w:t>
      </w:r>
      <w:r w:rsidR="00494EEF" w:rsidRPr="00042036">
        <w:t>"</w:t>
      </w:r>
      <w:r w:rsidRPr="00042036">
        <w:t>);</w:t>
      </w:r>
    </w:p>
    <w:p w14:paraId="1C358EF8" w14:textId="77777777" w:rsidR="00086FA7" w:rsidRPr="00042036" w:rsidRDefault="00086FA7" w:rsidP="00086FA7">
      <w:pPr>
        <w:pStyle w:val="B1"/>
      </w:pPr>
      <w:r w:rsidRPr="00042036">
        <w:t>-</w:t>
      </w:r>
      <w:r w:rsidRPr="00042036">
        <w:tab/>
        <w:t>a mix of preferred PLMN list and at least one Network-Slice-Aware PLMN list; or</w:t>
      </w:r>
    </w:p>
    <w:p w14:paraId="4DBA85B4" w14:textId="35259CD5" w:rsidR="00086FA7" w:rsidRPr="00042036" w:rsidRDefault="00086FA7" w:rsidP="00086FA7">
      <w:pPr>
        <w:pStyle w:val="B1"/>
      </w:pPr>
      <w:r w:rsidRPr="00042036">
        <w:t>-</w:t>
      </w:r>
      <w:r w:rsidRPr="00042036">
        <w:tab/>
        <w:t>at least one Network-Slice-Aware PLMN list.</w:t>
      </w:r>
    </w:p>
    <w:p w14:paraId="07A81A6B" w14:textId="15B650DC" w:rsidR="00086FA7" w:rsidRPr="00042036" w:rsidRDefault="00086FA7" w:rsidP="00086FA7">
      <w:r w:rsidRPr="00042036">
        <w:t xml:space="preserve">The UE is configured with a Network-Slice-Aware PLMN list of alternate (potentially ordered by a priority value) PLMN IDs associated with the supported S-NSSAIs. Some of the S-NSSAIs may not be supported (or are preferred instead of) by the PLMNs in the </w:t>
      </w:r>
      <w:r w:rsidR="00494EEF" w:rsidRPr="00042036">
        <w:t>"</w:t>
      </w:r>
      <w:r w:rsidRPr="00042036">
        <w:t>Operator Controlled PLMN Selector with Access Technology</w:t>
      </w:r>
      <w:r w:rsidR="00494EEF" w:rsidRPr="00042036">
        <w:t>"</w:t>
      </w:r>
      <w:r w:rsidRPr="00042036">
        <w:t xml:space="preserve"> list.</w:t>
      </w:r>
    </w:p>
    <w:p w14:paraId="570A2E0C" w14:textId="19B049F2" w:rsidR="00086FA7" w:rsidRPr="00042036" w:rsidRDefault="00086FA7" w:rsidP="00086FA7">
      <w:r w:rsidRPr="00042036">
        <w:t>When the Network-Slice-Aware PLMN list is provided for an S-NSSAI and this S-NSSAI is required but not yet allowed or rejected, this is a trigger for evaluation by the UE whether to consider the Network-Slice-Aware PLMN list to perform PLMN selection.</w:t>
      </w:r>
    </w:p>
    <w:p w14:paraId="3C955E86" w14:textId="1AB9EB70" w:rsidR="00086FA7" w:rsidRPr="00042036" w:rsidRDefault="00086FA7" w:rsidP="00086FA7">
      <w:r w:rsidRPr="00042036">
        <w:t>The Network-Slice-Aware PLMN list may be associated with validity parameters (e.g. location in particular country or time period restriction). If so, the UE applies the configuration when the validity restriction is fulfilled.</w:t>
      </w:r>
    </w:p>
    <w:p w14:paraId="4957FE31" w14:textId="77777777" w:rsidR="00086FA7" w:rsidRPr="00042036" w:rsidRDefault="00086FA7" w:rsidP="00086FA7">
      <w:r w:rsidRPr="00042036">
        <w:t xml:space="preserve">When attempting to use/register with a S-NSSAI associated with a Network-Slice-Aware PLMN list, the UE prefers and selects one of the PLMNs identified in the Network-Slice-Aware PLMN list if a PLMN ID is present in such list for </w:t>
      </w:r>
      <w:r w:rsidRPr="00042036">
        <w:lastRenderedPageBreak/>
        <w:t xml:space="preserve">this S-NSSAI that is of higher priority of the current PLMN, or if the PLMN ID of the current PLMN is not among the PLMN IDs in the Network-Slice-Aware PLMN list for the S-NSSAI.  The UE may return to using the ordinary list of preferred PLMNs when it deregisters from all S-NSSAIs associated to any Network-Slice-Aware PLMN lists it is configured with, so in a sense the UE uses the </w:t>
      </w:r>
      <w:r w:rsidRPr="00042036">
        <w:rPr>
          <w:rFonts w:cs="Arial"/>
        </w:rPr>
        <w:t>Network Slice Aware PLMN list when an S-NSSAI is not available in currently registered PLMN</w:t>
      </w:r>
      <w:r w:rsidRPr="00042036">
        <w:t xml:space="preserve"> </w:t>
      </w:r>
      <w:r w:rsidRPr="00042036">
        <w:rPr>
          <w:rFonts w:cs="Arial"/>
        </w:rPr>
        <w:t>or to find a PLMN which is preferable when some S-NSSAIs are associated to a Network Slice Aware PLMN list.</w:t>
      </w:r>
      <w:r w:rsidRPr="00042036">
        <w:t>.</w:t>
      </w:r>
    </w:p>
    <w:p w14:paraId="4FBF6A87" w14:textId="175919AB" w:rsidR="00086FA7" w:rsidRPr="00042036" w:rsidRDefault="00086FA7" w:rsidP="00086FA7">
      <w:r w:rsidRPr="00042036">
        <w:t>It is assumed that the UE at any time selects the PLMN ID which maximises the number of S-NSSAIs that the UE can use. If all S-NSSAIs can be used in a set of PLMNs, the UE selects the common PLMN ID across all the Network-Slice-Aware PLMN list which ranks higher on average. This average may also consider predefined weighted factors assigned to each Network Slice. In case a UE needs to use a network slice which is present in the Network-Slice-Aware PLMN list and another network slice which is not present in the Network Slice Aware PLMN list, then the UE shall give preference to the PLMNS in the order of the Network Slice Aware PLMN list. If there are no common PLMNs where both can be supported, then the UE will decide which slice to use based on local policy</w:t>
      </w:r>
      <w:r w:rsidR="0097696D" w:rsidRPr="00042036">
        <w:t>.</w:t>
      </w:r>
      <w:r w:rsidRPr="00042036">
        <w:t xml:space="preserve"> An example of a UE configuration with set of Network-Slice-Aware PLMN list is in figure 6.</w:t>
      </w:r>
      <w:r w:rsidR="0097696D" w:rsidRPr="00042036">
        <w:t>19</w:t>
      </w:r>
      <w:r w:rsidRPr="00042036">
        <w:t>.</w:t>
      </w:r>
      <w:r w:rsidR="0097696D" w:rsidRPr="00042036">
        <w:t>2</w:t>
      </w:r>
      <w:r w:rsidRPr="00042036">
        <w:t>-1. Alternatively, if the HPLMN does not provide a weight factor per S-NSSSAI with a Network-Slice-Aware PLMN list the UE can create internally a list of preferred S-NSSAIs, generate locally the weights accordingly and can select a PLMN ID (from the Network-Slice-Aware PLMN list) which serves the preferred S-NSSAIs.</w:t>
      </w:r>
    </w:p>
    <w:p w14:paraId="7D6696E1" w14:textId="6155E1D6" w:rsidR="00086FA7" w:rsidRPr="00042036" w:rsidRDefault="00086FA7" w:rsidP="0097696D">
      <w:pPr>
        <w:pStyle w:val="EditorsNote"/>
      </w:pPr>
      <w:r w:rsidRPr="00042036">
        <w:t>Editor</w:t>
      </w:r>
      <w:r w:rsidR="00494EEF" w:rsidRPr="00042036">
        <w:t>'</w:t>
      </w:r>
      <w:r w:rsidRPr="00042036">
        <w:t xml:space="preserve">s </w:t>
      </w:r>
      <w:r w:rsidR="0097696D" w:rsidRPr="00042036">
        <w:t>n</w:t>
      </w:r>
      <w:r w:rsidRPr="00042036">
        <w:t>ote</w:t>
      </w:r>
      <w:r w:rsidR="0097696D" w:rsidRPr="00042036">
        <w:t>:</w:t>
      </w:r>
      <w:r w:rsidR="0097696D" w:rsidRPr="00042036">
        <w:tab/>
      </w:r>
      <w:r w:rsidRPr="00042036">
        <w:t>The use of weight factors or some other means is FFS.</w:t>
      </w:r>
    </w:p>
    <w:p w14:paraId="0563DE79" w14:textId="4795E279" w:rsidR="00086FA7" w:rsidRPr="00042036" w:rsidRDefault="00086FA7" w:rsidP="00FB44BB">
      <w:pPr>
        <w:pStyle w:val="NO"/>
      </w:pPr>
      <w:r w:rsidRPr="00042036">
        <w:t>NOTE</w:t>
      </w:r>
      <w:r w:rsidR="002534DB" w:rsidRPr="00042036">
        <w:tab/>
      </w:r>
      <w:r w:rsidRPr="00042036">
        <w:t>How the HPLMN generates these weight factors and in general the PLMN lists is outside the scope of 3GPP (as for existing SoR info).</w:t>
      </w:r>
    </w:p>
    <w:p w14:paraId="5C1E0B9B" w14:textId="4EB1DCA4" w:rsidR="002534DB" w:rsidRPr="00042036" w:rsidRDefault="002534DB" w:rsidP="002534DB">
      <w:pPr>
        <w:pStyle w:val="TH"/>
      </w:pPr>
      <w:r w:rsidRPr="00042036">
        <w:t>Table 6.19.2-1: Example of a UE configuration with 3 Network-Slice-Aware PLMN lists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3"/>
        <w:gridCol w:w="1945"/>
        <w:gridCol w:w="2694"/>
      </w:tblGrid>
      <w:tr w:rsidR="00086FA7" w:rsidRPr="00042036" w14:paraId="4E1B130E" w14:textId="77777777" w:rsidTr="00797053">
        <w:trPr>
          <w:cantSplit/>
          <w:jc w:val="center"/>
        </w:trPr>
        <w:tc>
          <w:tcPr>
            <w:tcW w:w="1603" w:type="dxa"/>
          </w:tcPr>
          <w:p w14:paraId="635A7DC1" w14:textId="77777777" w:rsidR="00086FA7" w:rsidRPr="00042036" w:rsidRDefault="00086FA7" w:rsidP="002534DB">
            <w:pPr>
              <w:pStyle w:val="TAH"/>
            </w:pPr>
            <w:r w:rsidRPr="00042036">
              <w:t>Weight</w:t>
            </w:r>
          </w:p>
        </w:tc>
        <w:tc>
          <w:tcPr>
            <w:tcW w:w="1945" w:type="dxa"/>
          </w:tcPr>
          <w:p w14:paraId="21973EFD" w14:textId="77777777" w:rsidR="00086FA7" w:rsidRPr="00042036" w:rsidRDefault="00086FA7" w:rsidP="002534DB">
            <w:pPr>
              <w:pStyle w:val="TAH"/>
            </w:pPr>
            <w:r w:rsidRPr="00042036">
              <w:t>S-NSSAI</w:t>
            </w:r>
          </w:p>
        </w:tc>
        <w:tc>
          <w:tcPr>
            <w:tcW w:w="2694" w:type="dxa"/>
          </w:tcPr>
          <w:p w14:paraId="42583CA3" w14:textId="77777777" w:rsidR="00086FA7" w:rsidRPr="00042036" w:rsidRDefault="00086FA7" w:rsidP="002534DB">
            <w:pPr>
              <w:pStyle w:val="TAH"/>
            </w:pPr>
            <w:r w:rsidRPr="00042036">
              <w:t>PLMN ID list with priority</w:t>
            </w:r>
          </w:p>
        </w:tc>
      </w:tr>
      <w:tr w:rsidR="00086FA7" w:rsidRPr="00042036" w14:paraId="5D8594D1" w14:textId="77777777" w:rsidTr="00797053">
        <w:trPr>
          <w:cantSplit/>
          <w:jc w:val="center"/>
        </w:trPr>
        <w:tc>
          <w:tcPr>
            <w:tcW w:w="1603" w:type="dxa"/>
          </w:tcPr>
          <w:p w14:paraId="7FB6D1C1" w14:textId="77777777" w:rsidR="00086FA7" w:rsidRPr="00042036" w:rsidRDefault="00086FA7" w:rsidP="002534DB">
            <w:pPr>
              <w:pStyle w:val="TAL"/>
            </w:pPr>
            <w:r w:rsidRPr="00042036">
              <w:t>0.5</w:t>
            </w:r>
          </w:p>
        </w:tc>
        <w:tc>
          <w:tcPr>
            <w:tcW w:w="1945" w:type="dxa"/>
          </w:tcPr>
          <w:p w14:paraId="2399D8DE" w14:textId="77777777" w:rsidR="00086FA7" w:rsidRPr="00042036" w:rsidRDefault="00086FA7" w:rsidP="002534DB">
            <w:pPr>
              <w:pStyle w:val="TAL"/>
            </w:pPr>
            <w:r w:rsidRPr="00042036">
              <w:t>S-NSSA1 1</w:t>
            </w:r>
          </w:p>
        </w:tc>
        <w:tc>
          <w:tcPr>
            <w:tcW w:w="2694" w:type="dxa"/>
          </w:tcPr>
          <w:p w14:paraId="60218AF2" w14:textId="77777777" w:rsidR="00086FA7" w:rsidRPr="00042036" w:rsidRDefault="00086FA7" w:rsidP="002534DB">
            <w:pPr>
              <w:pStyle w:val="TAL"/>
            </w:pPr>
            <w:r w:rsidRPr="00042036">
              <w:t>PLMN1 prio 1</w:t>
            </w:r>
          </w:p>
          <w:p w14:paraId="01DC5F01" w14:textId="77777777" w:rsidR="00086FA7" w:rsidRPr="00042036" w:rsidRDefault="00086FA7" w:rsidP="002534DB">
            <w:pPr>
              <w:pStyle w:val="TAL"/>
            </w:pPr>
            <w:r w:rsidRPr="00042036">
              <w:t>PLMN3 prio 2</w:t>
            </w:r>
          </w:p>
          <w:p w14:paraId="7E354ADA" w14:textId="77777777" w:rsidR="00086FA7" w:rsidRPr="00042036" w:rsidRDefault="00086FA7" w:rsidP="002534DB">
            <w:pPr>
              <w:pStyle w:val="TAL"/>
            </w:pPr>
            <w:r w:rsidRPr="00042036">
              <w:t>PLMN4 prio 3</w:t>
            </w:r>
          </w:p>
        </w:tc>
      </w:tr>
      <w:tr w:rsidR="00086FA7" w:rsidRPr="00042036" w14:paraId="463FFDFA" w14:textId="77777777" w:rsidTr="00797053">
        <w:trPr>
          <w:cantSplit/>
          <w:jc w:val="center"/>
        </w:trPr>
        <w:tc>
          <w:tcPr>
            <w:tcW w:w="1603" w:type="dxa"/>
          </w:tcPr>
          <w:p w14:paraId="68AAFE00" w14:textId="77777777" w:rsidR="00086FA7" w:rsidRPr="00042036" w:rsidRDefault="00086FA7" w:rsidP="002534DB">
            <w:pPr>
              <w:pStyle w:val="TAL"/>
            </w:pPr>
            <w:r w:rsidRPr="00042036">
              <w:t>0.3</w:t>
            </w:r>
          </w:p>
        </w:tc>
        <w:tc>
          <w:tcPr>
            <w:tcW w:w="1945" w:type="dxa"/>
          </w:tcPr>
          <w:p w14:paraId="02DF2B4F" w14:textId="77777777" w:rsidR="00086FA7" w:rsidRPr="00042036" w:rsidRDefault="00086FA7" w:rsidP="002534DB">
            <w:pPr>
              <w:pStyle w:val="TAL"/>
            </w:pPr>
            <w:r w:rsidRPr="00042036">
              <w:t>S-NSSA1 22</w:t>
            </w:r>
          </w:p>
        </w:tc>
        <w:tc>
          <w:tcPr>
            <w:tcW w:w="2694" w:type="dxa"/>
          </w:tcPr>
          <w:p w14:paraId="468D18FE" w14:textId="77777777" w:rsidR="00086FA7" w:rsidRPr="00042036" w:rsidRDefault="00086FA7" w:rsidP="002534DB">
            <w:pPr>
              <w:pStyle w:val="TAL"/>
            </w:pPr>
            <w:r w:rsidRPr="00042036">
              <w:t>PLMN1 prio 1</w:t>
            </w:r>
          </w:p>
          <w:p w14:paraId="2E0490F5" w14:textId="77777777" w:rsidR="00086FA7" w:rsidRPr="00042036" w:rsidRDefault="00086FA7" w:rsidP="002534DB">
            <w:pPr>
              <w:pStyle w:val="TAL"/>
            </w:pPr>
            <w:r w:rsidRPr="00042036">
              <w:t>PLMN2 prio 2</w:t>
            </w:r>
          </w:p>
          <w:p w14:paraId="0039D8D4" w14:textId="77777777" w:rsidR="00086FA7" w:rsidRPr="00042036" w:rsidRDefault="00086FA7" w:rsidP="002534DB">
            <w:pPr>
              <w:pStyle w:val="TAL"/>
            </w:pPr>
            <w:r w:rsidRPr="00042036">
              <w:t>PLMN3 prio 3</w:t>
            </w:r>
          </w:p>
        </w:tc>
      </w:tr>
      <w:tr w:rsidR="00086FA7" w:rsidRPr="00042036" w14:paraId="58268733" w14:textId="77777777" w:rsidTr="00797053">
        <w:trPr>
          <w:cantSplit/>
          <w:jc w:val="center"/>
        </w:trPr>
        <w:tc>
          <w:tcPr>
            <w:tcW w:w="1603" w:type="dxa"/>
          </w:tcPr>
          <w:p w14:paraId="1FFF4C2C" w14:textId="77777777" w:rsidR="00086FA7" w:rsidRPr="00042036" w:rsidRDefault="00086FA7" w:rsidP="002534DB">
            <w:pPr>
              <w:pStyle w:val="TAL"/>
            </w:pPr>
            <w:r w:rsidRPr="00042036">
              <w:t>0.2</w:t>
            </w:r>
          </w:p>
        </w:tc>
        <w:tc>
          <w:tcPr>
            <w:tcW w:w="1945" w:type="dxa"/>
          </w:tcPr>
          <w:p w14:paraId="2019E883" w14:textId="77777777" w:rsidR="00086FA7" w:rsidRPr="00042036" w:rsidRDefault="00086FA7" w:rsidP="002534DB">
            <w:pPr>
              <w:pStyle w:val="TAL"/>
            </w:pPr>
            <w:r w:rsidRPr="00042036">
              <w:t>S-NSSA1 378</w:t>
            </w:r>
          </w:p>
        </w:tc>
        <w:tc>
          <w:tcPr>
            <w:tcW w:w="2694" w:type="dxa"/>
          </w:tcPr>
          <w:p w14:paraId="1CF9A9BB" w14:textId="77777777" w:rsidR="00086FA7" w:rsidRPr="00042036" w:rsidRDefault="00086FA7" w:rsidP="002534DB">
            <w:pPr>
              <w:pStyle w:val="TAL"/>
            </w:pPr>
            <w:r w:rsidRPr="00042036">
              <w:t>PLMN2 prio 1</w:t>
            </w:r>
          </w:p>
          <w:p w14:paraId="30F130FE" w14:textId="77777777" w:rsidR="00086FA7" w:rsidRPr="00042036" w:rsidRDefault="00086FA7" w:rsidP="002534DB">
            <w:pPr>
              <w:pStyle w:val="TAL"/>
            </w:pPr>
            <w:r w:rsidRPr="00042036">
              <w:t>PLMN3 prio 2</w:t>
            </w:r>
          </w:p>
          <w:p w14:paraId="2FF153BF" w14:textId="77777777" w:rsidR="00086FA7" w:rsidRPr="00042036" w:rsidRDefault="00086FA7" w:rsidP="002534DB">
            <w:pPr>
              <w:pStyle w:val="TAL"/>
            </w:pPr>
            <w:r w:rsidRPr="00042036">
              <w:t>PLMN1 prio 3</w:t>
            </w:r>
          </w:p>
        </w:tc>
      </w:tr>
    </w:tbl>
    <w:p w14:paraId="7573D88B" w14:textId="77777777" w:rsidR="00A376E1" w:rsidRPr="00042036" w:rsidRDefault="00A376E1" w:rsidP="00FB44BB">
      <w:pPr>
        <w:pStyle w:val="FP"/>
      </w:pPr>
    </w:p>
    <w:p w14:paraId="36590903" w14:textId="33D05470" w:rsidR="00086FA7" w:rsidRPr="00042036" w:rsidRDefault="00086FA7" w:rsidP="00086FA7">
      <w:r w:rsidRPr="00042036">
        <w:t>Based on the configuration in Figure 6.</w:t>
      </w:r>
      <w:r w:rsidR="0097696D" w:rsidRPr="00042036">
        <w:t>19</w:t>
      </w:r>
      <w:r w:rsidRPr="00042036">
        <w:t>.2-1, let</w:t>
      </w:r>
      <w:r w:rsidR="00494EEF" w:rsidRPr="00042036">
        <w:t>'</w:t>
      </w:r>
      <w:r w:rsidRPr="00042036">
        <w:t>s suppose the UE needs to request S-NSSAI1, S-NSSAI2 and S-NSSA3. If the UE needs to perform PLMN selection (as e.g. it may be on a PLMN which does not support all 3 S-NSSAIs), then the UE computes the average PLMN priority of the common PLMNs where all three S-NSSAIs can be supported this way:</w:t>
      </w:r>
    </w:p>
    <w:p w14:paraId="0CC27050" w14:textId="77777777" w:rsidR="002534DB" w:rsidRPr="00042036" w:rsidRDefault="002534DB" w:rsidP="002534DB">
      <w:pPr>
        <w:pStyle w:val="TH"/>
      </w:pPr>
    </w:p>
    <w:tbl>
      <w:tblPr>
        <w:tblW w:w="0" w:type="auto"/>
        <w:tblInd w:w="1696" w:type="dxa"/>
        <w:tblLook w:val="04A0" w:firstRow="1" w:lastRow="0" w:firstColumn="1" w:lastColumn="0" w:noHBand="0" w:noVBand="1"/>
      </w:tblPr>
      <w:tblGrid>
        <w:gridCol w:w="5670"/>
      </w:tblGrid>
      <w:tr w:rsidR="00086FA7" w:rsidRPr="00042036" w14:paraId="0AD71A53" w14:textId="77777777" w:rsidTr="00E557D6">
        <w:tc>
          <w:tcPr>
            <w:tcW w:w="5670" w:type="dxa"/>
          </w:tcPr>
          <w:p w14:paraId="10BB76CF" w14:textId="77777777" w:rsidR="00086FA7" w:rsidRPr="00042036" w:rsidRDefault="00086FA7" w:rsidP="00E557D6">
            <w:r w:rsidRPr="00042036">
              <w:t>PLMN1 = 0.5*1+0.3*1+0.2*3= 0.5+0.3+0.6=1.4 weighted priority</w:t>
            </w:r>
          </w:p>
          <w:p w14:paraId="02C997F4" w14:textId="77777777" w:rsidR="00086FA7" w:rsidRPr="00042036" w:rsidRDefault="00086FA7" w:rsidP="00E557D6">
            <w:r w:rsidRPr="00042036">
              <w:t>PLMN3=0.5*2+0.3*3+0.2*2 =1+0.9+0.4= 2.3 weighted priority</w:t>
            </w:r>
          </w:p>
        </w:tc>
      </w:tr>
    </w:tbl>
    <w:p w14:paraId="5B9FD071" w14:textId="77777777" w:rsidR="00A376E1" w:rsidRPr="00042036" w:rsidRDefault="00A376E1" w:rsidP="00FB44BB">
      <w:pPr>
        <w:pStyle w:val="FP"/>
      </w:pPr>
    </w:p>
    <w:p w14:paraId="667CBF6B" w14:textId="77777777" w:rsidR="00086FA7" w:rsidRPr="00042036" w:rsidRDefault="00086FA7" w:rsidP="00086FA7">
      <w:r w:rsidRPr="00042036">
        <w:t>This example shows that PLMN1 is the PLMN to be used as it has the highest priority.</w:t>
      </w:r>
    </w:p>
    <w:p w14:paraId="52B0CB90" w14:textId="5A9CFEE6" w:rsidR="00086FA7" w:rsidRPr="00042036" w:rsidRDefault="00086FA7" w:rsidP="00086FA7">
      <w:r w:rsidRPr="00042036">
        <w:t>In the event that there were no common PLMNs in the Network-Slice-Aware PLMN lists for two S-NSSAIs and the UE needs to request both, the UE would restrict the selection to the S-NSSAIs associated with the highest weight factor. If none of the two has highest weight factor, local policy applies. By extension, if there are S-NSSAIs that have common PLMNs in the Network-Slice-Aware PLMN lists but are incompatible with other S-NSSAIs Network-Slice-Aware PLMN lists, then the groups for S-NSSAIs with common PLMNs with the highest total weight factor are considered for PLMN selection.</w:t>
      </w:r>
    </w:p>
    <w:p w14:paraId="637E220F" w14:textId="53EBACAC" w:rsidR="00086FA7" w:rsidRPr="00042036" w:rsidRDefault="00086FA7" w:rsidP="00086FA7">
      <w:pPr>
        <w:pStyle w:val="Heading3"/>
      </w:pPr>
      <w:bookmarkStart w:id="714" w:name="_Toc104302495"/>
      <w:bookmarkStart w:id="715" w:name="_Toc104359461"/>
      <w:bookmarkStart w:id="716" w:name="_Toc112923249"/>
      <w:bookmarkStart w:id="717" w:name="_Toc112923912"/>
      <w:r w:rsidRPr="00042036">
        <w:t>6.</w:t>
      </w:r>
      <w:r w:rsidR="00A376E1" w:rsidRPr="00042036">
        <w:t>19</w:t>
      </w:r>
      <w:r w:rsidRPr="00042036">
        <w:t>.3</w:t>
      </w:r>
      <w:r w:rsidRPr="00042036">
        <w:tab/>
        <w:t>Procedures</w:t>
      </w:r>
      <w:bookmarkEnd w:id="714"/>
      <w:bookmarkEnd w:id="715"/>
      <w:bookmarkEnd w:id="716"/>
      <w:bookmarkEnd w:id="717"/>
    </w:p>
    <w:p w14:paraId="78ED95FA" w14:textId="134C2AA3" w:rsidR="00086FA7" w:rsidRPr="00042036" w:rsidRDefault="00086FA7" w:rsidP="00086FA7">
      <w:r w:rsidRPr="00042036">
        <w:t>It is assumed that a UE is configured with both a preferred PLMN list and one or more Network-Slice-Aware PLMN lists.  This is the starting point in step</w:t>
      </w:r>
      <w:r w:rsidR="00183735" w:rsidRPr="00042036">
        <w:t> </w:t>
      </w:r>
      <w:r w:rsidRPr="00042036">
        <w:t>0 (if this is not yet achieved, then e.g. SoR configuration procedure steps could be followed to obtain such configuration as per existing specification procedures)</w:t>
      </w:r>
    </w:p>
    <w:p w14:paraId="4D9F93AD" w14:textId="77777777" w:rsidR="00086FA7" w:rsidRPr="00042036" w:rsidRDefault="00086FA7" w:rsidP="00FB44BB">
      <w:pPr>
        <w:pStyle w:val="TH"/>
      </w:pPr>
      <w:r w:rsidRPr="00042036">
        <w:object w:dxaOrig="9030" w:dyaOrig="11550" w14:anchorId="63F36B75">
          <v:shape id="_x0000_i1050" type="#_x0000_t75" style="width:451.5pt;height:577.5pt" o:ole="">
            <v:imagedata r:id="rId63" o:title=""/>
          </v:shape>
          <o:OLEObject Type="Embed" ProgID="Visio.Drawing.15" ShapeID="_x0000_i1050" DrawAspect="Content" ObjectID="_1723979103" r:id="rId64"/>
        </w:object>
      </w:r>
    </w:p>
    <w:p w14:paraId="7DF1376D" w14:textId="6C0C751F" w:rsidR="00086FA7" w:rsidRPr="00042036" w:rsidRDefault="00086FA7" w:rsidP="00086FA7">
      <w:pPr>
        <w:pStyle w:val="TF"/>
      </w:pPr>
      <w:r w:rsidRPr="00042036">
        <w:t>Figure 6.</w:t>
      </w:r>
      <w:r w:rsidR="00A376E1" w:rsidRPr="00042036">
        <w:t>19</w:t>
      </w:r>
      <w:r w:rsidRPr="00042036">
        <w:t>.3-1: example of usage of Network Slice Aware PLMN lists</w:t>
      </w:r>
    </w:p>
    <w:p w14:paraId="29E839CC" w14:textId="34F61229" w:rsidR="00086FA7" w:rsidRPr="00042036" w:rsidRDefault="00086FA7" w:rsidP="00086FA7">
      <w:r w:rsidRPr="00042036">
        <w:t>In step</w:t>
      </w:r>
      <w:r w:rsidR="00A376E1" w:rsidRPr="00042036">
        <w:t> </w:t>
      </w:r>
      <w:r w:rsidRPr="00042036">
        <w:t>0, the UE has been already configured with the suitable ordinary preferred PLMN list (e.g. Operator Controlled PLMN Selector with Access Technology) and any Network-Slice-Aware PLMN lists by e.g. using the existing SoR interactions for UEs that indicate support of receiving the Network-Slice-Aware PLMN lists in SoR interactions.</w:t>
      </w:r>
    </w:p>
    <w:p w14:paraId="4CFE21D9" w14:textId="5F2377F3" w:rsidR="00086FA7" w:rsidRPr="00042036" w:rsidRDefault="00086FA7" w:rsidP="00086FA7">
      <w:r w:rsidRPr="00042036">
        <w:t>In step</w:t>
      </w:r>
      <w:r w:rsidR="00A376E1" w:rsidRPr="00042036">
        <w:t> </w:t>
      </w:r>
      <w:r w:rsidRPr="00042036">
        <w:t>1 the UE detects it is in a country for which it is configures with a preferred PLMNs configuration.</w:t>
      </w:r>
    </w:p>
    <w:p w14:paraId="4C655A66" w14:textId="6EBD82EF" w:rsidR="00086FA7" w:rsidRPr="00042036" w:rsidRDefault="00086FA7" w:rsidP="00086FA7">
      <w:r w:rsidRPr="00042036">
        <w:t>In step</w:t>
      </w:r>
      <w:r w:rsidR="00A376E1" w:rsidRPr="00042036">
        <w:t> </w:t>
      </w:r>
      <w:r w:rsidRPr="00042036">
        <w:t>2/3 the UE detects that none of the S-NSSAI for which it has Network-Slice-Aware PLMN lists needs to be used, so, it behaves according to the ordinary preferred PLMN list behaviour.</w:t>
      </w:r>
    </w:p>
    <w:p w14:paraId="6749C95A" w14:textId="4B3665A9" w:rsidR="00086FA7" w:rsidRPr="00042036" w:rsidRDefault="00086FA7" w:rsidP="00086FA7">
      <w:r w:rsidRPr="00042036">
        <w:lastRenderedPageBreak/>
        <w:t>In step</w:t>
      </w:r>
      <w:r w:rsidR="00A376E1" w:rsidRPr="00042036">
        <w:t> </w:t>
      </w:r>
      <w:r w:rsidRPr="00042036">
        <w:t xml:space="preserve">4 the UE detects the need to register with one or more S-NSSAIs that have a Network-Slice-Aware PLMN list associated with them. How this </w:t>
      </w:r>
      <w:r w:rsidR="00494EEF" w:rsidRPr="00042036">
        <w:t>"</w:t>
      </w:r>
      <w:r w:rsidRPr="00042036">
        <w:t>need</w:t>
      </w:r>
      <w:r w:rsidR="00494EEF" w:rsidRPr="00042036">
        <w:t>"</w:t>
      </w:r>
      <w:r w:rsidRPr="00042036">
        <w:t xml:space="preserve"> is detected is based on UE implementation (e.g. an application needs a specific slice based on the UE configuration including URSP information).</w:t>
      </w:r>
    </w:p>
    <w:p w14:paraId="14BE7AC8" w14:textId="14DF99EE" w:rsidR="00086FA7" w:rsidRPr="00042036" w:rsidRDefault="00086FA7" w:rsidP="00086FA7">
      <w:r w:rsidRPr="00042036">
        <w:t>In step</w:t>
      </w:r>
      <w:r w:rsidR="00A376E1" w:rsidRPr="00042036">
        <w:t> </w:t>
      </w:r>
      <w:r w:rsidRPr="00042036">
        <w:t>5 the UE detects that the current PLMN is not preferred based on the S-NSSAI(s) it needs to use so it proceeds to select the suitable PLMN according to the Network-Slice-Aware PLMN list.</w:t>
      </w:r>
    </w:p>
    <w:p w14:paraId="6A791283" w14:textId="61210179" w:rsidR="00086FA7" w:rsidRPr="00042036" w:rsidRDefault="00086FA7" w:rsidP="00086FA7">
      <w:r w:rsidRPr="00042036">
        <w:t>In step</w:t>
      </w:r>
      <w:r w:rsidR="00A376E1" w:rsidRPr="00042036">
        <w:t> </w:t>
      </w:r>
      <w:r w:rsidRPr="00042036">
        <w:t>6 the UE detects that none of the S-NSSAIs with a Network-Slice-Aware PLMN list is registered, so it returns to operate based on the ordinary preferred PLMN list.</w:t>
      </w:r>
    </w:p>
    <w:p w14:paraId="41C80CD9" w14:textId="4A4259C5" w:rsidR="00086FA7" w:rsidRPr="00042036" w:rsidRDefault="00086FA7" w:rsidP="00086FA7">
      <w:r w:rsidRPr="00042036">
        <w:t>In step</w:t>
      </w:r>
      <w:r w:rsidR="00A376E1" w:rsidRPr="00042036">
        <w:t> </w:t>
      </w:r>
      <w:r w:rsidRPr="00042036">
        <w:t>7 the UE selects a PLMN, if that is needed, based on the ordinary preferred PLMN list.</w:t>
      </w:r>
    </w:p>
    <w:p w14:paraId="32A1B1D5" w14:textId="7542419F" w:rsidR="00086FA7" w:rsidRPr="00042036" w:rsidRDefault="00086FA7" w:rsidP="00086FA7">
      <w:pPr>
        <w:pStyle w:val="Heading3"/>
        <w:rPr>
          <w:lang w:eastAsia="zh-CN"/>
        </w:rPr>
      </w:pPr>
      <w:bookmarkStart w:id="718" w:name="_Toc104302496"/>
      <w:bookmarkStart w:id="719" w:name="_Toc104359462"/>
      <w:bookmarkStart w:id="720" w:name="_Toc112923250"/>
      <w:bookmarkStart w:id="721" w:name="_Toc112923913"/>
      <w:r w:rsidRPr="00042036">
        <w:rPr>
          <w:lang w:eastAsia="zh-CN"/>
        </w:rPr>
        <w:t>6.</w:t>
      </w:r>
      <w:r w:rsidR="00042CC4" w:rsidRPr="00042036">
        <w:rPr>
          <w:lang w:eastAsia="zh-CN"/>
        </w:rPr>
        <w:t>19</w:t>
      </w:r>
      <w:r w:rsidRPr="00042036">
        <w:rPr>
          <w:lang w:eastAsia="zh-CN"/>
        </w:rPr>
        <w:t>.</w:t>
      </w:r>
      <w:r w:rsidR="005477C7"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718"/>
      <w:bookmarkEnd w:id="719"/>
      <w:bookmarkEnd w:id="720"/>
      <w:bookmarkEnd w:id="721"/>
    </w:p>
    <w:p w14:paraId="002FF96C" w14:textId="77777777" w:rsidR="00086FA7" w:rsidRPr="00042036" w:rsidRDefault="00086FA7" w:rsidP="00086FA7">
      <w:pPr>
        <w:rPr>
          <w:rFonts w:eastAsia="Malgun Gothic"/>
        </w:rPr>
      </w:pPr>
      <w:r w:rsidRPr="00042036">
        <w:t>The solution has the following impacts:</w:t>
      </w:r>
    </w:p>
    <w:p w14:paraId="7BE5F6A6" w14:textId="09DC6A60" w:rsidR="005723FE" w:rsidRPr="00042036" w:rsidRDefault="00086FA7" w:rsidP="00FB44BB">
      <w:r w:rsidRPr="00042036">
        <w:t>UE:</w:t>
      </w:r>
    </w:p>
    <w:p w14:paraId="4B804AD2" w14:textId="2270655B" w:rsidR="00086FA7" w:rsidRPr="00042036" w:rsidRDefault="005723FE" w:rsidP="00086FA7">
      <w:pPr>
        <w:pStyle w:val="B1"/>
      </w:pPr>
      <w:r w:rsidRPr="00042036">
        <w:t>-</w:t>
      </w:r>
      <w:r w:rsidRPr="00042036">
        <w:tab/>
      </w:r>
      <w:r w:rsidR="00086FA7" w:rsidRPr="00042036">
        <w:t>ability to be configured with Network-Slice-Aware PLMN lists and ability to perform PLMN selection taking this also into account the Network-Slice-Aware PLMN lists. Further, the UE is able to indicate the support of this feature to UDM.</w:t>
      </w:r>
    </w:p>
    <w:p w14:paraId="5FACC22C" w14:textId="0667134E" w:rsidR="005723FE" w:rsidRPr="00042036" w:rsidRDefault="00086FA7" w:rsidP="00FB44BB">
      <w:r w:rsidRPr="00042036">
        <w:t>SOR-AF/UDR:</w:t>
      </w:r>
    </w:p>
    <w:p w14:paraId="13C3490A" w14:textId="3B5C4079" w:rsidR="00086FA7" w:rsidRPr="00042036" w:rsidRDefault="005723FE" w:rsidP="00086FA7">
      <w:pPr>
        <w:pStyle w:val="B1"/>
      </w:pPr>
      <w:r w:rsidRPr="00042036">
        <w:t>-</w:t>
      </w:r>
      <w:r w:rsidRPr="00042036">
        <w:tab/>
      </w:r>
      <w:r w:rsidR="00086FA7" w:rsidRPr="00042036">
        <w:t>ability to provide Network-Slice-Aware PLMN lists for supporting UEs.</w:t>
      </w:r>
    </w:p>
    <w:p w14:paraId="7006F19A" w14:textId="5D223114" w:rsidR="005723FE" w:rsidRPr="00042036" w:rsidRDefault="00086FA7" w:rsidP="00FB44BB">
      <w:r w:rsidRPr="00042036">
        <w:t>UDM:</w:t>
      </w:r>
    </w:p>
    <w:p w14:paraId="45D5B1F7" w14:textId="03C1C547" w:rsidR="00086FA7" w:rsidRPr="00042036" w:rsidRDefault="005723FE" w:rsidP="00086FA7">
      <w:pPr>
        <w:pStyle w:val="B1"/>
      </w:pPr>
      <w:r w:rsidRPr="00042036">
        <w:t>-</w:t>
      </w:r>
      <w:r w:rsidRPr="00042036">
        <w:tab/>
      </w:r>
      <w:r w:rsidR="00086FA7" w:rsidRPr="00042036">
        <w:t>ability to send Network-Slice-Aware PLMN lists via a SOR transparent container to a supporting UE and to forward the indication of support of feature to SOR-AF.</w:t>
      </w:r>
    </w:p>
    <w:p w14:paraId="75E7022E" w14:textId="6812F996" w:rsidR="00086FA7" w:rsidRPr="00042036" w:rsidRDefault="00086FA7" w:rsidP="00086FA7">
      <w:pPr>
        <w:pStyle w:val="Heading2"/>
      </w:pPr>
      <w:bookmarkStart w:id="722" w:name="_Toc104302497"/>
      <w:bookmarkStart w:id="723" w:name="_Toc104359463"/>
      <w:bookmarkStart w:id="724" w:name="_Toc112923251"/>
      <w:bookmarkStart w:id="725" w:name="_Toc112923914"/>
      <w:r w:rsidRPr="00042036">
        <w:rPr>
          <w:lang w:eastAsia="zh-CN"/>
        </w:rPr>
        <w:t>6.</w:t>
      </w:r>
      <w:r w:rsidR="00BD45BF" w:rsidRPr="00042036">
        <w:rPr>
          <w:lang w:eastAsia="zh-CN"/>
        </w:rPr>
        <w:t>20</w:t>
      </w:r>
      <w:r w:rsidRPr="00042036">
        <w:rPr>
          <w:lang w:eastAsia="ko-KR"/>
        </w:rPr>
        <w:tab/>
      </w:r>
      <w:r w:rsidRPr="00042036">
        <w:t>Solution</w:t>
      </w:r>
      <w:r w:rsidRPr="00042036">
        <w:rPr>
          <w:lang w:eastAsia="zh-CN"/>
        </w:rPr>
        <w:t xml:space="preserve"> #</w:t>
      </w:r>
      <w:r w:rsidR="00BD45BF" w:rsidRPr="00042036">
        <w:rPr>
          <w:lang w:eastAsia="zh-CN"/>
        </w:rPr>
        <w:t>20</w:t>
      </w:r>
      <w:r w:rsidRPr="00042036">
        <w:t>: PLMN Selection following existing SoR information</w:t>
      </w:r>
      <w:bookmarkEnd w:id="722"/>
      <w:bookmarkEnd w:id="723"/>
      <w:bookmarkEnd w:id="724"/>
      <w:bookmarkEnd w:id="725"/>
    </w:p>
    <w:p w14:paraId="3A4B84EA" w14:textId="3AFDE67B" w:rsidR="00086FA7" w:rsidRPr="00042036" w:rsidRDefault="00086FA7" w:rsidP="00086FA7">
      <w:pPr>
        <w:pStyle w:val="Heading3"/>
        <w:rPr>
          <w:lang w:eastAsia="ko-KR"/>
        </w:rPr>
      </w:pPr>
      <w:bookmarkStart w:id="726" w:name="_Toc97057448"/>
      <w:bookmarkStart w:id="727" w:name="_Toc104302498"/>
      <w:bookmarkStart w:id="728" w:name="_Toc104359464"/>
      <w:bookmarkStart w:id="729" w:name="_Toc112923252"/>
      <w:bookmarkStart w:id="730" w:name="_Toc112923915"/>
      <w:r w:rsidRPr="00042036">
        <w:rPr>
          <w:lang w:eastAsia="ko-KR"/>
        </w:rPr>
        <w:t>6.</w:t>
      </w:r>
      <w:r w:rsidR="00BD45BF" w:rsidRPr="00042036">
        <w:rPr>
          <w:lang w:eastAsia="ko-KR"/>
        </w:rPr>
        <w:t>20</w:t>
      </w:r>
      <w:r w:rsidRPr="00042036">
        <w:rPr>
          <w:lang w:eastAsia="ko-KR"/>
        </w:rPr>
        <w:t>.1</w:t>
      </w:r>
      <w:r w:rsidRPr="00042036">
        <w:rPr>
          <w:lang w:eastAsia="ko-KR"/>
        </w:rPr>
        <w:tab/>
        <w:t>Introduction</w:t>
      </w:r>
      <w:bookmarkEnd w:id="726"/>
      <w:bookmarkEnd w:id="727"/>
      <w:bookmarkEnd w:id="728"/>
      <w:bookmarkEnd w:id="729"/>
      <w:bookmarkEnd w:id="730"/>
    </w:p>
    <w:p w14:paraId="18AB8C8B" w14:textId="75254914" w:rsidR="00086FA7" w:rsidRPr="00042036" w:rsidRDefault="00086FA7" w:rsidP="00282113">
      <w:pPr>
        <w:rPr>
          <w:lang w:eastAsia="zh-CN"/>
        </w:rPr>
      </w:pPr>
      <w:r w:rsidRPr="00042036">
        <w:t>This solution will address KI#2: Support of providing VPLMN network slice information to a roaming UE. This solution lets the UE reuse the current Steering of Roaming information. Thus, it could be used for legacy UEs and bring little impact to the VPLMN.</w:t>
      </w:r>
    </w:p>
    <w:p w14:paraId="083B6FF7" w14:textId="32717123" w:rsidR="00086FA7" w:rsidRPr="00042036" w:rsidRDefault="00086FA7" w:rsidP="00086FA7">
      <w:pPr>
        <w:pStyle w:val="Heading3"/>
      </w:pPr>
      <w:bookmarkStart w:id="731" w:name="_Toc97057449"/>
      <w:bookmarkStart w:id="732" w:name="_Toc104302499"/>
      <w:bookmarkStart w:id="733" w:name="_Toc104359465"/>
      <w:bookmarkStart w:id="734" w:name="_Toc112923253"/>
      <w:bookmarkStart w:id="735" w:name="_Toc112923916"/>
      <w:r w:rsidRPr="00042036">
        <w:t>6.</w:t>
      </w:r>
      <w:r w:rsidR="00BD45BF" w:rsidRPr="00042036">
        <w:t>20</w:t>
      </w:r>
      <w:r w:rsidRPr="00042036">
        <w:t>.2</w:t>
      </w:r>
      <w:r w:rsidRPr="00042036">
        <w:tab/>
        <w:t>Functional Description</w:t>
      </w:r>
      <w:bookmarkEnd w:id="731"/>
      <w:bookmarkEnd w:id="732"/>
      <w:bookmarkEnd w:id="733"/>
      <w:bookmarkEnd w:id="734"/>
      <w:bookmarkEnd w:id="735"/>
    </w:p>
    <w:p w14:paraId="6B43046F" w14:textId="32FB6C11" w:rsidR="00086FA7" w:rsidRPr="00042036" w:rsidRDefault="00086FA7" w:rsidP="00282113">
      <w:r w:rsidRPr="00042036">
        <w:t xml:space="preserve">Currently the UE will get SoR (Steering of Roaming) information as described in </w:t>
      </w:r>
      <w:r w:rsidR="00C92467" w:rsidRPr="00042036">
        <w:t>TS</w:t>
      </w:r>
      <w:r w:rsidR="00C92467">
        <w:t> </w:t>
      </w:r>
      <w:r w:rsidR="00C92467" w:rsidRPr="00042036">
        <w:t>23.122</w:t>
      </w:r>
      <w:r w:rsidR="00C92467">
        <w:t> </w:t>
      </w:r>
      <w:r w:rsidR="00C92467" w:rsidRPr="00042036">
        <w:t>[</w:t>
      </w:r>
      <w:r w:rsidR="00BD45BF" w:rsidRPr="00042036">
        <w:t>7</w:t>
      </w:r>
      <w:r w:rsidRPr="00042036">
        <w:t>]. But the current SoR does not consider the expected S-NSSAIs of the UE, so the PLMN which does not contain any S-NSSAIs the UE want to use may have a higher priority but the PLMN which contains many S-NSSAIs the UE want to use may have a lower priority. Then the UE will access to a non-optimized PLMN.</w:t>
      </w:r>
    </w:p>
    <w:p w14:paraId="050E0EE3" w14:textId="5717820D" w:rsidR="00086FA7" w:rsidRPr="00042036" w:rsidRDefault="00086FA7" w:rsidP="00086FA7">
      <w:pPr>
        <w:rPr>
          <w:lang w:eastAsia="x-none"/>
        </w:rPr>
      </w:pPr>
      <w:r w:rsidRPr="00042036">
        <w:rPr>
          <w:lang w:eastAsia="x-none"/>
        </w:rPr>
        <w:t xml:space="preserve">It is proposed that the UDM should generate the SoR information based on the expected S-NSSAIs (i.e. the S-NSSAIs the UE expects to include in the Request NSSAI in the next Registration) if SoR-AF is collocated with the UDM. The expected S-NSSAIs are the S-NSSAIs in the Subscribed S-NSSAIs, thus UDM could understand the meaning of the expected S-NSSAIs. </w:t>
      </w:r>
      <w:r w:rsidR="005E5DB4" w:rsidRPr="00042036">
        <w:rPr>
          <w:lang w:eastAsia="x-none"/>
        </w:rPr>
        <w:t xml:space="preserve">The UE can generate the expected S-NSSAIs in the same way as generating Requested NSSAI as described in </w:t>
      </w:r>
      <w:r w:rsidR="00C92467" w:rsidRPr="00042036">
        <w:rPr>
          <w:lang w:eastAsia="x-none"/>
        </w:rPr>
        <w:t>TS</w:t>
      </w:r>
      <w:r w:rsidR="00C92467">
        <w:rPr>
          <w:lang w:eastAsia="x-none"/>
        </w:rPr>
        <w:t> </w:t>
      </w:r>
      <w:r w:rsidR="00C92467" w:rsidRPr="00042036">
        <w:rPr>
          <w:lang w:eastAsia="x-none"/>
        </w:rPr>
        <w:t>23.501</w:t>
      </w:r>
      <w:r w:rsidR="00C92467">
        <w:rPr>
          <w:lang w:eastAsia="x-none"/>
        </w:rPr>
        <w:t> </w:t>
      </w:r>
      <w:r w:rsidR="00C92467" w:rsidRPr="00042036">
        <w:rPr>
          <w:lang w:eastAsia="x-none"/>
        </w:rPr>
        <w:t>[</w:t>
      </w:r>
      <w:r w:rsidR="005E5DB4" w:rsidRPr="00042036">
        <w:rPr>
          <w:lang w:eastAsia="x-none"/>
        </w:rPr>
        <w:t xml:space="preserve">2] </w:t>
      </w:r>
      <w:r w:rsidR="005E5DB4" w:rsidRPr="00042036">
        <w:t>The S-NSSAIs use the HPLMN values, not the values of the visited network(s), and there is no restriction regarding their presence in the Configured NSSAI of the visited network(s) if any, or in default Configured NSSAI</w:t>
      </w:r>
      <w:r w:rsidR="005E5DB4" w:rsidRPr="00042036">
        <w:rPr>
          <w:lang w:eastAsia="x-none"/>
        </w:rPr>
        <w:t xml:space="preserve">. </w:t>
      </w:r>
      <w:r w:rsidRPr="00042036">
        <w:rPr>
          <w:lang w:eastAsia="x-none"/>
        </w:rPr>
        <w:t>The UE may send the expected S-NSSAIs in a container. The AMF should transfer the container to the UDM and shall not change the context of the container</w:t>
      </w:r>
      <w:r w:rsidRPr="00042036">
        <w:rPr>
          <w:lang w:eastAsia="zh-CN"/>
        </w:rPr>
        <w:t>, i.e. the AMF shall transfer the expected S-NSSAIs transparently</w:t>
      </w:r>
      <w:r w:rsidRPr="00042036">
        <w:rPr>
          <w:lang w:eastAsia="x-none"/>
        </w:rPr>
        <w:t>. The UDM will generate SoR based on the expected S-NSSAI. If there is no expected S-NSSAIs (e.g. for legacy UEs), the UDM could generate SoR based on the Subscribed S-NSSAI. In particular, the PLMNs supporting more Expected/Subscribed S-NSSAIs will have higher priority. The UDM should get the mapping between corresponding PLMNs and supporting S-NSSAIs based on configuration or from NSSF.</w:t>
      </w:r>
    </w:p>
    <w:p w14:paraId="075DD7FC" w14:textId="7EDD21C1" w:rsidR="00086FA7" w:rsidRPr="00042036" w:rsidRDefault="00086FA7" w:rsidP="00086FA7">
      <w:pPr>
        <w:rPr>
          <w:lang w:eastAsia="x-none"/>
        </w:rPr>
      </w:pPr>
      <w:r w:rsidRPr="00042036">
        <w:rPr>
          <w:lang w:eastAsia="x-none"/>
        </w:rPr>
        <w:t xml:space="preserve">If SoR-AF is not collocated with the UDM, UDM needs to send the expected S-NSSAIs in the container or Subscribed S-NSSAIs to the SoR-AF. The SoR-AF will generate SoR based on the expected S-NSSAI. If there is no expected S-NSSAIs (e.g. for legacy UEs), the SoR-AF could generate SoR based on the Subscribed S-NSSAI. In particular, the </w:t>
      </w:r>
      <w:r w:rsidRPr="00042036">
        <w:rPr>
          <w:lang w:eastAsia="x-none"/>
        </w:rPr>
        <w:lastRenderedPageBreak/>
        <w:t>PLMNs supporting more Expected/Subscribed S-NSSAIs will have higher priority. The SoR-AF should get the mapping between corresponding PLMNs and supporting S-NSSAIs based on configuration or from NSSF.</w:t>
      </w:r>
    </w:p>
    <w:p w14:paraId="363396E5" w14:textId="760762FC" w:rsidR="00086FA7" w:rsidRPr="00042036" w:rsidRDefault="00086FA7" w:rsidP="00086FA7">
      <w:pPr>
        <w:rPr>
          <w:lang w:eastAsia="x-none"/>
        </w:rPr>
      </w:pPr>
      <w:r w:rsidRPr="00042036">
        <w:rPr>
          <w:lang w:eastAsia="x-none"/>
        </w:rPr>
        <w:t xml:space="preserve">The UE will follow the current SoR handling as </w:t>
      </w:r>
      <w:r w:rsidRPr="00042036">
        <w:t xml:space="preserve">described in </w:t>
      </w:r>
      <w:r w:rsidR="00C92467" w:rsidRPr="00042036">
        <w:t>TS</w:t>
      </w:r>
      <w:r w:rsidR="00C92467">
        <w:t> </w:t>
      </w:r>
      <w:r w:rsidR="00C92467" w:rsidRPr="00042036">
        <w:t>23.122</w:t>
      </w:r>
      <w:r w:rsidR="00C92467">
        <w:t> </w:t>
      </w:r>
      <w:r w:rsidR="00C92467" w:rsidRPr="00042036">
        <w:t>[</w:t>
      </w:r>
      <w:r w:rsidR="00BD45BF" w:rsidRPr="00042036">
        <w:t>7</w:t>
      </w:r>
      <w:r w:rsidRPr="00042036">
        <w:t>].</w:t>
      </w:r>
    </w:p>
    <w:p w14:paraId="74309971" w14:textId="580298EE" w:rsidR="00086FA7" w:rsidRPr="00042036" w:rsidRDefault="00086FA7" w:rsidP="00086FA7">
      <w:pPr>
        <w:pStyle w:val="Heading3"/>
      </w:pPr>
      <w:bookmarkStart w:id="736" w:name="_Toc97057450"/>
      <w:bookmarkStart w:id="737" w:name="_Toc104302500"/>
      <w:bookmarkStart w:id="738" w:name="_Toc104359466"/>
      <w:bookmarkStart w:id="739" w:name="_Toc112923254"/>
      <w:bookmarkStart w:id="740" w:name="_Toc112923917"/>
      <w:r w:rsidRPr="00042036">
        <w:t>6.</w:t>
      </w:r>
      <w:r w:rsidR="00BD45BF" w:rsidRPr="00042036">
        <w:t>20</w:t>
      </w:r>
      <w:r w:rsidRPr="00042036">
        <w:t>.3</w:t>
      </w:r>
      <w:r w:rsidRPr="00042036">
        <w:tab/>
        <w:t>Procedures</w:t>
      </w:r>
      <w:bookmarkEnd w:id="736"/>
      <w:bookmarkEnd w:id="737"/>
      <w:bookmarkEnd w:id="738"/>
      <w:bookmarkEnd w:id="739"/>
      <w:bookmarkEnd w:id="740"/>
    </w:p>
    <w:p w14:paraId="077B847B" w14:textId="76B1C729" w:rsidR="00086FA7" w:rsidRPr="00042036" w:rsidRDefault="00086FA7" w:rsidP="00086FA7">
      <w:pPr>
        <w:rPr>
          <w:lang w:eastAsia="zh-CN"/>
        </w:rPr>
      </w:pPr>
      <w:r w:rsidRPr="00042036">
        <w:rPr>
          <w:lang w:eastAsia="zh-CN"/>
        </w:rPr>
        <w:t>Figure 6.</w:t>
      </w:r>
      <w:r w:rsidR="00BD45BF" w:rsidRPr="00042036">
        <w:rPr>
          <w:lang w:eastAsia="zh-CN"/>
        </w:rPr>
        <w:t>20</w:t>
      </w:r>
      <w:r w:rsidRPr="00042036">
        <w:rPr>
          <w:lang w:eastAsia="zh-CN"/>
        </w:rPr>
        <w:t>.3-1 describe the procedure for this solution:</w:t>
      </w:r>
    </w:p>
    <w:bookmarkStart w:id="741" w:name="_MON_1709112223"/>
    <w:bookmarkEnd w:id="741"/>
    <w:p w14:paraId="2896230C" w14:textId="77777777" w:rsidR="00086FA7" w:rsidRPr="00042036" w:rsidRDefault="00086FA7" w:rsidP="00FB44BB">
      <w:pPr>
        <w:pStyle w:val="TH"/>
        <w:rPr>
          <w:rFonts w:eastAsiaTheme="minorEastAsia"/>
        </w:rPr>
      </w:pPr>
      <w:r w:rsidRPr="00042036">
        <w:rPr>
          <w:rFonts w:eastAsiaTheme="minorEastAsia"/>
        </w:rPr>
        <w:object w:dxaOrig="11039" w:dyaOrig="5670" w14:anchorId="13F6960C">
          <v:shape id="_x0000_i1051" type="#_x0000_t75" style="width:481.5pt;height:247.5pt" o:ole="">
            <v:imagedata r:id="rId65" o:title=""/>
          </v:shape>
          <o:OLEObject Type="Embed" ProgID="Word.Picture.8" ShapeID="_x0000_i1051" DrawAspect="Content" ObjectID="_1723979104" r:id="rId66"/>
        </w:object>
      </w:r>
    </w:p>
    <w:p w14:paraId="22CB5E53" w14:textId="1D3274E5" w:rsidR="00086FA7" w:rsidRPr="00042036" w:rsidRDefault="00086FA7" w:rsidP="00FB44BB">
      <w:pPr>
        <w:pStyle w:val="TF"/>
        <w:rPr>
          <w:rFonts w:eastAsiaTheme="minorEastAsia"/>
          <w:lang w:eastAsia="zh-CN"/>
        </w:rPr>
      </w:pPr>
      <w:r w:rsidRPr="00042036">
        <w:rPr>
          <w:rFonts w:eastAsiaTheme="minorEastAsia"/>
          <w:lang w:eastAsia="zh-CN"/>
        </w:rPr>
        <w:t>Figure 6.</w:t>
      </w:r>
      <w:r w:rsidR="00BD45BF" w:rsidRPr="00042036">
        <w:rPr>
          <w:rFonts w:eastAsiaTheme="minorEastAsia"/>
          <w:lang w:eastAsia="zh-CN"/>
        </w:rPr>
        <w:t>20</w:t>
      </w:r>
      <w:r w:rsidRPr="00042036">
        <w:rPr>
          <w:rFonts w:eastAsiaTheme="minorEastAsia"/>
          <w:lang w:eastAsia="zh-CN"/>
        </w:rPr>
        <w:t xml:space="preserve">.3-1: procedure for </w:t>
      </w:r>
      <w:r w:rsidRPr="00042036">
        <w:t>PLMN Selection following existing SoR information</w:t>
      </w:r>
    </w:p>
    <w:p w14:paraId="6EEE5D42" w14:textId="1922E7CB" w:rsidR="00086FA7" w:rsidRPr="00042036" w:rsidRDefault="00BD45BF" w:rsidP="00FB44BB">
      <w:pPr>
        <w:pStyle w:val="B1"/>
        <w:rPr>
          <w:rFonts w:eastAsiaTheme="minorEastAsia"/>
        </w:rPr>
      </w:pPr>
      <w:r w:rsidRPr="00042036">
        <w:rPr>
          <w:rFonts w:eastAsiaTheme="minorEastAsia"/>
        </w:rPr>
        <w:t>1.</w:t>
      </w:r>
      <w:r w:rsidRPr="00042036">
        <w:rPr>
          <w:rFonts w:eastAsiaTheme="minorEastAsia"/>
        </w:rPr>
        <w:tab/>
      </w:r>
      <w:r w:rsidR="00086FA7" w:rsidRPr="00042036">
        <w:rPr>
          <w:rFonts w:eastAsiaTheme="minorEastAsia"/>
        </w:rPr>
        <w:t xml:space="preserve">During registration in roaming case, </w:t>
      </w:r>
      <w:r w:rsidR="005E5DB4" w:rsidRPr="00042036">
        <w:rPr>
          <w:rFonts w:eastAsiaTheme="minorEastAsia"/>
        </w:rPr>
        <w:t xml:space="preserve">when the UE finds out it needs a service provided by a slice that is not available in the current visited PLMN, </w:t>
      </w:r>
      <w:r w:rsidR="00086FA7" w:rsidRPr="00042036">
        <w:rPr>
          <w:rFonts w:eastAsiaTheme="minorEastAsia"/>
        </w:rPr>
        <w:t>the UE may send expected S-NSSAIs as a container.</w:t>
      </w:r>
    </w:p>
    <w:p w14:paraId="497C9547" w14:textId="1074CC80" w:rsidR="00086FA7" w:rsidRPr="00042036" w:rsidRDefault="00BD45BF" w:rsidP="00FB44BB">
      <w:pPr>
        <w:pStyle w:val="B1"/>
        <w:rPr>
          <w:rFonts w:eastAsiaTheme="minorEastAsia"/>
        </w:rPr>
      </w:pPr>
      <w:r w:rsidRPr="00042036">
        <w:rPr>
          <w:rFonts w:eastAsiaTheme="minorEastAsia"/>
        </w:rPr>
        <w:t>2.</w:t>
      </w:r>
      <w:r w:rsidRPr="00042036">
        <w:rPr>
          <w:rFonts w:eastAsiaTheme="minorEastAsia"/>
        </w:rPr>
        <w:tab/>
      </w:r>
      <w:r w:rsidR="00086FA7" w:rsidRPr="00042036">
        <w:rPr>
          <w:rFonts w:eastAsiaTheme="minorEastAsia"/>
        </w:rPr>
        <w:t>The AMF forwards the container to the UDM by invoking Nudm_SDM_Get request. The AMF shall not change the content of the container.</w:t>
      </w:r>
    </w:p>
    <w:p w14:paraId="4B7798A3" w14:textId="6387C4D8" w:rsidR="00086FA7" w:rsidRPr="00042036" w:rsidRDefault="00BD45BF" w:rsidP="00FB44BB">
      <w:pPr>
        <w:pStyle w:val="B1"/>
        <w:rPr>
          <w:rFonts w:eastAsiaTheme="minorEastAsia"/>
        </w:rPr>
      </w:pPr>
      <w:r w:rsidRPr="00042036">
        <w:rPr>
          <w:rFonts w:eastAsiaTheme="minorEastAsia"/>
        </w:rPr>
        <w:t>3.</w:t>
      </w:r>
      <w:r w:rsidRPr="00042036">
        <w:rPr>
          <w:rFonts w:eastAsiaTheme="minorEastAsia"/>
        </w:rPr>
        <w:tab/>
      </w:r>
      <w:r w:rsidR="00086FA7" w:rsidRPr="00042036">
        <w:rPr>
          <w:rFonts w:eastAsiaTheme="minorEastAsia"/>
        </w:rPr>
        <w:t xml:space="preserve">If </w:t>
      </w:r>
      <w:r w:rsidR="00183667" w:rsidRPr="00042036">
        <w:rPr>
          <w:rFonts w:eastAsiaTheme="minorEastAsia"/>
        </w:rPr>
        <w:t>t</w:t>
      </w:r>
      <w:r w:rsidR="00086FA7" w:rsidRPr="00042036">
        <w:rPr>
          <w:rFonts w:eastAsiaTheme="minorEastAsia"/>
        </w:rPr>
        <w:t xml:space="preserve">he UDM and SoR-AF are collocated, the UDM generates SoR information further based on expected S-NSSAIs of the UE and the supporting S-NSSAIs of the VPLMN other than the description in </w:t>
      </w:r>
      <w:r w:rsidR="00C92467" w:rsidRPr="00042036">
        <w:rPr>
          <w:rFonts w:eastAsiaTheme="minorEastAsia"/>
        </w:rPr>
        <w:t>TS</w:t>
      </w:r>
      <w:r w:rsidR="00C92467">
        <w:rPr>
          <w:rFonts w:eastAsiaTheme="minorEastAsia"/>
        </w:rPr>
        <w:t> </w:t>
      </w:r>
      <w:r w:rsidR="00C92467" w:rsidRPr="00042036">
        <w:rPr>
          <w:rFonts w:eastAsiaTheme="minorEastAsia"/>
        </w:rPr>
        <w:t>23.122</w:t>
      </w:r>
      <w:r w:rsidR="00C92467">
        <w:rPr>
          <w:rFonts w:eastAsiaTheme="minorEastAsia"/>
        </w:rPr>
        <w:t> </w:t>
      </w:r>
      <w:r w:rsidR="00C92467" w:rsidRPr="00042036">
        <w:rPr>
          <w:rFonts w:eastAsiaTheme="minorEastAsia"/>
        </w:rPr>
        <w:t>[</w:t>
      </w:r>
      <w:r w:rsidR="002534DB" w:rsidRPr="00042036">
        <w:rPr>
          <w:rFonts w:eastAsiaTheme="minorEastAsia"/>
        </w:rPr>
        <w:t>7]</w:t>
      </w:r>
      <w:r w:rsidR="00086FA7" w:rsidRPr="00042036">
        <w:rPr>
          <w:rFonts w:eastAsiaTheme="minorEastAsia"/>
        </w:rPr>
        <w:t xml:space="preserve">. If there is no expected S-NSSAIs, the UDM could generate SoR information further based on Subscribed S-NSSAIs of the UE. </w:t>
      </w:r>
      <w:r w:rsidR="00086FA7" w:rsidRPr="00042036">
        <w:rPr>
          <w:lang w:eastAsia="x-none"/>
        </w:rPr>
        <w:t>If SoR-AF is not collocated with the UDM,, UDM needs to send the expected S-NSSAIs in the container/Subscribed S-NSSAIs to the SoR-AF. The SoR-AF will generate the SoR information accordingly and send the SoR information to the UDM.</w:t>
      </w:r>
    </w:p>
    <w:p w14:paraId="462788DF" w14:textId="33BB388E" w:rsidR="00086FA7" w:rsidRPr="00042036" w:rsidRDefault="00086FA7" w:rsidP="00FB44BB">
      <w:pPr>
        <w:pStyle w:val="NO"/>
        <w:rPr>
          <w:lang w:eastAsia="x-none"/>
        </w:rPr>
      </w:pPr>
      <w:r w:rsidRPr="00042036">
        <w:rPr>
          <w:lang w:eastAsia="x-none"/>
        </w:rPr>
        <w:t>NOTE:</w:t>
      </w:r>
      <w:r w:rsidR="00BD45BF" w:rsidRPr="00042036">
        <w:rPr>
          <w:lang w:eastAsia="x-none"/>
        </w:rPr>
        <w:tab/>
      </w:r>
      <w:r w:rsidRPr="00042036">
        <w:rPr>
          <w:lang w:eastAsia="x-none"/>
        </w:rPr>
        <w:t>If the UDM or SoR-AF g</w:t>
      </w:r>
      <w:r w:rsidRPr="00042036">
        <w:rPr>
          <w:rFonts w:eastAsiaTheme="minorEastAsia"/>
        </w:rPr>
        <w:t>enerates SoR information based on Subscribed S-NSSAIs of the UE, it could send the SoR information in both roaming and non-roaming scenario. The SoR information could also be sent after registration.</w:t>
      </w:r>
    </w:p>
    <w:p w14:paraId="75BA9CD0" w14:textId="436608A4" w:rsidR="00086FA7" w:rsidRPr="00042036" w:rsidRDefault="00BD45BF" w:rsidP="00FB44BB">
      <w:pPr>
        <w:pStyle w:val="B1"/>
        <w:rPr>
          <w:rFonts w:eastAsiaTheme="minorEastAsia"/>
        </w:rPr>
      </w:pPr>
      <w:r w:rsidRPr="00042036">
        <w:rPr>
          <w:rFonts w:eastAsiaTheme="minorEastAsia"/>
        </w:rPr>
        <w:t>4-6.</w:t>
      </w:r>
      <w:r w:rsidRPr="00042036">
        <w:rPr>
          <w:rFonts w:eastAsiaTheme="minorEastAsia"/>
        </w:rPr>
        <w:tab/>
      </w:r>
      <w:r w:rsidR="00086FA7" w:rsidRPr="00042036">
        <w:rPr>
          <w:rFonts w:eastAsiaTheme="minorEastAsia"/>
        </w:rPr>
        <w:t xml:space="preserve">The UDM sends the SoR information as described in </w:t>
      </w:r>
      <w:r w:rsidR="00C92467" w:rsidRPr="00042036">
        <w:rPr>
          <w:rFonts w:eastAsiaTheme="minorEastAsia"/>
        </w:rPr>
        <w:t>TS</w:t>
      </w:r>
      <w:r w:rsidR="00C92467">
        <w:rPr>
          <w:rFonts w:eastAsiaTheme="minorEastAsia"/>
        </w:rPr>
        <w:t> </w:t>
      </w:r>
      <w:r w:rsidR="00C92467" w:rsidRPr="00042036">
        <w:rPr>
          <w:rFonts w:eastAsiaTheme="minorEastAsia"/>
        </w:rPr>
        <w:t>23.122</w:t>
      </w:r>
      <w:r w:rsidR="00C92467">
        <w:rPr>
          <w:rFonts w:eastAsiaTheme="minorEastAsia"/>
        </w:rPr>
        <w:t> </w:t>
      </w:r>
      <w:r w:rsidR="00C92467" w:rsidRPr="00042036">
        <w:rPr>
          <w:rFonts w:eastAsiaTheme="minorEastAsia"/>
        </w:rPr>
        <w:t>[</w:t>
      </w:r>
      <w:r w:rsidRPr="00042036">
        <w:rPr>
          <w:rFonts w:eastAsiaTheme="minorEastAsia"/>
        </w:rPr>
        <w:t>7</w:t>
      </w:r>
      <w:r w:rsidR="00086FA7" w:rsidRPr="00042036">
        <w:rPr>
          <w:rFonts w:eastAsiaTheme="minorEastAsia"/>
        </w:rPr>
        <w:t xml:space="preserve">]. The UE will use the SoR based on the current description in </w:t>
      </w:r>
      <w:r w:rsidR="00C92467" w:rsidRPr="00042036">
        <w:rPr>
          <w:rFonts w:eastAsiaTheme="minorEastAsia"/>
        </w:rPr>
        <w:t>TS</w:t>
      </w:r>
      <w:r w:rsidR="00C92467">
        <w:rPr>
          <w:rFonts w:eastAsiaTheme="minorEastAsia"/>
        </w:rPr>
        <w:t> </w:t>
      </w:r>
      <w:r w:rsidR="00C92467" w:rsidRPr="00042036">
        <w:rPr>
          <w:rFonts w:eastAsiaTheme="minorEastAsia"/>
        </w:rPr>
        <w:t>23.122</w:t>
      </w:r>
      <w:r w:rsidR="00C92467">
        <w:rPr>
          <w:rFonts w:eastAsiaTheme="minorEastAsia"/>
        </w:rPr>
        <w:t> </w:t>
      </w:r>
      <w:r w:rsidR="00C92467" w:rsidRPr="00042036">
        <w:rPr>
          <w:rFonts w:eastAsiaTheme="minorEastAsia"/>
        </w:rPr>
        <w:t>[</w:t>
      </w:r>
      <w:r w:rsidRPr="00042036">
        <w:rPr>
          <w:rFonts w:eastAsiaTheme="minorEastAsia"/>
        </w:rPr>
        <w:t>7</w:t>
      </w:r>
      <w:r w:rsidR="00086FA7" w:rsidRPr="00042036">
        <w:rPr>
          <w:rFonts w:eastAsiaTheme="minorEastAsia"/>
        </w:rPr>
        <w:t>].</w:t>
      </w:r>
    </w:p>
    <w:p w14:paraId="20CCB170" w14:textId="15450CF6" w:rsidR="00086FA7" w:rsidRPr="00042036" w:rsidRDefault="00086FA7" w:rsidP="00086FA7">
      <w:pPr>
        <w:pStyle w:val="Heading3"/>
        <w:rPr>
          <w:lang w:eastAsia="zh-CN"/>
        </w:rPr>
      </w:pPr>
      <w:bookmarkStart w:id="742" w:name="_Toc97057451"/>
      <w:bookmarkStart w:id="743" w:name="_Toc104302501"/>
      <w:bookmarkStart w:id="744" w:name="_Toc104359467"/>
      <w:bookmarkStart w:id="745" w:name="_Toc112923255"/>
      <w:bookmarkStart w:id="746" w:name="_Toc112923918"/>
      <w:r w:rsidRPr="00042036">
        <w:rPr>
          <w:lang w:eastAsia="zh-CN"/>
        </w:rPr>
        <w:t>6.</w:t>
      </w:r>
      <w:r w:rsidR="004D00C8" w:rsidRPr="00042036">
        <w:rPr>
          <w:lang w:eastAsia="zh-CN"/>
        </w:rPr>
        <w:t>20</w:t>
      </w:r>
      <w:r w:rsidRPr="00042036">
        <w:rPr>
          <w:lang w:eastAsia="zh-CN"/>
        </w:rPr>
        <w:t>.4</w:t>
      </w:r>
      <w:r w:rsidRPr="00042036">
        <w:rPr>
          <w:lang w:eastAsia="zh-CN"/>
        </w:rPr>
        <w:tab/>
      </w:r>
      <w:r w:rsidRPr="00042036">
        <w:t>Impacts on services, entities and interfaces</w:t>
      </w:r>
      <w:bookmarkEnd w:id="742"/>
      <w:bookmarkEnd w:id="743"/>
      <w:bookmarkEnd w:id="744"/>
      <w:bookmarkEnd w:id="745"/>
      <w:bookmarkEnd w:id="746"/>
    </w:p>
    <w:p w14:paraId="217FF5B1" w14:textId="77777777" w:rsidR="004D00C8" w:rsidRPr="00042036" w:rsidRDefault="00086FA7" w:rsidP="00282113">
      <w:r w:rsidRPr="00042036">
        <w:t>UE:</w:t>
      </w:r>
    </w:p>
    <w:p w14:paraId="67BFE077" w14:textId="10463434" w:rsidR="00086FA7" w:rsidRPr="00042036" w:rsidRDefault="004D00C8" w:rsidP="00FB44BB">
      <w:pPr>
        <w:pStyle w:val="B1"/>
      </w:pPr>
      <w:r w:rsidRPr="00042036">
        <w:t>-</w:t>
      </w:r>
      <w:r w:rsidRPr="00042036">
        <w:tab/>
      </w:r>
      <w:r w:rsidR="00086FA7" w:rsidRPr="00042036">
        <w:t>may send Expected S-NSSAI container to the HPLMN (i.e. UDM).</w:t>
      </w:r>
    </w:p>
    <w:p w14:paraId="471319B6" w14:textId="7B640C53" w:rsidR="00086FA7" w:rsidRPr="00042036" w:rsidRDefault="00086FA7" w:rsidP="00FB44BB">
      <w:pPr>
        <w:pStyle w:val="NO"/>
      </w:pPr>
      <w:r w:rsidRPr="00042036">
        <w:t>NOTE:</w:t>
      </w:r>
      <w:r w:rsidR="004D00C8" w:rsidRPr="00042036">
        <w:tab/>
      </w:r>
      <w:r w:rsidRPr="00042036">
        <w:t>The Solution is also applicable to legacy UEs.</w:t>
      </w:r>
    </w:p>
    <w:p w14:paraId="0856002C" w14:textId="77777777" w:rsidR="004D00C8" w:rsidRPr="00042036" w:rsidRDefault="00086FA7" w:rsidP="00282113">
      <w:r w:rsidRPr="00042036">
        <w:t>AMF:</w:t>
      </w:r>
    </w:p>
    <w:p w14:paraId="42CE24D9" w14:textId="6632A659" w:rsidR="00086FA7" w:rsidRPr="00042036" w:rsidRDefault="004D00C8" w:rsidP="00FB44BB">
      <w:pPr>
        <w:pStyle w:val="B1"/>
      </w:pPr>
      <w:r w:rsidRPr="00042036">
        <w:lastRenderedPageBreak/>
        <w:t>-</w:t>
      </w:r>
      <w:r w:rsidRPr="00042036">
        <w:tab/>
      </w:r>
      <w:r w:rsidR="00086FA7" w:rsidRPr="00042036">
        <w:t>may transfer the Expected S-NSSAI container to the UDM transparently. VPLMN does not need to change any other logic.</w:t>
      </w:r>
    </w:p>
    <w:p w14:paraId="6887E9A5" w14:textId="77777777" w:rsidR="004D00C8" w:rsidRPr="00042036" w:rsidRDefault="00086FA7" w:rsidP="00282113">
      <w:r w:rsidRPr="00042036">
        <w:t>UDM/SoR-AF:</w:t>
      </w:r>
    </w:p>
    <w:p w14:paraId="7968687A" w14:textId="69DDADC6" w:rsidR="00086FA7" w:rsidRPr="00042036" w:rsidRDefault="004D00C8" w:rsidP="00FB44BB">
      <w:pPr>
        <w:pStyle w:val="B1"/>
      </w:pPr>
      <w:r w:rsidRPr="00042036">
        <w:t>-</w:t>
      </w:r>
      <w:r w:rsidRPr="00042036">
        <w:tab/>
      </w:r>
      <w:r w:rsidR="00086FA7" w:rsidRPr="00042036">
        <w:t>generates SoR information based on expected S-NSSAI of the UE and the supporting S-NSSAIs of the VPLMN. For legacy UEs, it can generate the SoR information based on Subscribed S-NSSAI.</w:t>
      </w:r>
    </w:p>
    <w:p w14:paraId="6DC3AAB7" w14:textId="25768DDA" w:rsidR="00280D40" w:rsidRPr="00042036" w:rsidRDefault="00280D40" w:rsidP="00280D40">
      <w:pPr>
        <w:pStyle w:val="Heading2"/>
      </w:pPr>
      <w:bookmarkStart w:id="747" w:name="_Toc104302502"/>
      <w:bookmarkStart w:id="748" w:name="_Toc104359468"/>
      <w:bookmarkStart w:id="749" w:name="_Toc112923256"/>
      <w:bookmarkStart w:id="750" w:name="_Toc112923919"/>
      <w:r w:rsidRPr="00042036">
        <w:rPr>
          <w:lang w:eastAsia="zh-CN"/>
        </w:rPr>
        <w:t>6.</w:t>
      </w:r>
      <w:r w:rsidR="00AF02A3" w:rsidRPr="00042036">
        <w:rPr>
          <w:lang w:eastAsia="zh-CN"/>
        </w:rPr>
        <w:t>21</w:t>
      </w:r>
      <w:r w:rsidRPr="00042036">
        <w:rPr>
          <w:lang w:eastAsia="ko-KR"/>
        </w:rPr>
        <w:tab/>
      </w:r>
      <w:r w:rsidRPr="00042036">
        <w:t>Solution</w:t>
      </w:r>
      <w:r w:rsidRPr="00042036">
        <w:rPr>
          <w:lang w:eastAsia="zh-CN"/>
        </w:rPr>
        <w:t xml:space="preserve"> #</w:t>
      </w:r>
      <w:r w:rsidR="00AF02A3" w:rsidRPr="00042036">
        <w:rPr>
          <w:lang w:eastAsia="zh-CN"/>
        </w:rPr>
        <w:t>21</w:t>
      </w:r>
      <w:r w:rsidRPr="00042036">
        <w:t>: Temporary slice based on URSP</w:t>
      </w:r>
      <w:bookmarkEnd w:id="747"/>
      <w:bookmarkEnd w:id="748"/>
      <w:bookmarkEnd w:id="749"/>
      <w:bookmarkEnd w:id="750"/>
    </w:p>
    <w:p w14:paraId="06792399" w14:textId="502C9F9D" w:rsidR="00280D40" w:rsidRPr="00042036" w:rsidRDefault="00280D40" w:rsidP="00280D40">
      <w:pPr>
        <w:pStyle w:val="Heading3"/>
        <w:rPr>
          <w:lang w:eastAsia="ko-KR"/>
        </w:rPr>
      </w:pPr>
      <w:bookmarkStart w:id="751" w:name="_Toc104302503"/>
      <w:bookmarkStart w:id="752" w:name="_Toc104359469"/>
      <w:bookmarkStart w:id="753" w:name="_Toc112923257"/>
      <w:bookmarkStart w:id="754" w:name="_Toc112923920"/>
      <w:r w:rsidRPr="00042036">
        <w:rPr>
          <w:lang w:eastAsia="ko-KR"/>
        </w:rPr>
        <w:t>6.</w:t>
      </w:r>
      <w:r w:rsidR="00AF02A3" w:rsidRPr="00042036">
        <w:rPr>
          <w:lang w:eastAsia="ko-KR"/>
        </w:rPr>
        <w:t>21</w:t>
      </w:r>
      <w:r w:rsidRPr="00042036">
        <w:rPr>
          <w:lang w:eastAsia="ko-KR"/>
        </w:rPr>
        <w:t>.1</w:t>
      </w:r>
      <w:r w:rsidRPr="00042036">
        <w:rPr>
          <w:lang w:eastAsia="ko-KR"/>
        </w:rPr>
        <w:tab/>
        <w:t>Introduction</w:t>
      </w:r>
      <w:bookmarkEnd w:id="751"/>
      <w:bookmarkEnd w:id="752"/>
      <w:bookmarkEnd w:id="753"/>
      <w:bookmarkEnd w:id="754"/>
    </w:p>
    <w:p w14:paraId="70575475" w14:textId="77777777" w:rsidR="00280D40" w:rsidRPr="00042036" w:rsidRDefault="00280D40" w:rsidP="00280D40">
      <w:r w:rsidRPr="00042036">
        <w:t>This solution is for KI#3. It covers the following aspects by reusing the current URSP mechanism:</w:t>
      </w:r>
    </w:p>
    <w:p w14:paraId="61500F54" w14:textId="77777777" w:rsidR="00280D40" w:rsidRPr="00042036" w:rsidRDefault="00280D40" w:rsidP="00280D40">
      <w:pPr>
        <w:pStyle w:val="B1"/>
      </w:pPr>
      <w:r w:rsidRPr="00042036">
        <w:t>-</w:t>
      </w:r>
      <w:r w:rsidRPr="00042036">
        <w:tab/>
        <w:t>The support of services over network slices when the services have Area of Service not matching the existing deployed TA boundaries</w:t>
      </w:r>
    </w:p>
    <w:p w14:paraId="6EC161E6" w14:textId="5AF42572" w:rsidR="00280D40" w:rsidRPr="00042036" w:rsidRDefault="00280D40" w:rsidP="00AF02A3">
      <w:pPr>
        <w:pStyle w:val="B1"/>
      </w:pPr>
      <w:r w:rsidRPr="00042036">
        <w:t>-</w:t>
      </w:r>
      <w:r w:rsidRPr="00042036">
        <w:tab/>
        <w:t>The support of network slices which have a limited lifetime (including how to gracefully terminate a network slice which can apply also to network slices which have a longer lifespan in order to avoid abrupt PDU Session release).</w:t>
      </w:r>
    </w:p>
    <w:p w14:paraId="0BD5AE04" w14:textId="634D7754" w:rsidR="00280D40" w:rsidRPr="00042036" w:rsidRDefault="00280D40" w:rsidP="00280D40">
      <w:pPr>
        <w:pStyle w:val="Heading3"/>
      </w:pPr>
      <w:bookmarkStart w:id="755" w:name="_Toc104302504"/>
      <w:bookmarkStart w:id="756" w:name="_Toc104359470"/>
      <w:bookmarkStart w:id="757" w:name="_Toc112923258"/>
      <w:bookmarkStart w:id="758" w:name="_Toc112923921"/>
      <w:r w:rsidRPr="00042036">
        <w:t>6.</w:t>
      </w:r>
      <w:r w:rsidR="00AF02A3" w:rsidRPr="00042036">
        <w:t>21</w:t>
      </w:r>
      <w:r w:rsidRPr="00042036">
        <w:t>.2</w:t>
      </w:r>
      <w:r w:rsidRPr="00042036">
        <w:tab/>
        <w:t>Functional Description</w:t>
      </w:r>
      <w:bookmarkEnd w:id="755"/>
      <w:bookmarkEnd w:id="756"/>
      <w:bookmarkEnd w:id="757"/>
      <w:bookmarkEnd w:id="758"/>
    </w:p>
    <w:p w14:paraId="1F8193DD" w14:textId="72D98D8A" w:rsidR="00280D40" w:rsidRPr="00042036" w:rsidRDefault="00280D40" w:rsidP="00282113">
      <w:r w:rsidRPr="00042036">
        <w:t>The PCF should get the information of the temporary slice, (i.e. serving time window of a slice or serving area of a slice) from the UDR. If there is only one PCF in the network or OAM can consistently update more than one PCF, the PCF could get the information based on OAM. The PCF should generate the Route Selection Validation Criteria in the URSP based on the information of the temporary slice.</w:t>
      </w:r>
      <w:r w:rsidRPr="00042036">
        <w:rPr>
          <w:rFonts w:eastAsiaTheme="minorEastAsia"/>
        </w:rPr>
        <w:t xml:space="preserve"> </w:t>
      </w:r>
      <w:r w:rsidRPr="00042036">
        <w:t xml:space="preserve">For example, the Time window or Location Criteria could be exactly the one received from the UDR or a little bit more limited than the one received from UDR. The UE will release the PDU Session gracefully based on URSP and its implementation as described in </w:t>
      </w:r>
      <w:r w:rsidR="00C92467" w:rsidRPr="00042036">
        <w:t>TS</w:t>
      </w:r>
      <w:r w:rsidR="00C92467">
        <w:t> </w:t>
      </w:r>
      <w:r w:rsidR="00C92467" w:rsidRPr="00042036">
        <w:t>23.503</w:t>
      </w:r>
      <w:r w:rsidR="00C92467">
        <w:t> </w:t>
      </w:r>
      <w:r w:rsidR="00C92467" w:rsidRPr="00042036">
        <w:t>[</w:t>
      </w:r>
      <w:r w:rsidR="00AF02A3" w:rsidRPr="00042036">
        <w:t>12</w:t>
      </w:r>
      <w:r w:rsidRPr="00042036">
        <w:t>].</w:t>
      </w:r>
    </w:p>
    <w:p w14:paraId="491258E8" w14:textId="4A195B2C" w:rsidR="00280D40" w:rsidRPr="00042036" w:rsidRDefault="00280D40" w:rsidP="00282113">
      <w:pPr>
        <w:rPr>
          <w:lang w:eastAsia="ko-KR"/>
        </w:rPr>
      </w:pPr>
      <w:r w:rsidRPr="00042036">
        <w:t>On other aspects related to slicing, the current mechanism described in clause</w:t>
      </w:r>
      <w:r w:rsidR="00AF02A3" w:rsidRPr="00042036">
        <w:t> </w:t>
      </w:r>
      <w:r w:rsidRPr="00042036">
        <w:t xml:space="preserve">5.15 of </w:t>
      </w:r>
      <w:r w:rsidR="00C92467" w:rsidRPr="00042036">
        <w:t>TS</w:t>
      </w:r>
      <w:r w:rsidR="00C92467">
        <w:t> </w:t>
      </w:r>
      <w:r w:rsidR="00C92467" w:rsidRPr="00042036">
        <w:t>23.501</w:t>
      </w:r>
      <w:r w:rsidR="00C92467">
        <w:t> </w:t>
      </w:r>
      <w:r w:rsidR="00C92467" w:rsidRPr="00042036">
        <w:t>[</w:t>
      </w:r>
      <w:r w:rsidRPr="00042036">
        <w:t>2] is not changed. The NSSF/AMF could remove the S-NSSAI in the Allowed NSSAI when it is not in the valid duration based on configuration. In particular, when the operator removes the S-NSSAI (i.e. the S-NSSAI is removed from Subscribed S-NSSAIs of a UE via OAM), the AMF should set the S-NSSAI as rejected S-NSSAI if it is in Allowed NSSAI for a UE via UCU procedure as described in clause</w:t>
      </w:r>
      <w:r w:rsidR="00AF02A3" w:rsidRPr="00042036">
        <w:t> </w:t>
      </w:r>
      <w:r w:rsidRPr="00042036">
        <w:t xml:space="preserve">4.2.4.2 of </w:t>
      </w:r>
      <w:r w:rsidR="00C92467" w:rsidRPr="00042036">
        <w:t>TS</w:t>
      </w:r>
      <w:r w:rsidR="00C92467">
        <w:t> </w:t>
      </w:r>
      <w:r w:rsidR="00C92467" w:rsidRPr="00042036">
        <w:t>23.502</w:t>
      </w:r>
      <w:r w:rsidR="00C92467">
        <w:t> </w:t>
      </w:r>
      <w:r w:rsidR="00C92467" w:rsidRPr="00042036">
        <w:t>[</w:t>
      </w:r>
      <w:r w:rsidR="00946696" w:rsidRPr="00042036">
        <w:t>5</w:t>
      </w:r>
      <w:r w:rsidRPr="00042036">
        <w:t>]. And the AMF trigger PDU Session Release as described in clause</w:t>
      </w:r>
      <w:r w:rsidR="00946696" w:rsidRPr="00042036">
        <w:t> </w:t>
      </w:r>
      <w:r w:rsidRPr="00042036">
        <w:t xml:space="preserve">4.3.4.2 of </w:t>
      </w:r>
      <w:r w:rsidR="00C92467" w:rsidRPr="00042036">
        <w:t>TS</w:t>
      </w:r>
      <w:r w:rsidR="00C92467">
        <w:t> </w:t>
      </w:r>
      <w:r w:rsidR="00C92467" w:rsidRPr="00042036">
        <w:t>23.502</w:t>
      </w:r>
      <w:r w:rsidR="00C92467">
        <w:t> </w:t>
      </w:r>
      <w:r w:rsidR="00C92467" w:rsidRPr="00042036">
        <w:t>[</w:t>
      </w:r>
      <w:r w:rsidR="00946696" w:rsidRPr="00042036">
        <w:t>5</w:t>
      </w:r>
      <w:r w:rsidRPr="00042036">
        <w:t>] if the UE does not release the PDU Session in time. Besides, the AMF may also configure the serving area/time window of the S-NSSAI (or from NSSF) and subscribe the UE location. When UE is in Connected Mode and does not release the PDU Session in time if the UE is out of the serving area, the AMF should trigger the PDU Session Release as described in clause</w:t>
      </w:r>
      <w:r w:rsidR="00946696" w:rsidRPr="00042036">
        <w:t> </w:t>
      </w:r>
      <w:r w:rsidRPr="00042036">
        <w:t>4.3.4.2 of</w:t>
      </w:r>
      <w:r w:rsidR="00946696" w:rsidRPr="00042036">
        <w:t> </w:t>
      </w:r>
      <w:r w:rsidR="00C92467" w:rsidRPr="00042036">
        <w:t>TS</w:t>
      </w:r>
      <w:r w:rsidR="00C92467">
        <w:t> </w:t>
      </w:r>
      <w:r w:rsidR="00C92467" w:rsidRPr="00042036">
        <w:t>23.502</w:t>
      </w:r>
      <w:r w:rsidR="00C92467">
        <w:t> </w:t>
      </w:r>
      <w:r w:rsidR="00C92467" w:rsidRPr="00042036">
        <w:t>[</w:t>
      </w:r>
      <w:r w:rsidR="00946696" w:rsidRPr="00042036">
        <w:t>5</w:t>
      </w:r>
      <w:r w:rsidRPr="00042036">
        <w:t>] if the operator wants to control it strictly based on operator policy. If the operator wants to control is in a soft way based on operator policy, i.e. can wait for UE entering CM-IDLE state, there is no additional action needed.</w:t>
      </w:r>
    </w:p>
    <w:p w14:paraId="5FE98B07" w14:textId="2872C9EB" w:rsidR="00280D40" w:rsidRPr="00042036" w:rsidRDefault="00280D40" w:rsidP="00FB44BB">
      <w:pPr>
        <w:pStyle w:val="NO"/>
      </w:pPr>
      <w:r w:rsidRPr="00042036">
        <w:rPr>
          <w:lang w:eastAsia="ko-KR"/>
        </w:rPr>
        <w:t>NOTE:</w:t>
      </w:r>
      <w:r w:rsidR="00946696" w:rsidRPr="00042036">
        <w:rPr>
          <w:lang w:eastAsia="ko-KR"/>
        </w:rPr>
        <w:tab/>
      </w:r>
      <w:r w:rsidRPr="00042036">
        <w:rPr>
          <w:lang w:eastAsia="ko-KR"/>
        </w:rPr>
        <w:t xml:space="preserve">As described in </w:t>
      </w:r>
      <w:r w:rsidR="00C92467" w:rsidRPr="00042036">
        <w:rPr>
          <w:lang w:eastAsia="ko-KR"/>
        </w:rPr>
        <w:t>TS</w:t>
      </w:r>
      <w:r w:rsidR="00C92467">
        <w:rPr>
          <w:lang w:eastAsia="ko-KR"/>
        </w:rPr>
        <w:t> </w:t>
      </w:r>
      <w:r w:rsidR="00C92467" w:rsidRPr="00042036">
        <w:rPr>
          <w:lang w:eastAsia="ko-KR"/>
        </w:rPr>
        <w:t>23.503</w:t>
      </w:r>
      <w:r w:rsidR="00C92467">
        <w:rPr>
          <w:lang w:eastAsia="ko-KR"/>
        </w:rPr>
        <w:t> </w:t>
      </w:r>
      <w:r w:rsidR="00C92467" w:rsidRPr="00042036">
        <w:rPr>
          <w:lang w:eastAsia="ko-KR"/>
        </w:rPr>
        <w:t>[</w:t>
      </w:r>
      <w:r w:rsidR="00946696" w:rsidRPr="00042036">
        <w:rPr>
          <w:lang w:eastAsia="ko-KR"/>
        </w:rPr>
        <w:t>12</w:t>
      </w:r>
      <w:r w:rsidRPr="00042036">
        <w:rPr>
          <w:lang w:eastAsia="ko-KR"/>
        </w:rPr>
        <w:t xml:space="preserve">], </w:t>
      </w:r>
      <w:r w:rsidRPr="00042036">
        <w:t>if the re-evaluation of RSD in the URSP leads to a change of the application to PDU Session association, the UE can enforce such changes in a timely manner based on implementation, e.g. immediately or when UE enters CM-IDLE state.</w:t>
      </w:r>
    </w:p>
    <w:p w14:paraId="1D878814" w14:textId="0014626C" w:rsidR="00280D40" w:rsidRPr="00042036" w:rsidRDefault="00280D40">
      <w:pPr>
        <w:pStyle w:val="EditorsNote"/>
      </w:pPr>
      <w:r w:rsidRPr="00042036">
        <w:t>Editor</w:t>
      </w:r>
      <w:r w:rsidR="00494EEF" w:rsidRPr="00042036">
        <w:t>'</w:t>
      </w:r>
      <w:r w:rsidRPr="00042036">
        <w:t>s note:</w:t>
      </w:r>
      <w:r w:rsidR="00946696" w:rsidRPr="00042036">
        <w:tab/>
      </w:r>
      <w:r w:rsidRPr="00042036">
        <w:t>with this approach, the time-based validity is totally taken away from the route selection and used to support the temporary slice. this means this solution needs to explain how the current use of thee time-based validity independent of the slice availability is supported.</w:t>
      </w:r>
    </w:p>
    <w:p w14:paraId="737C1665" w14:textId="4427CEBA" w:rsidR="00280D40" w:rsidRPr="00042036" w:rsidRDefault="00280D40" w:rsidP="00280D40">
      <w:pPr>
        <w:pStyle w:val="Heading3"/>
      </w:pPr>
      <w:bookmarkStart w:id="759" w:name="_Toc104302505"/>
      <w:bookmarkStart w:id="760" w:name="_Toc104359471"/>
      <w:bookmarkStart w:id="761" w:name="_Toc112923259"/>
      <w:bookmarkStart w:id="762" w:name="_Toc112923922"/>
      <w:r w:rsidRPr="00042036">
        <w:t>6.</w:t>
      </w:r>
      <w:r w:rsidR="00946696" w:rsidRPr="00042036">
        <w:t>21</w:t>
      </w:r>
      <w:r w:rsidRPr="00042036">
        <w:t>.3</w:t>
      </w:r>
      <w:r w:rsidRPr="00042036">
        <w:tab/>
        <w:t>Procedures</w:t>
      </w:r>
      <w:bookmarkEnd w:id="759"/>
      <w:bookmarkEnd w:id="760"/>
      <w:bookmarkEnd w:id="761"/>
      <w:bookmarkEnd w:id="762"/>
    </w:p>
    <w:p w14:paraId="7A740431" w14:textId="34A77277" w:rsidR="00280D40" w:rsidRPr="00042036" w:rsidRDefault="00280D40" w:rsidP="00280D40">
      <w:pPr>
        <w:rPr>
          <w:lang w:eastAsia="zh-CN"/>
        </w:rPr>
      </w:pPr>
      <w:r w:rsidRPr="00042036">
        <w:rPr>
          <w:lang w:eastAsia="zh-CN"/>
        </w:rPr>
        <w:t xml:space="preserve">There is no impact on the current procedure. Only involve the information of the temporary slice as </w:t>
      </w:r>
      <w:r w:rsidRPr="00042036">
        <w:rPr>
          <w:rFonts w:eastAsia="DengXian"/>
        </w:rPr>
        <w:t>UE context</w:t>
      </w:r>
      <w:r w:rsidRPr="00042036">
        <w:t xml:space="preserve"> policy control s</w:t>
      </w:r>
      <w:r w:rsidRPr="00042036">
        <w:rPr>
          <w:lang w:eastAsia="zh-CN"/>
        </w:rPr>
        <w:t>ubscription information as defined in clause</w:t>
      </w:r>
      <w:r w:rsidR="00946696" w:rsidRPr="00042036">
        <w:rPr>
          <w:lang w:eastAsia="zh-CN"/>
        </w:rPr>
        <w:t> </w:t>
      </w:r>
      <w:r w:rsidRPr="00042036">
        <w:rPr>
          <w:lang w:eastAsia="zh-CN"/>
        </w:rPr>
        <w:t xml:space="preserve">6.2.1.3 of </w:t>
      </w:r>
      <w:r w:rsidR="00C92467" w:rsidRPr="00042036">
        <w:rPr>
          <w:lang w:eastAsia="zh-CN"/>
        </w:rPr>
        <w:t>TS</w:t>
      </w:r>
      <w:r w:rsidR="00C92467">
        <w:rPr>
          <w:lang w:eastAsia="zh-CN"/>
        </w:rPr>
        <w:t> </w:t>
      </w:r>
      <w:r w:rsidR="00C92467" w:rsidRPr="00042036">
        <w:rPr>
          <w:lang w:eastAsia="zh-CN"/>
        </w:rPr>
        <w:t>23.503</w:t>
      </w:r>
      <w:r w:rsidR="00C92467">
        <w:rPr>
          <w:lang w:eastAsia="zh-CN"/>
        </w:rPr>
        <w:t> </w:t>
      </w:r>
      <w:r w:rsidR="00C92467" w:rsidRPr="00042036">
        <w:rPr>
          <w:lang w:eastAsia="zh-CN"/>
        </w:rPr>
        <w:t>[</w:t>
      </w:r>
      <w:r w:rsidR="00946696" w:rsidRPr="00042036">
        <w:rPr>
          <w:lang w:eastAsia="zh-CN"/>
        </w:rPr>
        <w:t>12</w:t>
      </w:r>
      <w:r w:rsidRPr="00042036">
        <w:rPr>
          <w:lang w:eastAsia="zh-CN"/>
        </w:rPr>
        <w:t>].</w:t>
      </w:r>
    </w:p>
    <w:p w14:paraId="4FD1D465" w14:textId="39902945" w:rsidR="00280D40" w:rsidRPr="00042036" w:rsidRDefault="00280D40" w:rsidP="00280D40">
      <w:pPr>
        <w:pStyle w:val="Heading3"/>
        <w:rPr>
          <w:lang w:eastAsia="zh-CN"/>
        </w:rPr>
      </w:pPr>
      <w:bookmarkStart w:id="763" w:name="_Toc104302506"/>
      <w:bookmarkStart w:id="764" w:name="_Toc104359472"/>
      <w:bookmarkStart w:id="765" w:name="_Toc112923260"/>
      <w:bookmarkStart w:id="766" w:name="_Toc112923923"/>
      <w:r w:rsidRPr="00042036">
        <w:rPr>
          <w:lang w:eastAsia="zh-CN"/>
        </w:rPr>
        <w:t>6.</w:t>
      </w:r>
      <w:r w:rsidR="007B61FE" w:rsidRPr="00042036">
        <w:rPr>
          <w:lang w:eastAsia="zh-CN"/>
        </w:rPr>
        <w:t>21</w:t>
      </w:r>
      <w:r w:rsidRPr="00042036">
        <w:rPr>
          <w:lang w:eastAsia="zh-CN"/>
        </w:rPr>
        <w:t>.4</w:t>
      </w:r>
      <w:r w:rsidRPr="00042036">
        <w:rPr>
          <w:lang w:eastAsia="zh-CN"/>
        </w:rPr>
        <w:tab/>
      </w:r>
      <w:r w:rsidRPr="00042036">
        <w:t>Impacts on services, entities and interfaces</w:t>
      </w:r>
      <w:bookmarkEnd w:id="763"/>
      <w:bookmarkEnd w:id="764"/>
      <w:bookmarkEnd w:id="765"/>
      <w:bookmarkEnd w:id="766"/>
    </w:p>
    <w:p w14:paraId="3FCE05A0" w14:textId="6A8C033F" w:rsidR="00280D40" w:rsidRPr="00042036" w:rsidRDefault="00280D40" w:rsidP="00282113">
      <w:r w:rsidRPr="00042036">
        <w:t>PCF:</w:t>
      </w:r>
    </w:p>
    <w:p w14:paraId="5DBAAA48" w14:textId="3D673EEF" w:rsidR="00280D40" w:rsidRPr="00042036" w:rsidRDefault="007B61FE" w:rsidP="00FB44BB">
      <w:pPr>
        <w:pStyle w:val="B1"/>
      </w:pPr>
      <w:r w:rsidRPr="00042036">
        <w:t>-</w:t>
      </w:r>
      <w:r w:rsidRPr="00042036">
        <w:tab/>
      </w:r>
      <w:r w:rsidR="00280D40" w:rsidRPr="00042036">
        <w:t>Needs to get the information of the temporary slice from UDR or based on configuration.</w:t>
      </w:r>
    </w:p>
    <w:p w14:paraId="5D238038" w14:textId="77777777" w:rsidR="00280D40" w:rsidRPr="00042036" w:rsidRDefault="00280D40" w:rsidP="00282113">
      <w:r w:rsidRPr="00042036">
        <w:t>UDR:</w:t>
      </w:r>
    </w:p>
    <w:p w14:paraId="35FACC0C" w14:textId="1E3A4B4B" w:rsidR="00280D40" w:rsidRPr="00042036" w:rsidRDefault="007B61FE" w:rsidP="00FB44BB">
      <w:pPr>
        <w:pStyle w:val="B1"/>
      </w:pPr>
      <w:r w:rsidRPr="00042036">
        <w:t>-</w:t>
      </w:r>
      <w:r w:rsidRPr="00042036">
        <w:tab/>
      </w:r>
      <w:r w:rsidR="00280D40" w:rsidRPr="00042036">
        <w:t>Store the information of the temporary slice</w:t>
      </w:r>
    </w:p>
    <w:p w14:paraId="7172AAD1" w14:textId="18657728" w:rsidR="00280D40" w:rsidRPr="00042036" w:rsidRDefault="00280D40" w:rsidP="00282113">
      <w:r w:rsidRPr="00042036">
        <w:lastRenderedPageBreak/>
        <w:t>AMF:</w:t>
      </w:r>
    </w:p>
    <w:p w14:paraId="5710188C" w14:textId="07990942" w:rsidR="00280D40" w:rsidRPr="00042036" w:rsidRDefault="00280D40" w:rsidP="00FB44BB">
      <w:pPr>
        <w:pStyle w:val="B1"/>
      </w:pPr>
      <w:r w:rsidRPr="00042036">
        <w:t>-</w:t>
      </w:r>
      <w:r w:rsidR="007B61FE" w:rsidRPr="00042036">
        <w:tab/>
      </w:r>
      <w:r w:rsidRPr="00042036">
        <w:t>May need to get the serving area/time window of temporary slice from NSSF or based on configuration and check UE location.</w:t>
      </w:r>
    </w:p>
    <w:p w14:paraId="1E87E5C1" w14:textId="78110E39" w:rsidR="00573FC9" w:rsidRPr="00042036" w:rsidRDefault="00573FC9" w:rsidP="00573FC9">
      <w:pPr>
        <w:pStyle w:val="Heading2"/>
      </w:pPr>
      <w:bookmarkStart w:id="767" w:name="_Toc104302507"/>
      <w:bookmarkStart w:id="768" w:name="_Toc104359473"/>
      <w:bookmarkStart w:id="769" w:name="_Toc112923261"/>
      <w:bookmarkStart w:id="770" w:name="_Toc112923924"/>
      <w:r w:rsidRPr="00042036">
        <w:rPr>
          <w:lang w:eastAsia="zh-CN"/>
        </w:rPr>
        <w:t>6.</w:t>
      </w:r>
      <w:r w:rsidR="005A44AE" w:rsidRPr="00042036">
        <w:rPr>
          <w:lang w:eastAsia="zh-CN"/>
        </w:rPr>
        <w:t>22</w:t>
      </w:r>
      <w:r w:rsidRPr="00042036">
        <w:rPr>
          <w:lang w:eastAsia="ko-KR"/>
        </w:rPr>
        <w:tab/>
      </w:r>
      <w:r w:rsidRPr="00042036">
        <w:t>Solution</w:t>
      </w:r>
      <w:r w:rsidRPr="00042036">
        <w:rPr>
          <w:lang w:eastAsia="zh-CN"/>
        </w:rPr>
        <w:t xml:space="preserve"> #</w:t>
      </w:r>
      <w:r w:rsidR="005A44AE" w:rsidRPr="00042036">
        <w:rPr>
          <w:lang w:eastAsia="zh-CN"/>
        </w:rPr>
        <w:t>22</w:t>
      </w:r>
      <w:r w:rsidRPr="00042036">
        <w:t>: Enabling graceful slice termination with support of UE policies</w:t>
      </w:r>
      <w:bookmarkEnd w:id="767"/>
      <w:bookmarkEnd w:id="768"/>
      <w:bookmarkEnd w:id="769"/>
      <w:bookmarkEnd w:id="770"/>
    </w:p>
    <w:p w14:paraId="5E85DD8D" w14:textId="415B8915" w:rsidR="00573FC9" w:rsidRPr="00042036" w:rsidRDefault="00573FC9" w:rsidP="00573FC9">
      <w:pPr>
        <w:pStyle w:val="Heading3"/>
        <w:rPr>
          <w:lang w:eastAsia="ko-KR"/>
        </w:rPr>
      </w:pPr>
      <w:bookmarkStart w:id="771" w:name="_Toc104302508"/>
      <w:bookmarkStart w:id="772" w:name="_Toc104359474"/>
      <w:bookmarkStart w:id="773" w:name="_Toc112923262"/>
      <w:bookmarkStart w:id="774" w:name="_Toc112923925"/>
      <w:r w:rsidRPr="00042036">
        <w:rPr>
          <w:lang w:eastAsia="ko-KR"/>
        </w:rPr>
        <w:t>6.</w:t>
      </w:r>
      <w:r w:rsidR="005A44AE" w:rsidRPr="00042036">
        <w:rPr>
          <w:lang w:eastAsia="ko-KR"/>
        </w:rPr>
        <w:t>22</w:t>
      </w:r>
      <w:r w:rsidRPr="00042036">
        <w:rPr>
          <w:lang w:eastAsia="ko-KR"/>
        </w:rPr>
        <w:t>.1</w:t>
      </w:r>
      <w:r w:rsidRPr="00042036">
        <w:rPr>
          <w:lang w:eastAsia="ko-KR"/>
        </w:rPr>
        <w:tab/>
        <w:t>Introduction</w:t>
      </w:r>
      <w:bookmarkEnd w:id="771"/>
      <w:bookmarkEnd w:id="772"/>
      <w:bookmarkEnd w:id="773"/>
      <w:bookmarkEnd w:id="774"/>
    </w:p>
    <w:p w14:paraId="50914C27" w14:textId="77777777" w:rsidR="00573FC9" w:rsidRPr="00042036" w:rsidRDefault="00573FC9" w:rsidP="00573FC9">
      <w:r w:rsidRPr="00042036">
        <w:t>This solution applies to KI#3.</w:t>
      </w:r>
    </w:p>
    <w:p w14:paraId="71235D84" w14:textId="77777777" w:rsidR="00573FC9" w:rsidRPr="00042036" w:rsidRDefault="00573FC9" w:rsidP="00573FC9">
      <w:pPr>
        <w:rPr>
          <w:lang w:eastAsia="ko-KR"/>
        </w:rPr>
      </w:pPr>
      <w:r w:rsidRPr="00042036">
        <w:rPr>
          <w:lang w:eastAsia="ko-KR"/>
        </w:rPr>
        <w:t>This solution enables a graceful replacement and removal of network slices.</w:t>
      </w:r>
    </w:p>
    <w:p w14:paraId="74C779A0" w14:textId="77777777" w:rsidR="00573FC9" w:rsidRPr="00042036" w:rsidRDefault="00573FC9" w:rsidP="005A44AE">
      <w:pPr>
        <w:pStyle w:val="NO"/>
      </w:pPr>
      <w:r w:rsidRPr="00042036">
        <w:t>NOTE:</w:t>
      </w:r>
      <w:r w:rsidRPr="00042036">
        <w:tab/>
        <w:t>As temporary network slice instances are not part of the KI#3 the removal of a network slice means the removal of one or more S-NSSAIs.</w:t>
      </w:r>
    </w:p>
    <w:p w14:paraId="2391E5E3" w14:textId="6FA6C584" w:rsidR="00573FC9" w:rsidRPr="00042036" w:rsidRDefault="00573FC9" w:rsidP="00573FC9">
      <w:pPr>
        <w:pStyle w:val="Heading3"/>
      </w:pPr>
      <w:bookmarkStart w:id="775" w:name="_Toc104302509"/>
      <w:bookmarkStart w:id="776" w:name="_Toc104359475"/>
      <w:bookmarkStart w:id="777" w:name="_Toc112923263"/>
      <w:bookmarkStart w:id="778" w:name="_Toc112923926"/>
      <w:r w:rsidRPr="00042036">
        <w:t>6.</w:t>
      </w:r>
      <w:r w:rsidR="005A44AE" w:rsidRPr="00042036">
        <w:t>22</w:t>
      </w:r>
      <w:r w:rsidRPr="00042036">
        <w:t>.2</w:t>
      </w:r>
      <w:r w:rsidRPr="00042036">
        <w:tab/>
        <w:t>Functional Description</w:t>
      </w:r>
      <w:bookmarkEnd w:id="775"/>
      <w:bookmarkEnd w:id="776"/>
      <w:bookmarkEnd w:id="777"/>
      <w:bookmarkEnd w:id="778"/>
    </w:p>
    <w:p w14:paraId="2F2D0B8F" w14:textId="77777777" w:rsidR="00573FC9" w:rsidRPr="00042036" w:rsidRDefault="00573FC9" w:rsidP="00573FC9">
      <w:r w:rsidRPr="00042036">
        <w:t>The basic principles of this solution are the following for HPLMN S-NSSAIs:</w:t>
      </w:r>
    </w:p>
    <w:p w14:paraId="6E213B79" w14:textId="758D89A0" w:rsidR="00573FC9" w:rsidRPr="00042036" w:rsidRDefault="00573FC9" w:rsidP="00573FC9">
      <w:pPr>
        <w:pStyle w:val="B1"/>
      </w:pPr>
      <w:r w:rsidRPr="00042036">
        <w:t>1.</w:t>
      </w:r>
      <w:r w:rsidRPr="00042036">
        <w:tab/>
        <w:t xml:space="preserve">The </w:t>
      </w:r>
      <w:r w:rsidR="00494EEF" w:rsidRPr="00042036">
        <w:t>"</w:t>
      </w:r>
      <w:r w:rsidRPr="00042036">
        <w:t>time</w:t>
      </w:r>
      <w:r w:rsidR="00494EEF" w:rsidRPr="00042036">
        <w:t>"</w:t>
      </w:r>
      <w:r w:rsidRPr="00042036">
        <w:t xml:space="preserve"> or area where a network slice is to be terminated is known in advance</w:t>
      </w:r>
    </w:p>
    <w:p w14:paraId="0BF37896" w14:textId="77777777" w:rsidR="00573FC9" w:rsidRPr="00042036" w:rsidRDefault="00573FC9" w:rsidP="00573FC9">
      <w:pPr>
        <w:pStyle w:val="B1"/>
      </w:pPr>
      <w:r w:rsidRPr="00042036">
        <w:t>2.</w:t>
      </w:r>
      <w:r w:rsidRPr="00042036">
        <w:tab/>
        <w:t>If a network slice is to be replaced by a new network slice then:</w:t>
      </w:r>
    </w:p>
    <w:p w14:paraId="1665CE10" w14:textId="0568D901" w:rsidR="00573FC9" w:rsidRPr="00042036" w:rsidRDefault="00573FC9" w:rsidP="00573FC9">
      <w:pPr>
        <w:pStyle w:val="B2"/>
      </w:pPr>
      <w:r w:rsidRPr="00042036">
        <w:t>-</w:t>
      </w:r>
      <w:r w:rsidRPr="00042036">
        <w:tab/>
        <w:t>First a new network slice is created i.e. NFs and resources etc and then add the S-NSSAI to subscriptions</w:t>
      </w:r>
      <w:r w:rsidR="00344785" w:rsidRPr="00042036">
        <w:t xml:space="preserve"> and</w:t>
      </w:r>
      <w:r w:rsidRPr="00042036">
        <w:t xml:space="preserve"> then use PCF to update the UE policies (URSP)</w:t>
      </w:r>
    </w:p>
    <w:p w14:paraId="5A9EFECC" w14:textId="77777777" w:rsidR="00573FC9" w:rsidRPr="00042036" w:rsidRDefault="00573FC9" w:rsidP="00573FC9">
      <w:pPr>
        <w:pStyle w:val="B3"/>
      </w:pPr>
      <w:r w:rsidRPr="00042036">
        <w:t>-</w:t>
      </w:r>
      <w:r w:rsidRPr="00042036">
        <w:tab/>
        <w:t>Update UEs URSP rules such that the UEs use the new S-NSSAI for new access attempts;</w:t>
      </w:r>
    </w:p>
    <w:p w14:paraId="20A1C0C9" w14:textId="77777777" w:rsidR="00573FC9" w:rsidRPr="00042036" w:rsidRDefault="00573FC9" w:rsidP="00573FC9">
      <w:pPr>
        <w:pStyle w:val="B3"/>
      </w:pPr>
      <w:r w:rsidRPr="00042036">
        <w:t>-</w:t>
      </w:r>
      <w:r w:rsidRPr="00042036">
        <w:tab/>
        <w:t>Update UEs URSP rules Route Selection Validation Criteria with appropriate Time Window and Location Criteria;</w:t>
      </w:r>
    </w:p>
    <w:p w14:paraId="786DAF57" w14:textId="52552E75" w:rsidR="00573FC9" w:rsidRPr="00042036" w:rsidRDefault="00573FC9" w:rsidP="00573FC9">
      <w:pPr>
        <w:pStyle w:val="B4"/>
      </w:pPr>
      <w:r w:rsidRPr="00042036">
        <w:t>-</w:t>
      </w:r>
      <w:r w:rsidRPr="00042036">
        <w:tab/>
        <w:t>The UE is assumed to try and use the Time Window and use higher priority rules when the Time Window is no longer valid.</w:t>
      </w:r>
    </w:p>
    <w:p w14:paraId="22EC9205" w14:textId="68928086" w:rsidR="00573FC9" w:rsidRPr="00042036" w:rsidRDefault="00573FC9" w:rsidP="00573FC9">
      <w:pPr>
        <w:pStyle w:val="B3"/>
      </w:pPr>
      <w:r w:rsidRPr="00042036">
        <w:t>-</w:t>
      </w:r>
      <w:r w:rsidRPr="00042036">
        <w:tab/>
        <w:t>Update the UE URSP rules such that PCF can enforce/command the UE to re-apply the URSP rules i.e</w:t>
      </w:r>
      <w:r w:rsidR="00494EEF" w:rsidRPr="00042036">
        <w:t>.</w:t>
      </w:r>
      <w:r w:rsidRPr="00042036">
        <w:t xml:space="preserve"> triggers the UE to move the user data from S-NSSAI to be removed to the new S-NSSAI e.g. using SSC 3 etc immediately.</w:t>
      </w:r>
    </w:p>
    <w:p w14:paraId="68AA9591" w14:textId="77777777" w:rsidR="00573FC9" w:rsidRPr="00042036" w:rsidRDefault="00573FC9" w:rsidP="00573FC9">
      <w:pPr>
        <w:pStyle w:val="B1"/>
      </w:pPr>
      <w:r w:rsidRPr="00042036">
        <w:t>3.</w:t>
      </w:r>
      <w:r w:rsidRPr="00042036">
        <w:tab/>
        <w:t>OAM knows when and which network slice is to be terminated and configures NFs</w:t>
      </w:r>
    </w:p>
    <w:p w14:paraId="7338CE03" w14:textId="46F90A6B" w:rsidR="00573FC9" w:rsidRPr="00042036" w:rsidRDefault="00573FC9" w:rsidP="00573FC9">
      <w:pPr>
        <w:pStyle w:val="B2"/>
      </w:pPr>
      <w:r w:rsidRPr="00042036">
        <w:t>1.-</w:t>
      </w:r>
      <w:r w:rsidRPr="00042036">
        <w:tab/>
        <w:t>UDR/UDM are updated such that Network Slices are added and UDM notifies AMFs about the added Subscribed S-NSSAIs.</w:t>
      </w:r>
    </w:p>
    <w:p w14:paraId="65445055" w14:textId="77777777" w:rsidR="00573FC9" w:rsidRPr="00042036" w:rsidRDefault="00573FC9" w:rsidP="00573FC9">
      <w:pPr>
        <w:pStyle w:val="B2"/>
      </w:pPr>
      <w:r w:rsidRPr="00042036">
        <w:t>2.</w:t>
      </w:r>
      <w:r w:rsidRPr="00042036">
        <w:tab/>
        <w:t>NFs of network slice to be replaced updates NF profile such that load is reduced e.g. no new entrants</w:t>
      </w:r>
    </w:p>
    <w:p w14:paraId="08CAC7D7" w14:textId="77777777" w:rsidR="00573FC9" w:rsidRPr="00042036" w:rsidRDefault="00573FC9" w:rsidP="00573FC9">
      <w:pPr>
        <w:pStyle w:val="B2"/>
      </w:pPr>
      <w:r w:rsidRPr="00042036">
        <w:t>3.-</w:t>
      </w:r>
      <w:r w:rsidRPr="00042036">
        <w:tab/>
        <w:t>PCF updated as per bullet 2</w:t>
      </w:r>
    </w:p>
    <w:p w14:paraId="6661395A" w14:textId="4079EF4D" w:rsidR="00573FC9" w:rsidRPr="00042036" w:rsidRDefault="00573FC9" w:rsidP="00573FC9">
      <w:pPr>
        <w:pStyle w:val="B2"/>
      </w:pPr>
      <w:r w:rsidRPr="00042036">
        <w:t>4.-</w:t>
      </w:r>
      <w:r w:rsidRPr="00042036">
        <w:tab/>
        <w:t>At a suitable time, UDR/UDM are updated such that the to be removed Subscribed S-NSSAIs are removed</w:t>
      </w:r>
      <w:r w:rsidR="00344785" w:rsidRPr="00042036">
        <w:t xml:space="preserve"> and</w:t>
      </w:r>
      <w:r w:rsidRPr="00042036">
        <w:t xml:space="preserve"> UDM notifies AMFs.</w:t>
      </w:r>
    </w:p>
    <w:p w14:paraId="3AE21F04" w14:textId="77777777" w:rsidR="00573FC9" w:rsidRPr="00042036" w:rsidRDefault="00573FC9" w:rsidP="00573FC9">
      <w:pPr>
        <w:pStyle w:val="B2"/>
      </w:pPr>
      <w:r w:rsidRPr="00042036">
        <w:t>5.</w:t>
      </w:r>
      <w:r w:rsidRPr="00042036">
        <w:tab/>
        <w:t>After all subscriptions been updated, OAM removes any remaining usage of the S-NSSAI in the 5GC and 5G-AN.</w:t>
      </w:r>
    </w:p>
    <w:p w14:paraId="0FCCB6D2" w14:textId="77777777" w:rsidR="00573FC9" w:rsidRPr="00042036" w:rsidRDefault="00573FC9" w:rsidP="00573FC9">
      <w:pPr>
        <w:pStyle w:val="B1"/>
      </w:pPr>
      <w:r w:rsidRPr="00042036">
        <w:t>4.</w:t>
      </w:r>
      <w:r w:rsidRPr="00042036">
        <w:tab/>
        <w:t>AMFs follows current logic i.e.</w:t>
      </w:r>
    </w:p>
    <w:p w14:paraId="3B8E4C03" w14:textId="77777777" w:rsidR="00573FC9" w:rsidRPr="00042036" w:rsidRDefault="00573FC9" w:rsidP="00573FC9">
      <w:pPr>
        <w:pStyle w:val="B2"/>
      </w:pPr>
      <w:r w:rsidRPr="00042036">
        <w:t>-</w:t>
      </w:r>
      <w:r w:rsidRPr="00042036">
        <w:tab/>
        <w:t>AMF updates NSSAI information towards the UE</w:t>
      </w:r>
    </w:p>
    <w:p w14:paraId="5D06F1FE" w14:textId="77777777" w:rsidR="00573FC9" w:rsidRPr="00042036" w:rsidRDefault="00573FC9" w:rsidP="00573FC9">
      <w:pPr>
        <w:pStyle w:val="B2"/>
      </w:pPr>
      <w:r w:rsidRPr="00042036">
        <w:t>-</w:t>
      </w:r>
      <w:r w:rsidRPr="00042036">
        <w:tab/>
        <w:t>AMF enforces removal of S-NSSAIs e.g. initiates release of PDU Sessions within the network.</w:t>
      </w:r>
    </w:p>
    <w:p w14:paraId="6E7E947B" w14:textId="77777777" w:rsidR="00573FC9" w:rsidRPr="00042036" w:rsidRDefault="00573FC9" w:rsidP="00573FC9">
      <w:r w:rsidRPr="00042036">
        <w:t>The basic principles of this solution are the following for serving PLMN S-NSSAIs:</w:t>
      </w:r>
    </w:p>
    <w:p w14:paraId="09133284" w14:textId="773D0542" w:rsidR="00573FC9" w:rsidRPr="00042036" w:rsidRDefault="00573FC9" w:rsidP="00573FC9">
      <w:pPr>
        <w:pStyle w:val="B1"/>
      </w:pPr>
      <w:r w:rsidRPr="00042036">
        <w:t>1.</w:t>
      </w:r>
      <w:r w:rsidRPr="00042036">
        <w:tab/>
        <w:t xml:space="preserve">The </w:t>
      </w:r>
      <w:r w:rsidR="00494EEF" w:rsidRPr="00042036">
        <w:t>"</w:t>
      </w:r>
      <w:r w:rsidRPr="00042036">
        <w:t>time</w:t>
      </w:r>
      <w:r w:rsidR="00494EEF" w:rsidRPr="00042036">
        <w:t>"</w:t>
      </w:r>
      <w:r w:rsidRPr="00042036">
        <w:t xml:space="preserve"> or area where a network slice is to be terminated is known in advance</w:t>
      </w:r>
    </w:p>
    <w:p w14:paraId="4085A0EF" w14:textId="77777777" w:rsidR="00573FC9" w:rsidRPr="00042036" w:rsidRDefault="00573FC9" w:rsidP="00573FC9">
      <w:pPr>
        <w:pStyle w:val="B1"/>
      </w:pPr>
      <w:r w:rsidRPr="00042036">
        <w:t>2.</w:t>
      </w:r>
      <w:r w:rsidRPr="00042036">
        <w:tab/>
        <w:t>If a network slice is to be replaced by a new network slice then:</w:t>
      </w:r>
    </w:p>
    <w:p w14:paraId="617BC664" w14:textId="77777777" w:rsidR="00573FC9" w:rsidRPr="00042036" w:rsidRDefault="00573FC9" w:rsidP="00573FC9">
      <w:pPr>
        <w:pStyle w:val="B2"/>
      </w:pPr>
      <w:r w:rsidRPr="00042036">
        <w:lastRenderedPageBreak/>
        <w:t>-</w:t>
      </w:r>
      <w:r w:rsidRPr="00042036">
        <w:tab/>
        <w:t>First a new network slice is created i.e. NFs and resources etc</w:t>
      </w:r>
    </w:p>
    <w:p w14:paraId="6476D4CD" w14:textId="77777777" w:rsidR="00573FC9" w:rsidRPr="00042036" w:rsidRDefault="00573FC9" w:rsidP="00573FC9">
      <w:pPr>
        <w:pStyle w:val="B1"/>
      </w:pPr>
      <w:r w:rsidRPr="00042036">
        <w:t>3.</w:t>
      </w:r>
      <w:r w:rsidRPr="00042036">
        <w:tab/>
        <w:t>OAM knows when and which network slice is to be terminated and configures NFs</w:t>
      </w:r>
    </w:p>
    <w:p w14:paraId="3DCE9A95" w14:textId="77777777" w:rsidR="00573FC9" w:rsidRPr="00042036" w:rsidRDefault="00573FC9" w:rsidP="00573FC9">
      <w:pPr>
        <w:pStyle w:val="B2"/>
      </w:pPr>
      <w:r w:rsidRPr="00042036">
        <w:t>1.</w:t>
      </w:r>
      <w:r w:rsidRPr="00042036">
        <w:tab/>
        <w:t>NFs of network slice to be replaced updates NF profile such that load is reduced e.g. no new entrants</w:t>
      </w:r>
    </w:p>
    <w:p w14:paraId="3A0D255D" w14:textId="77777777" w:rsidR="00573FC9" w:rsidRPr="00042036" w:rsidRDefault="00573FC9" w:rsidP="00573FC9">
      <w:pPr>
        <w:pStyle w:val="B2"/>
      </w:pPr>
      <w:r w:rsidRPr="00042036">
        <w:t>2.</w:t>
      </w:r>
      <w:r w:rsidRPr="00042036">
        <w:tab/>
        <w:t>OAM removes any remaining usage of the S-NSSAI in the 5GC and 5G-AN.</w:t>
      </w:r>
    </w:p>
    <w:p w14:paraId="255F3575" w14:textId="77777777" w:rsidR="00573FC9" w:rsidRPr="00042036" w:rsidRDefault="00573FC9" w:rsidP="00573FC9">
      <w:pPr>
        <w:pStyle w:val="B1"/>
      </w:pPr>
      <w:r w:rsidRPr="00042036">
        <w:t>4.</w:t>
      </w:r>
      <w:r w:rsidRPr="00042036">
        <w:tab/>
        <w:t>AMFs follows current logic i.e.</w:t>
      </w:r>
    </w:p>
    <w:p w14:paraId="509286B8" w14:textId="6BF43F74" w:rsidR="00573FC9" w:rsidRPr="00042036" w:rsidRDefault="00573FC9" w:rsidP="00573FC9">
      <w:pPr>
        <w:pStyle w:val="B2"/>
      </w:pPr>
      <w:r w:rsidRPr="00042036">
        <w:t>-</w:t>
      </w:r>
      <w:r w:rsidRPr="00042036">
        <w:tab/>
        <w:t>After AMF got updated by OAM at step</w:t>
      </w:r>
      <w:r w:rsidR="00183735" w:rsidRPr="00042036">
        <w:t> </w:t>
      </w:r>
      <w:r w:rsidRPr="00042036">
        <w:t>3, the AMF updates NSSAI information towards the UEs i.e.</w:t>
      </w:r>
    </w:p>
    <w:p w14:paraId="20472A0C" w14:textId="77777777" w:rsidR="00573FC9" w:rsidRPr="00042036" w:rsidRDefault="00573FC9" w:rsidP="00573FC9">
      <w:pPr>
        <w:pStyle w:val="B3"/>
      </w:pPr>
      <w:r w:rsidRPr="00042036">
        <w:t>-</w:t>
      </w:r>
      <w:r w:rsidRPr="00042036">
        <w:tab/>
        <w:t>New UE requests uses the new S-NSSAI for the serving PLMN</w:t>
      </w:r>
    </w:p>
    <w:p w14:paraId="6524C2BB" w14:textId="77777777" w:rsidR="00573FC9" w:rsidRPr="00042036" w:rsidRDefault="00573FC9" w:rsidP="00573FC9">
      <w:pPr>
        <w:pStyle w:val="B3"/>
      </w:pPr>
      <w:r w:rsidRPr="00042036">
        <w:t>-</w:t>
      </w:r>
      <w:r w:rsidRPr="00042036">
        <w:tab/>
        <w:t>For UEs with registered S-NSSAIs without PDU Sessions, the AMF issues UE Configuration Updates changing the NSSAI information with the new S-NSSAI for the serving PLMN</w:t>
      </w:r>
    </w:p>
    <w:p w14:paraId="4E4F7EDD" w14:textId="785C45FC" w:rsidR="00573FC9" w:rsidRPr="00042036" w:rsidRDefault="00573FC9" w:rsidP="005A44AE">
      <w:pPr>
        <w:pStyle w:val="EditorsNote"/>
      </w:pPr>
      <w:r w:rsidRPr="00042036">
        <w:t>Editor</w:t>
      </w:r>
      <w:r w:rsidR="00494EEF" w:rsidRPr="00042036">
        <w:t>'</w:t>
      </w:r>
      <w:r w:rsidRPr="00042036">
        <w:t>s note:</w:t>
      </w:r>
      <w:r w:rsidR="005A44AE" w:rsidRPr="00042036">
        <w:tab/>
      </w:r>
      <w:r w:rsidRPr="00042036">
        <w:t>It is FFS how to gracefully re-establish current established PDU Sessions with a new S-NSASAI for the serving PLMN</w:t>
      </w:r>
    </w:p>
    <w:p w14:paraId="24948BB2" w14:textId="0B0134DC" w:rsidR="005A44AE" w:rsidRPr="00042036" w:rsidRDefault="00573FC9" w:rsidP="00FB44BB">
      <w:pPr>
        <w:pStyle w:val="B2"/>
      </w:pPr>
      <w:r w:rsidRPr="00042036">
        <w:t>-</w:t>
      </w:r>
      <w:r w:rsidRPr="00042036">
        <w:tab/>
        <w:t>Before the S-NSSA</w:t>
      </w:r>
      <w:r w:rsidR="005A44AE" w:rsidRPr="00042036">
        <w:t>I</w:t>
      </w:r>
      <w:r w:rsidRPr="00042036">
        <w:t xml:space="preserve"> is removed the AMF enforces removal of S-NSSAIs e.g. initiates release of PDU Sessions within the network.</w:t>
      </w:r>
    </w:p>
    <w:p w14:paraId="7A49F736" w14:textId="4855A3B4" w:rsidR="00573FC9" w:rsidRPr="00042036" w:rsidRDefault="00573FC9" w:rsidP="00573FC9">
      <w:pPr>
        <w:pStyle w:val="Heading3"/>
      </w:pPr>
      <w:bookmarkStart w:id="779" w:name="_Toc104302510"/>
      <w:bookmarkStart w:id="780" w:name="_Toc104359476"/>
      <w:bookmarkStart w:id="781" w:name="_Toc112923264"/>
      <w:bookmarkStart w:id="782" w:name="_Toc112923927"/>
      <w:r w:rsidRPr="00042036">
        <w:t>6.</w:t>
      </w:r>
      <w:r w:rsidR="005A44AE" w:rsidRPr="00042036">
        <w:t>22</w:t>
      </w:r>
      <w:r w:rsidRPr="00042036">
        <w:t>.3</w:t>
      </w:r>
      <w:r w:rsidRPr="00042036">
        <w:tab/>
        <w:t>Procedures</w:t>
      </w:r>
      <w:bookmarkEnd w:id="779"/>
      <w:bookmarkEnd w:id="780"/>
      <w:bookmarkEnd w:id="781"/>
      <w:bookmarkEnd w:id="782"/>
    </w:p>
    <w:p w14:paraId="78FBB312" w14:textId="77777777" w:rsidR="00573FC9" w:rsidRPr="00042036" w:rsidRDefault="00573FC9" w:rsidP="00573FC9">
      <w:r w:rsidRPr="00042036">
        <w:t>The existing procedures are used as is with minimal impacts to the content of the URSP rules.</w:t>
      </w:r>
    </w:p>
    <w:p w14:paraId="6B11B7DE" w14:textId="2B757215" w:rsidR="00573FC9" w:rsidRPr="00042036" w:rsidRDefault="00573FC9" w:rsidP="00573FC9">
      <w:pPr>
        <w:pStyle w:val="Heading3"/>
        <w:rPr>
          <w:lang w:eastAsia="zh-CN"/>
        </w:rPr>
      </w:pPr>
      <w:bookmarkStart w:id="783" w:name="_Toc104302511"/>
      <w:bookmarkStart w:id="784" w:name="_Toc104359477"/>
      <w:bookmarkStart w:id="785" w:name="_Toc112923265"/>
      <w:bookmarkStart w:id="786" w:name="_Toc112923928"/>
      <w:r w:rsidRPr="00042036">
        <w:rPr>
          <w:lang w:eastAsia="zh-CN"/>
        </w:rPr>
        <w:t>6.</w:t>
      </w:r>
      <w:r w:rsidR="005A44AE" w:rsidRPr="00042036">
        <w:rPr>
          <w:lang w:eastAsia="zh-CN"/>
        </w:rPr>
        <w:t>22</w:t>
      </w:r>
      <w:r w:rsidRPr="00042036">
        <w:rPr>
          <w:lang w:eastAsia="zh-CN"/>
        </w:rPr>
        <w:t>.4</w:t>
      </w:r>
      <w:r w:rsidRPr="00042036">
        <w:rPr>
          <w:lang w:eastAsia="zh-CN"/>
        </w:rPr>
        <w:tab/>
      </w:r>
      <w:r w:rsidRPr="00042036">
        <w:t>Impacts on services, entities and interfaces</w:t>
      </w:r>
      <w:bookmarkEnd w:id="783"/>
      <w:bookmarkEnd w:id="784"/>
      <w:bookmarkEnd w:id="785"/>
      <w:bookmarkEnd w:id="786"/>
    </w:p>
    <w:p w14:paraId="21C7BA02" w14:textId="77777777" w:rsidR="00573FC9" w:rsidRPr="00042036" w:rsidRDefault="00573FC9" w:rsidP="00573FC9">
      <w:pPr>
        <w:rPr>
          <w:lang w:eastAsia="zh-CN"/>
        </w:rPr>
      </w:pPr>
      <w:r w:rsidRPr="00042036">
        <w:rPr>
          <w:lang w:eastAsia="zh-CN"/>
        </w:rPr>
        <w:t>The following impacts have been identified:</w:t>
      </w:r>
    </w:p>
    <w:p w14:paraId="0637AA09" w14:textId="53A65310" w:rsidR="00573FC9" w:rsidRPr="00042036" w:rsidRDefault="00573FC9" w:rsidP="00FB44BB">
      <w:r w:rsidRPr="00042036">
        <w:t>UE:</w:t>
      </w:r>
    </w:p>
    <w:p w14:paraId="2082BD70" w14:textId="77777777" w:rsidR="00573FC9" w:rsidRPr="00042036" w:rsidRDefault="00573FC9" w:rsidP="00FB44BB">
      <w:pPr>
        <w:pStyle w:val="B1"/>
      </w:pPr>
      <w:r w:rsidRPr="00042036">
        <w:t>-</w:t>
      </w:r>
      <w:r w:rsidRPr="00042036">
        <w:tab/>
        <w:t>UE supports the new conditions in the URSP rules such that PCF can enforce/command the UE to re-apply the URSP rules as above.</w:t>
      </w:r>
    </w:p>
    <w:p w14:paraId="52AA44EF" w14:textId="46FA7A41" w:rsidR="00573FC9" w:rsidRPr="00042036" w:rsidRDefault="00573FC9">
      <w:pPr>
        <w:pStyle w:val="NO"/>
      </w:pPr>
      <w:r w:rsidRPr="00042036">
        <w:t>NOTE:</w:t>
      </w:r>
      <w:r w:rsidRPr="00042036">
        <w:tab/>
        <w:t>The functionality works also without UE support, but there can then be a service interruption when changing network slice e.g. when UDM notifies AMF that a subscribed S-NSSAI been removed the AMF updates the UE and the AMF also de-registers the S-NSSAI</w:t>
      </w:r>
    </w:p>
    <w:p w14:paraId="69235718" w14:textId="2ECD78EF" w:rsidR="00573FC9" w:rsidRPr="00042036" w:rsidRDefault="00573FC9" w:rsidP="00FB44BB">
      <w:r w:rsidRPr="00042036">
        <w:t>PCF:</w:t>
      </w:r>
    </w:p>
    <w:p w14:paraId="0BD11E7F" w14:textId="77777777" w:rsidR="00573FC9" w:rsidRPr="00042036" w:rsidRDefault="00573FC9" w:rsidP="00FB44BB">
      <w:pPr>
        <w:pStyle w:val="B1"/>
      </w:pPr>
      <w:r w:rsidRPr="00042036">
        <w:t>-</w:t>
      </w:r>
      <w:r w:rsidRPr="00042036">
        <w:tab/>
        <w:t>supports the new conditions in the URSP rules such that PCF can enforce/command the UE to re-apply the URSP rules for also existing usage.</w:t>
      </w:r>
    </w:p>
    <w:p w14:paraId="708B9B64" w14:textId="20E9B053" w:rsidR="00573FC9" w:rsidRPr="00042036" w:rsidRDefault="00573FC9">
      <w:pPr>
        <w:pStyle w:val="EditorsNote"/>
      </w:pPr>
      <w:r w:rsidRPr="00042036">
        <w:t>Editor</w:t>
      </w:r>
      <w:r w:rsidR="00494EEF" w:rsidRPr="00042036">
        <w:t>'</w:t>
      </w:r>
      <w:r w:rsidRPr="00042036">
        <w:t>s note:</w:t>
      </w:r>
      <w:r w:rsidRPr="00042036">
        <w:tab/>
        <w:t>It is FFS whether the UEs are already required to re-evaluate the URSP rules for existing registered S-NSSAI and PDU Sessions when the UE is updated with new URSP rules or an existing rule used to register the S-NSSAI or for the PDU Session Establishment no longer is valid. If that is the case, then there is no need to update the URSP rules but the solution can be used to describe how to support the temporary network slices with existing 5GS functionality.</w:t>
      </w:r>
    </w:p>
    <w:p w14:paraId="19A583A9" w14:textId="2E995E51" w:rsidR="00372776" w:rsidRPr="00042036" w:rsidRDefault="00372776" w:rsidP="00FB44BB">
      <w:pPr>
        <w:pStyle w:val="Heading2"/>
        <w:rPr>
          <w:lang w:eastAsia="ja-JP"/>
        </w:rPr>
      </w:pPr>
      <w:bookmarkStart w:id="787" w:name="_Toc112923266"/>
      <w:bookmarkStart w:id="788" w:name="_Toc112923929"/>
      <w:r w:rsidRPr="00042036">
        <w:rPr>
          <w:lang w:eastAsia="zh-CN"/>
        </w:rPr>
        <w:t>6.</w:t>
      </w:r>
      <w:r w:rsidR="00181110" w:rsidRPr="00042036">
        <w:rPr>
          <w:lang w:eastAsia="zh-CN"/>
        </w:rPr>
        <w:t>23</w:t>
      </w:r>
      <w:r w:rsidRPr="00042036">
        <w:rPr>
          <w:lang w:eastAsia="ko-KR"/>
        </w:rPr>
        <w:tab/>
      </w:r>
      <w:r w:rsidRPr="00042036">
        <w:rPr>
          <w:lang w:eastAsia="ja-JP"/>
        </w:rPr>
        <w:t>Solution</w:t>
      </w:r>
      <w:r w:rsidRPr="00042036">
        <w:rPr>
          <w:lang w:eastAsia="zh-CN"/>
        </w:rPr>
        <w:t xml:space="preserve"> #</w:t>
      </w:r>
      <w:r w:rsidR="00181110" w:rsidRPr="00042036">
        <w:rPr>
          <w:lang w:eastAsia="zh-CN"/>
        </w:rPr>
        <w:t>23</w:t>
      </w:r>
      <w:r w:rsidRPr="00042036">
        <w:rPr>
          <w:lang w:eastAsia="ja-JP"/>
        </w:rPr>
        <w:t>: UE registration for conditional network slices</w:t>
      </w:r>
      <w:bookmarkEnd w:id="787"/>
      <w:bookmarkEnd w:id="788"/>
    </w:p>
    <w:p w14:paraId="7DB8B911" w14:textId="4CC42656" w:rsidR="00372776" w:rsidRPr="00042036" w:rsidRDefault="00372776" w:rsidP="00FB44BB">
      <w:pPr>
        <w:pStyle w:val="Heading3"/>
        <w:rPr>
          <w:lang w:eastAsia="ja-JP"/>
        </w:rPr>
      </w:pPr>
      <w:bookmarkStart w:id="789" w:name="_Toc112923267"/>
      <w:bookmarkStart w:id="790" w:name="_Toc112923930"/>
      <w:r w:rsidRPr="00042036">
        <w:rPr>
          <w:lang w:eastAsia="ja-JP"/>
        </w:rPr>
        <w:t>6.</w:t>
      </w:r>
      <w:r w:rsidR="00181110" w:rsidRPr="00042036">
        <w:rPr>
          <w:lang w:eastAsia="ja-JP"/>
        </w:rPr>
        <w:t>23</w:t>
      </w:r>
      <w:r w:rsidRPr="00042036">
        <w:rPr>
          <w:lang w:eastAsia="ja-JP"/>
        </w:rPr>
        <w:t>.1</w:t>
      </w:r>
      <w:r w:rsidRPr="00042036">
        <w:rPr>
          <w:lang w:eastAsia="ja-JP"/>
        </w:rPr>
        <w:tab/>
        <w:t>Introduction</w:t>
      </w:r>
      <w:bookmarkEnd w:id="789"/>
      <w:bookmarkEnd w:id="790"/>
    </w:p>
    <w:p w14:paraId="4624226E" w14:textId="714C306C" w:rsidR="00372776" w:rsidRPr="00042036" w:rsidRDefault="00372776" w:rsidP="00797053">
      <w:r w:rsidRPr="00042036">
        <w:rPr>
          <w:lang w:eastAsia="zh-CN"/>
        </w:rPr>
        <w:t xml:space="preserve">This solution addresses the </w:t>
      </w:r>
      <w:r w:rsidR="00BD7678" w:rsidRPr="00042036">
        <w:rPr>
          <w:lang w:eastAsia="zh-CN"/>
        </w:rPr>
        <w:t>use case where a network slice is not supported in the whole RA of the UE, i.e</w:t>
      </w:r>
      <w:r w:rsidR="00602BA7" w:rsidRPr="00042036">
        <w:rPr>
          <w:lang w:eastAsia="zh-CN"/>
        </w:rPr>
        <w:t>.</w:t>
      </w:r>
      <w:r w:rsidR="00BD7678" w:rsidRPr="00042036">
        <w:rPr>
          <w:lang w:eastAsia="zh-CN"/>
        </w:rPr>
        <w:t xml:space="preserve"> the network slice is supported only in some of the TAs of the UE</w:t>
      </w:r>
      <w:r w:rsidR="00494EEF" w:rsidRPr="00042036">
        <w:rPr>
          <w:lang w:eastAsia="zh-CN"/>
        </w:rPr>
        <w:t>'</w:t>
      </w:r>
      <w:r w:rsidR="00BD7678" w:rsidRPr="00042036">
        <w:rPr>
          <w:lang w:eastAsia="zh-CN"/>
        </w:rPr>
        <w:t>s RA. The solution is related to the requirements of KI#3 and KI#5.</w:t>
      </w:r>
    </w:p>
    <w:p w14:paraId="6E150FB1" w14:textId="30E7F358" w:rsidR="00372776" w:rsidRPr="00042036" w:rsidRDefault="00372776" w:rsidP="00FB44BB">
      <w:pPr>
        <w:pStyle w:val="Heading3"/>
        <w:rPr>
          <w:lang w:eastAsia="ja-JP"/>
        </w:rPr>
      </w:pPr>
      <w:bookmarkStart w:id="791" w:name="_Toc112923268"/>
      <w:bookmarkStart w:id="792" w:name="_Toc112923931"/>
      <w:r w:rsidRPr="00042036">
        <w:rPr>
          <w:lang w:eastAsia="ja-JP"/>
        </w:rPr>
        <w:t>6.</w:t>
      </w:r>
      <w:r w:rsidR="00FD2800" w:rsidRPr="00042036">
        <w:rPr>
          <w:lang w:eastAsia="ja-JP"/>
        </w:rPr>
        <w:t>23</w:t>
      </w:r>
      <w:r w:rsidRPr="00042036">
        <w:rPr>
          <w:lang w:eastAsia="ja-JP"/>
        </w:rPr>
        <w:t>.2</w:t>
      </w:r>
      <w:r w:rsidRPr="00042036">
        <w:rPr>
          <w:lang w:eastAsia="ja-JP"/>
        </w:rPr>
        <w:tab/>
        <w:t>Functional description</w:t>
      </w:r>
      <w:bookmarkEnd w:id="791"/>
      <w:bookmarkEnd w:id="792"/>
    </w:p>
    <w:p w14:paraId="3907F29C" w14:textId="614205A5" w:rsidR="00372776" w:rsidRPr="00042036" w:rsidRDefault="00372776" w:rsidP="00372776">
      <w:pPr>
        <w:rPr>
          <w:lang w:eastAsia="zh-CN"/>
        </w:rPr>
      </w:pPr>
      <w:r w:rsidRPr="00042036">
        <w:rPr>
          <w:lang w:eastAsia="zh-CN"/>
        </w:rPr>
        <w:t>The solution allows for UE registration for a network slice which is not homogeneously supported in all of the TAs of the RA. Such a network slice is called conditional network slice as the UE can request a service on it only when this network slice is supported by the network in the UE</w:t>
      </w:r>
      <w:r w:rsidR="00494EEF" w:rsidRPr="00042036">
        <w:rPr>
          <w:lang w:eastAsia="zh-CN"/>
        </w:rPr>
        <w:t>'</w:t>
      </w:r>
      <w:r w:rsidRPr="00042036">
        <w:rPr>
          <w:lang w:eastAsia="zh-CN"/>
        </w:rPr>
        <w:t xml:space="preserve">s location. When a UE supporting registration to a conditional network slice feature initiates the registration procedure, the UE shall indicate its support for registration for a </w:t>
      </w:r>
      <w:r w:rsidRPr="00042036">
        <w:rPr>
          <w:lang w:eastAsia="zh-CN"/>
        </w:rPr>
        <w:lastRenderedPageBreak/>
        <w:t>conditional network slices feature. Then the AMF may allocate to the UE a RA where not all of the requested by the UE network slices are homogeneously supported. The network slices that are supported homogeneously in the UE</w:t>
      </w:r>
      <w:r w:rsidR="00494EEF" w:rsidRPr="00042036">
        <w:rPr>
          <w:lang w:eastAsia="zh-CN"/>
        </w:rPr>
        <w:t>'</w:t>
      </w:r>
      <w:r w:rsidRPr="00042036">
        <w:rPr>
          <w:lang w:eastAsia="zh-CN"/>
        </w:rPr>
        <w:t>s RA (i.e. in all TAs of the RA) are included in the Allowed NSSAI for the UE while the network slices that are not supported in all the TAs of the RA are included in a new Conditional NSSAI parameter for the UE. The UE is allowed to initiate a service on a conditional S-NSSAI only when the UE is in a location where the conditional S-NSSAI is supported. During the UE registration the network provides for each conditional S-NSSAI a list of TAs where the conditional S-NSSAI is supported.</w:t>
      </w:r>
    </w:p>
    <w:p w14:paraId="5453597C" w14:textId="6271E696" w:rsidR="00BD7678" w:rsidRPr="00042036" w:rsidRDefault="00BD7678" w:rsidP="00BD7678">
      <w:r w:rsidRPr="00042036">
        <w:t>If a UE initiates a service on conditional S-NSSAI that is not available in the TA of UE</w:t>
      </w:r>
      <w:r w:rsidR="00494EEF" w:rsidRPr="00042036">
        <w:t>'</w:t>
      </w:r>
      <w:r w:rsidRPr="00042036">
        <w:t>s location, the request is rejected and an indication is provided to the UE as to why.</w:t>
      </w:r>
    </w:p>
    <w:p w14:paraId="1C9CC47D" w14:textId="14DB942F" w:rsidR="00BD7678" w:rsidRPr="00042036" w:rsidRDefault="00BD7678" w:rsidP="00BD7678">
      <w:pPr>
        <w:rPr>
          <w:lang w:eastAsia="zh-CN"/>
        </w:rPr>
      </w:pPr>
      <w:r w:rsidRPr="00042036">
        <w:t>If a UE with active session(s) on conditional S-NSSAI moves to TA where the conditional S-NSSAI is not supported, session(s) on the conditional S-NSSAI are deactivated, however, the context may be preserved so that the sessions(s) are re-activated when the UE moves to TA which supports the conditional S-NSSAI.</w:t>
      </w:r>
    </w:p>
    <w:p w14:paraId="0F58DDC6" w14:textId="6101FE56" w:rsidR="00372776" w:rsidRPr="00042036" w:rsidRDefault="00372776" w:rsidP="00FB44BB">
      <w:pPr>
        <w:pStyle w:val="Heading3"/>
        <w:rPr>
          <w:lang w:eastAsia="ja-JP"/>
        </w:rPr>
      </w:pPr>
      <w:bookmarkStart w:id="793" w:name="_Toc112923269"/>
      <w:bookmarkStart w:id="794" w:name="_Toc112923932"/>
      <w:r w:rsidRPr="00042036">
        <w:rPr>
          <w:lang w:eastAsia="ja-JP"/>
        </w:rPr>
        <w:t>6.</w:t>
      </w:r>
      <w:r w:rsidR="00145CF4" w:rsidRPr="00042036">
        <w:rPr>
          <w:lang w:eastAsia="ja-JP"/>
        </w:rPr>
        <w:t>23</w:t>
      </w:r>
      <w:r w:rsidRPr="00042036">
        <w:rPr>
          <w:lang w:eastAsia="ja-JP"/>
        </w:rPr>
        <w:t>.3</w:t>
      </w:r>
      <w:r w:rsidRPr="00042036">
        <w:rPr>
          <w:lang w:eastAsia="ja-JP"/>
        </w:rPr>
        <w:tab/>
        <w:t>Procedures</w:t>
      </w:r>
      <w:bookmarkEnd w:id="793"/>
      <w:bookmarkEnd w:id="794"/>
    </w:p>
    <w:p w14:paraId="55662F21" w14:textId="0D5A72D2" w:rsidR="00282113" w:rsidRPr="00042036" w:rsidRDefault="00282113" w:rsidP="005701E1">
      <w:pPr>
        <w:pStyle w:val="TH"/>
      </w:pPr>
      <w:r w:rsidRPr="00042036">
        <w:object w:dxaOrig="9636" w:dyaOrig="4524" w14:anchorId="35BAAC06">
          <v:shape id="_x0000_i1052" type="#_x0000_t75" style="width:482.25pt;height:224.25pt" o:ole="">
            <v:imagedata r:id="rId67" o:title=""/>
          </v:shape>
          <o:OLEObject Type="Embed" ProgID="Word.Picture.8" ShapeID="_x0000_i1052" DrawAspect="Content" ObjectID="_1723979105" r:id="rId68"/>
        </w:object>
      </w:r>
    </w:p>
    <w:p w14:paraId="22CB264E" w14:textId="74894472" w:rsidR="00372776" w:rsidRPr="00042036" w:rsidRDefault="00372776" w:rsidP="00FB44BB">
      <w:pPr>
        <w:pStyle w:val="TF"/>
      </w:pPr>
      <w:r w:rsidRPr="00042036">
        <w:t>Figure 6.</w:t>
      </w:r>
      <w:r w:rsidR="00145CF4" w:rsidRPr="00042036">
        <w:t>23</w:t>
      </w:r>
      <w:r w:rsidRPr="00042036">
        <w:t>.3</w:t>
      </w:r>
      <w:r w:rsidR="00145CF4" w:rsidRPr="00042036">
        <w:t>-1</w:t>
      </w:r>
      <w:r w:rsidRPr="00042036">
        <w:t>: UE registration for conditional network slices</w:t>
      </w:r>
    </w:p>
    <w:p w14:paraId="66895148" w14:textId="69724BDF" w:rsidR="00372776" w:rsidRPr="00042036" w:rsidRDefault="005C54DD" w:rsidP="00FB44BB">
      <w:pPr>
        <w:pStyle w:val="B1"/>
      </w:pPr>
      <w:r w:rsidRPr="00042036">
        <w:t>1.</w:t>
      </w:r>
      <w:r w:rsidRPr="00042036">
        <w:tab/>
      </w:r>
      <w:r w:rsidR="00372776" w:rsidRPr="00042036">
        <w:t>A UE requests registration for S-NSSAI-1, S-NSSAI-2 and S-NSSAI-3. If the UE supports the registration for conditional network slice feature, the UE shall indicate in the Registration Request message its support for conditional network slices.</w:t>
      </w:r>
    </w:p>
    <w:p w14:paraId="3D0013EB" w14:textId="36D161A5" w:rsidR="00372776" w:rsidRPr="00042036" w:rsidRDefault="005C54DD" w:rsidP="00FB44BB">
      <w:pPr>
        <w:pStyle w:val="B1"/>
      </w:pPr>
      <w:r w:rsidRPr="00042036">
        <w:t>2.</w:t>
      </w:r>
      <w:r w:rsidRPr="00042036">
        <w:tab/>
      </w:r>
      <w:r w:rsidR="00372776" w:rsidRPr="00042036">
        <w:t xml:space="preserve">The UE registration procedure continues as </w:t>
      </w:r>
      <w:r w:rsidR="00042036" w:rsidRPr="00042036">
        <w:t>in</w:t>
      </w:r>
      <w:r w:rsidR="00372776" w:rsidRPr="00042036">
        <w:t xml:space="preserve"> clause</w:t>
      </w:r>
      <w:r w:rsidRPr="00042036">
        <w:t> </w:t>
      </w:r>
      <w:r w:rsidR="00372776" w:rsidRPr="00042036">
        <w:t xml:space="preserve">4.2.2.2.2 </w:t>
      </w:r>
      <w:r w:rsidR="00042036" w:rsidRPr="00042036">
        <w:t>of</w:t>
      </w:r>
      <w:r w:rsidR="00372776" w:rsidRPr="00042036">
        <w:t xml:space="preserve"> </w:t>
      </w:r>
      <w:r w:rsidR="00C92467" w:rsidRPr="00042036">
        <w:t>TS</w:t>
      </w:r>
      <w:r w:rsidR="00C92467">
        <w:t> </w:t>
      </w:r>
      <w:r w:rsidR="00C92467" w:rsidRPr="00042036">
        <w:t>23.502</w:t>
      </w:r>
      <w:r w:rsidR="00C92467">
        <w:t> </w:t>
      </w:r>
      <w:r w:rsidR="00C92467" w:rsidRPr="00042036">
        <w:t>[</w:t>
      </w:r>
      <w:r w:rsidR="00372776" w:rsidRPr="00042036">
        <w:t>5].</w:t>
      </w:r>
    </w:p>
    <w:p w14:paraId="4708F344" w14:textId="58BBCF23" w:rsidR="00372776" w:rsidRPr="00042036" w:rsidRDefault="005C54DD" w:rsidP="00FB44BB">
      <w:pPr>
        <w:pStyle w:val="B1"/>
      </w:pPr>
      <w:r w:rsidRPr="00042036">
        <w:t>3.</w:t>
      </w:r>
      <w:r w:rsidRPr="00042036">
        <w:tab/>
      </w:r>
      <w:r w:rsidR="00372776" w:rsidRPr="00042036">
        <w:t>If the UE indicated support for conditional S-NSSAI, the AMF may assign the UE a RA where not all of the requested by the UE network slices are supported. For example, the AMF may register the UE for a RA where S-NSSAI-1 and S-NSSAI-2 are supported homogeneously in all TAs of the RA and S-NSSAI-3 is supported only in one or limited number of TAs of the RA. In this case the AMF includes the network slices S-NSSAI-1 and S-NSSAI-2 in the Allowed NSSAI for the UE and includes the S-NSSAI-3 in the Conditional NSSAI for the UE. Optionally, the AMF may provide to the UE a list of TAs where the conditional S-NSSAI is supported.</w:t>
      </w:r>
    </w:p>
    <w:p w14:paraId="3D6949D3" w14:textId="3EEC6FFD" w:rsidR="00372776" w:rsidRPr="00042036" w:rsidRDefault="005C54DD" w:rsidP="00FB44BB">
      <w:pPr>
        <w:pStyle w:val="B1"/>
      </w:pPr>
      <w:r w:rsidRPr="00042036">
        <w:t>4.</w:t>
      </w:r>
      <w:r w:rsidRPr="00042036">
        <w:tab/>
      </w:r>
      <w:r w:rsidR="00BD7678" w:rsidRPr="00042036">
        <w:t>A</w:t>
      </w:r>
      <w:r w:rsidR="00372776" w:rsidRPr="00042036">
        <w:t xml:space="preserve">MF confirms the UE registration with Registration Accept message in which the AMF includes the Allowed NSSAI parameter </w:t>
      </w:r>
      <w:r w:rsidR="005C526E" w:rsidRPr="00042036">
        <w:t xml:space="preserve">and if the UE indicated support for conditional S-NSSAI, the AMF also includes </w:t>
      </w:r>
      <w:r w:rsidR="00372776" w:rsidRPr="00042036">
        <w:t>the new Conditional NSSAI parameter and optionally a list of TA(s) per each conditional S-NSSAI where the conditional S-NSSAI is supported.</w:t>
      </w:r>
    </w:p>
    <w:p w14:paraId="7E199745" w14:textId="348B270E" w:rsidR="00372776" w:rsidRPr="00042036" w:rsidRDefault="005C54DD" w:rsidP="00FB44BB">
      <w:pPr>
        <w:pStyle w:val="B1"/>
        <w:rPr>
          <w:lang w:eastAsia="zh-CN"/>
        </w:rPr>
      </w:pPr>
      <w:r w:rsidRPr="00042036">
        <w:t>5.</w:t>
      </w:r>
      <w:r w:rsidRPr="00042036">
        <w:tab/>
      </w:r>
      <w:r w:rsidR="00372776" w:rsidRPr="00042036">
        <w:t>If the UE was provided with conditional S-NSSAI(s) withing the Conditional NSSAI parameter, the UE is allowed to initiate service on a conditional S-NSSAI only when the conditional S-NSSAI is supported in the TA of the UE</w:t>
      </w:r>
      <w:r w:rsidR="00494EEF" w:rsidRPr="00042036">
        <w:t>'</w:t>
      </w:r>
      <w:r w:rsidR="00372776" w:rsidRPr="00042036">
        <w:t>s current location. The UE knows about the conditional S-NSSAI availability in its current location from the list of TA(s) where the conditional S-NSSAI is supported and which is provided by the AMF during the registration.</w:t>
      </w:r>
    </w:p>
    <w:p w14:paraId="35F49B2B" w14:textId="5DB324F0" w:rsidR="005C526E" w:rsidRPr="00042036" w:rsidRDefault="005C526E" w:rsidP="00797053">
      <w:pPr>
        <w:pStyle w:val="NO"/>
      </w:pPr>
      <w:bookmarkStart w:id="795" w:name="_Toc104302512"/>
      <w:bookmarkStart w:id="796" w:name="_Toc104359478"/>
      <w:r w:rsidRPr="00042036">
        <w:lastRenderedPageBreak/>
        <w:t>N</w:t>
      </w:r>
      <w:r w:rsidR="00EF37D6" w:rsidRPr="00042036">
        <w:t>OTE</w:t>
      </w:r>
      <w:r w:rsidRPr="00042036">
        <w:t>:</w:t>
      </w:r>
      <w:r w:rsidR="00183667" w:rsidRPr="00042036">
        <w:tab/>
      </w:r>
      <w:r w:rsidRPr="00042036">
        <w:t>This solution allows for conditional S-NSSAI support with TA(s) granularity. However, it can work also when the conditional S-NSSAI is supported with cell(s) granularity in which case the RAN has to report the S-NSSAI(s) support per cell level and the AMF provides to the UE the area, where the conditional S-NSSAI is supported, with TA(s) and cell(s) granularity.</w:t>
      </w:r>
    </w:p>
    <w:p w14:paraId="36CD266E" w14:textId="721FB3F8" w:rsidR="00372776" w:rsidRPr="00042036" w:rsidRDefault="00372776" w:rsidP="00727CBF">
      <w:pPr>
        <w:pStyle w:val="Heading3"/>
      </w:pPr>
      <w:bookmarkStart w:id="797" w:name="_Toc112923270"/>
      <w:bookmarkStart w:id="798" w:name="_Toc112923933"/>
      <w:r w:rsidRPr="00042036">
        <w:rPr>
          <w:lang w:eastAsia="zh-CN"/>
        </w:rPr>
        <w:t>6.</w:t>
      </w:r>
      <w:r w:rsidR="005C54DD" w:rsidRPr="00042036">
        <w:rPr>
          <w:lang w:eastAsia="zh-CN"/>
        </w:rPr>
        <w:t>23</w:t>
      </w:r>
      <w:r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795"/>
      <w:bookmarkEnd w:id="796"/>
      <w:bookmarkEnd w:id="797"/>
      <w:bookmarkEnd w:id="798"/>
    </w:p>
    <w:p w14:paraId="4250ADBB" w14:textId="03F19405" w:rsidR="005C54DD" w:rsidRPr="00042036" w:rsidRDefault="00372776" w:rsidP="00FB44BB">
      <w:r w:rsidRPr="00042036">
        <w:t>UE</w:t>
      </w:r>
      <w:r w:rsidR="005C526E" w:rsidRPr="00042036">
        <w:t>, AMF</w:t>
      </w:r>
      <w:r w:rsidR="005C54DD" w:rsidRPr="00042036">
        <w:t>:</w:t>
      </w:r>
    </w:p>
    <w:p w14:paraId="7748273E" w14:textId="7953B37F" w:rsidR="00372776" w:rsidRPr="00042036" w:rsidRDefault="00372776" w:rsidP="00FB44BB">
      <w:pPr>
        <w:pStyle w:val="B1"/>
      </w:pPr>
      <w:r w:rsidRPr="00042036">
        <w:t>-</w:t>
      </w:r>
      <w:r w:rsidR="005C54DD" w:rsidRPr="00042036">
        <w:tab/>
      </w:r>
      <w:r w:rsidRPr="00042036">
        <w:t>support for conditional S-NSSAI feature</w:t>
      </w:r>
    </w:p>
    <w:p w14:paraId="66307E77" w14:textId="77777777" w:rsidR="005C526E" w:rsidRPr="00042036" w:rsidRDefault="005C526E" w:rsidP="005C526E">
      <w:pPr>
        <w:pStyle w:val="B1"/>
      </w:pPr>
      <w:r w:rsidRPr="00042036">
        <w:t>-</w:t>
      </w:r>
      <w:r w:rsidRPr="00042036">
        <w:tab/>
        <w:t>conditional S-NSSAI feature support indication in the Registration Request message.</w:t>
      </w:r>
    </w:p>
    <w:p w14:paraId="6D70894C" w14:textId="77777777" w:rsidR="005C526E" w:rsidRPr="00042036" w:rsidRDefault="005C526E" w:rsidP="005C526E">
      <w:pPr>
        <w:pStyle w:val="B1"/>
      </w:pPr>
      <w:r w:rsidRPr="00042036">
        <w:t>-</w:t>
      </w:r>
      <w:r w:rsidRPr="00042036">
        <w:tab/>
        <w:t>conditional S-NSSAI parameter in the Registration Accept message.</w:t>
      </w:r>
    </w:p>
    <w:p w14:paraId="25282BB3" w14:textId="77777777" w:rsidR="005C526E" w:rsidRPr="00042036" w:rsidRDefault="005C526E" w:rsidP="00797053">
      <w:r w:rsidRPr="00042036">
        <w:t>RAN (only impacted if conditional S-NSSAI is supported with cell granularity):</w:t>
      </w:r>
    </w:p>
    <w:p w14:paraId="11214606" w14:textId="188481EB" w:rsidR="005C526E" w:rsidRPr="00042036" w:rsidRDefault="005C526E" w:rsidP="00797053">
      <w:pPr>
        <w:pStyle w:val="B1"/>
      </w:pPr>
      <w:r w:rsidRPr="00042036">
        <w:t>-</w:t>
      </w:r>
      <w:r w:rsidR="00183667" w:rsidRPr="00042036">
        <w:tab/>
      </w:r>
      <w:r w:rsidRPr="00042036">
        <w:t>If the solution is implement with conditional S-NSSAI support per cell granularity, the RAN needs to report the S-NSSAI(s) support to the AMF per cell level.</w:t>
      </w:r>
    </w:p>
    <w:p w14:paraId="3CA25E1B" w14:textId="3F246CC1" w:rsidR="00067AE9" w:rsidRPr="00042036" w:rsidRDefault="00067AE9" w:rsidP="00067AE9">
      <w:pPr>
        <w:pStyle w:val="Heading2"/>
      </w:pPr>
      <w:bookmarkStart w:id="799" w:name="_Toc104302513"/>
      <w:bookmarkStart w:id="800" w:name="_Toc104359479"/>
      <w:bookmarkStart w:id="801" w:name="_Toc112923271"/>
      <w:bookmarkStart w:id="802" w:name="_Toc112923934"/>
      <w:r w:rsidRPr="00042036">
        <w:rPr>
          <w:lang w:eastAsia="zh-CN"/>
        </w:rPr>
        <w:t>6.</w:t>
      </w:r>
      <w:r w:rsidR="009063A4" w:rsidRPr="00042036">
        <w:rPr>
          <w:lang w:eastAsia="zh-CN"/>
        </w:rPr>
        <w:t>24</w:t>
      </w:r>
      <w:r w:rsidRPr="00042036">
        <w:rPr>
          <w:lang w:eastAsia="ko-KR"/>
        </w:rPr>
        <w:tab/>
      </w:r>
      <w:r w:rsidRPr="00042036">
        <w:t>Solution</w:t>
      </w:r>
      <w:r w:rsidRPr="00042036">
        <w:rPr>
          <w:lang w:eastAsia="zh-CN"/>
        </w:rPr>
        <w:t xml:space="preserve"> #</w:t>
      </w:r>
      <w:r w:rsidR="009063A4" w:rsidRPr="00042036">
        <w:rPr>
          <w:lang w:eastAsia="zh-CN"/>
        </w:rPr>
        <w:t>24</w:t>
      </w:r>
      <w:r w:rsidRPr="00042036">
        <w:t>: On the handling of temporary network slices</w:t>
      </w:r>
      <w:bookmarkEnd w:id="799"/>
      <w:bookmarkEnd w:id="800"/>
      <w:bookmarkEnd w:id="801"/>
      <w:bookmarkEnd w:id="802"/>
    </w:p>
    <w:p w14:paraId="3C00FD7D" w14:textId="736CFCC8" w:rsidR="00067AE9" w:rsidRPr="00042036" w:rsidRDefault="00067AE9" w:rsidP="00067AE9">
      <w:pPr>
        <w:pStyle w:val="Heading3"/>
        <w:rPr>
          <w:lang w:eastAsia="ko-KR"/>
        </w:rPr>
      </w:pPr>
      <w:bookmarkStart w:id="803" w:name="_Toc104302514"/>
      <w:bookmarkStart w:id="804" w:name="_Toc104359480"/>
      <w:bookmarkStart w:id="805" w:name="_Toc112923272"/>
      <w:bookmarkStart w:id="806" w:name="_Toc112923935"/>
      <w:r w:rsidRPr="00042036">
        <w:rPr>
          <w:lang w:eastAsia="ko-KR"/>
        </w:rPr>
        <w:t>6.</w:t>
      </w:r>
      <w:r w:rsidR="009063A4" w:rsidRPr="00042036">
        <w:rPr>
          <w:lang w:eastAsia="ko-KR"/>
        </w:rPr>
        <w:t>24</w:t>
      </w:r>
      <w:r w:rsidRPr="00042036">
        <w:rPr>
          <w:lang w:eastAsia="ko-KR"/>
        </w:rPr>
        <w:t>.1</w:t>
      </w:r>
      <w:r w:rsidRPr="00042036">
        <w:rPr>
          <w:lang w:eastAsia="ko-KR"/>
        </w:rPr>
        <w:tab/>
        <w:t>Introduction</w:t>
      </w:r>
      <w:bookmarkEnd w:id="803"/>
      <w:bookmarkEnd w:id="804"/>
      <w:bookmarkEnd w:id="805"/>
      <w:bookmarkEnd w:id="806"/>
    </w:p>
    <w:p w14:paraId="0D09696C" w14:textId="77777777" w:rsidR="00067AE9" w:rsidRPr="00042036" w:rsidRDefault="00067AE9" w:rsidP="00067AE9">
      <w:pPr>
        <w:rPr>
          <w:lang w:eastAsia="ko-KR"/>
        </w:rPr>
      </w:pPr>
      <w:r w:rsidRPr="00042036">
        <w:rPr>
          <w:lang w:eastAsia="ko-KR"/>
        </w:rPr>
        <w:t>This solution addresses KI#3.</w:t>
      </w:r>
    </w:p>
    <w:p w14:paraId="3D1E12E0" w14:textId="77777777" w:rsidR="00067AE9" w:rsidRPr="00042036" w:rsidRDefault="00067AE9" w:rsidP="00067AE9">
      <w:pPr>
        <w:rPr>
          <w:lang w:eastAsia="ko-KR"/>
        </w:rPr>
      </w:pPr>
      <w:r w:rsidRPr="00042036">
        <w:rPr>
          <w:rFonts w:eastAsia="MS Mincho"/>
        </w:rPr>
        <w:t xml:space="preserve">This solution addresses the case where it is necessary to deploy network slices which have a known limited lifetime or a periodic lifetime. </w:t>
      </w:r>
      <w:r w:rsidRPr="00042036">
        <w:rPr>
          <w:lang w:eastAsia="ko-KR"/>
        </w:rPr>
        <w:t>It addresses from RM and SM standpoint the support of Temporary/Periodic Network Slices and, when necessary, of the Temporary/Periodic TAs supporting these Network Slices.</w:t>
      </w:r>
    </w:p>
    <w:p w14:paraId="45C6EF85" w14:textId="372A683D" w:rsidR="00067AE9" w:rsidRPr="00042036" w:rsidRDefault="00067AE9" w:rsidP="00067AE9">
      <w:pPr>
        <w:pStyle w:val="Heading3"/>
      </w:pPr>
      <w:bookmarkStart w:id="807" w:name="_Toc104302515"/>
      <w:bookmarkStart w:id="808" w:name="_Toc104359481"/>
      <w:bookmarkStart w:id="809" w:name="_Toc112923273"/>
      <w:bookmarkStart w:id="810" w:name="_Toc112923936"/>
      <w:r w:rsidRPr="00042036">
        <w:t>6.</w:t>
      </w:r>
      <w:r w:rsidR="009063A4" w:rsidRPr="00042036">
        <w:t>24</w:t>
      </w:r>
      <w:r w:rsidRPr="00042036">
        <w:t>.2</w:t>
      </w:r>
      <w:r w:rsidRPr="00042036">
        <w:tab/>
        <w:t>Functional Description</w:t>
      </w:r>
      <w:bookmarkEnd w:id="807"/>
      <w:bookmarkEnd w:id="808"/>
      <w:bookmarkEnd w:id="809"/>
      <w:bookmarkEnd w:id="810"/>
    </w:p>
    <w:p w14:paraId="7BDF9A7A" w14:textId="77777777" w:rsidR="00067AE9" w:rsidRPr="00042036" w:rsidRDefault="00067AE9" w:rsidP="00067AE9">
      <w:r w:rsidRPr="00042036">
        <w:t>This proposal is optimizing the system behaviour when Temporary or Periodic Network Slices an any related temporary or periodic TAs are deployed, in a Serving PLMN. In addition, the HPLMN can provide for the S-NSSAI is subscription information timing information which may or may not be the same as any absolute timing information for the corresponding slices in the VPLMN. The AMF in the serving PLMN combines any timing information received from UDM and in the Serving PLMN to derive the combined timing information.</w:t>
      </w:r>
    </w:p>
    <w:p w14:paraId="4C36405E" w14:textId="13239A0E" w:rsidR="00067AE9" w:rsidRPr="00042036" w:rsidRDefault="00067AE9" w:rsidP="00067AE9">
      <w:r w:rsidRPr="00042036">
        <w:t>If a UE is capable of supporting optimizations for temporary/periodic Network Slice and TAs support, it signals in the UE MM capabilities that it can support the related RM and MM optimisation for temporary/periodic Network Slices.</w:t>
      </w:r>
    </w:p>
    <w:p w14:paraId="58502E56" w14:textId="70EDAF12" w:rsidR="00067AE9" w:rsidRPr="00042036" w:rsidRDefault="00067AE9" w:rsidP="009063A4">
      <w:pPr>
        <w:pStyle w:val="NO"/>
      </w:pPr>
      <w:r w:rsidRPr="00042036">
        <w:t>NOTE:</w:t>
      </w:r>
      <w:r w:rsidRPr="00042036">
        <w:tab/>
        <w:t>whether/temporary/periodic TAs support can be considered a standalone capability can be evaluated, but in principle one could deploy temporary TAs just to optimize the RM/Paging trade off at certain time of day, irrespective of the need to support temporary/periodic Network Slices with a AoS that does not match existing/permanent TA boundaries.</w:t>
      </w:r>
    </w:p>
    <w:p w14:paraId="170E916E" w14:textId="75887054" w:rsidR="00067AE9" w:rsidRPr="00042036" w:rsidRDefault="00067AE9" w:rsidP="00067AE9">
      <w:r w:rsidRPr="00042036">
        <w:t xml:space="preserve">For UEs that can support the temporary/periodic Network Slices optimizations, the UE can be provided with the timing information for the S-NSSAIs and any temporary/periodic TAs that are needed to support these slices. </w:t>
      </w:r>
      <w:r w:rsidR="009063A4" w:rsidRPr="00042036">
        <w:t>O</w:t>
      </w:r>
      <w:r w:rsidRPr="00042036">
        <w:t>therwise, for non-supporting UEs, the network must provide at any time the information Configured NSSAI, Allowed NSSAI and TAI in the RA to UE that is consistent with the timing information.</w:t>
      </w:r>
    </w:p>
    <w:p w14:paraId="24EDE9ED" w14:textId="0E4A3B8F" w:rsidR="00067AE9" w:rsidRPr="00042036" w:rsidRDefault="00067AE9" w:rsidP="00067AE9">
      <w:r w:rsidRPr="00042036">
        <w:t>It is proposed that the timing information for Temporary/Periodic network slices and TAs is configured in the (R)AN and that the (R)AN can indicate it to the AMF alongside the related S-NSSAIs for the TAs where these temporary/periodic network slices are supported.</w:t>
      </w:r>
    </w:p>
    <w:p w14:paraId="5633EF14" w14:textId="77777777" w:rsidR="00067AE9" w:rsidRPr="00042036" w:rsidRDefault="00067AE9" w:rsidP="00067AE9">
      <w:r w:rsidRPr="00042036">
        <w:t>The timing information can be passed to SMF also when PDU sessions are established to cause the local release of PDU sessions without additional signalling being needed. For periodic slices, the timing information allows the periodic deactivation and reactivation of PDU sessions without additional system wide signalling also.</w:t>
      </w:r>
    </w:p>
    <w:p w14:paraId="2167C522" w14:textId="50DB85EF" w:rsidR="00067AE9" w:rsidRPr="00042036" w:rsidRDefault="009063A4" w:rsidP="00067AE9">
      <w:r w:rsidRPr="00042036">
        <w:t>T</w:t>
      </w:r>
      <w:r w:rsidR="00067AE9" w:rsidRPr="00042036">
        <w:t>he timing information can be of the forms:</w:t>
      </w:r>
    </w:p>
    <w:p w14:paraId="25026E4A" w14:textId="77777777" w:rsidR="00067AE9" w:rsidRPr="00042036" w:rsidRDefault="00067AE9" w:rsidP="00067AE9">
      <w:pPr>
        <w:pStyle w:val="B1"/>
      </w:pPr>
      <w:r w:rsidRPr="00042036">
        <w:t>-</w:t>
      </w:r>
      <w:r w:rsidRPr="00042036">
        <w:tab/>
        <w:t>{Ts, Te} indicating an absolute time of start (Ts) and end (Te).</w:t>
      </w:r>
    </w:p>
    <w:p w14:paraId="694DC48D" w14:textId="77777777" w:rsidR="00067AE9" w:rsidRPr="00042036" w:rsidRDefault="00067AE9" w:rsidP="00067AE9">
      <w:pPr>
        <w:pStyle w:val="B1"/>
      </w:pPr>
      <w:r w:rsidRPr="00042036">
        <w:lastRenderedPageBreak/>
        <w:t>-</w:t>
      </w:r>
      <w:r w:rsidRPr="00042036">
        <w:tab/>
        <w:t>{Ts, [Tu, Td]}, indicating an absolute time of start Ts and an up time period (Tu) and a down time period (Td) with the first uptime starting at time Ts.</w:t>
      </w:r>
    </w:p>
    <w:p w14:paraId="677A53D9" w14:textId="10AE0961" w:rsidR="00067AE9" w:rsidRPr="00042036" w:rsidRDefault="00067AE9" w:rsidP="00067AE9">
      <w:pPr>
        <w:pStyle w:val="Heading3"/>
      </w:pPr>
      <w:bookmarkStart w:id="811" w:name="_Toc104302516"/>
      <w:bookmarkStart w:id="812" w:name="_Toc104359482"/>
      <w:bookmarkStart w:id="813" w:name="_Toc112923274"/>
      <w:bookmarkStart w:id="814" w:name="_Toc112923937"/>
      <w:r w:rsidRPr="00042036">
        <w:t>6.</w:t>
      </w:r>
      <w:r w:rsidR="009063A4" w:rsidRPr="00042036">
        <w:t>24</w:t>
      </w:r>
      <w:r w:rsidRPr="00042036">
        <w:t>.3</w:t>
      </w:r>
      <w:r w:rsidRPr="00042036">
        <w:tab/>
        <w:t>Procedures</w:t>
      </w:r>
      <w:bookmarkEnd w:id="811"/>
      <w:bookmarkEnd w:id="812"/>
      <w:bookmarkEnd w:id="813"/>
      <w:bookmarkEnd w:id="814"/>
    </w:p>
    <w:p w14:paraId="5AEFAAFC" w14:textId="7FAA82C2" w:rsidR="00067AE9" w:rsidRPr="00042036" w:rsidRDefault="00067AE9" w:rsidP="00067AE9">
      <w:pPr>
        <w:pStyle w:val="Heading4"/>
      </w:pPr>
      <w:bookmarkStart w:id="815" w:name="_Toc104302517"/>
      <w:bookmarkStart w:id="816" w:name="_Toc104359483"/>
      <w:bookmarkStart w:id="817" w:name="_Toc112923938"/>
      <w:r w:rsidRPr="00042036">
        <w:t>6.</w:t>
      </w:r>
      <w:r w:rsidR="009063A4" w:rsidRPr="00042036">
        <w:t>24</w:t>
      </w:r>
      <w:r w:rsidRPr="00042036">
        <w:t>.3.1</w:t>
      </w:r>
      <w:r w:rsidRPr="00042036">
        <w:tab/>
        <w:t>RM aspects</w:t>
      </w:r>
      <w:bookmarkEnd w:id="815"/>
      <w:bookmarkEnd w:id="816"/>
      <w:bookmarkEnd w:id="817"/>
    </w:p>
    <w:p w14:paraId="377F68C1" w14:textId="5D147595" w:rsidR="00067AE9" w:rsidRPr="00042036" w:rsidRDefault="00020EEE" w:rsidP="00FB44BB">
      <w:pPr>
        <w:pStyle w:val="TH"/>
      </w:pPr>
      <w:r w:rsidRPr="00042036">
        <w:object w:dxaOrig="10680" w:dyaOrig="8835" w14:anchorId="062A9282">
          <v:shape id="_x0000_i1053" type="#_x0000_t75" style="width:460.5pt;height:378pt" o:ole="">
            <v:imagedata r:id="rId69" o:title=""/>
          </v:shape>
          <o:OLEObject Type="Embed" ProgID="Visio.Drawing.15" ShapeID="_x0000_i1053" DrawAspect="Content" ObjectID="_1723979106" r:id="rId70"/>
        </w:object>
      </w:r>
    </w:p>
    <w:p w14:paraId="2DE27A79" w14:textId="4B675957" w:rsidR="00067AE9" w:rsidRPr="00042036" w:rsidRDefault="00067AE9" w:rsidP="00067AE9">
      <w:pPr>
        <w:pStyle w:val="TF"/>
      </w:pPr>
      <w:r w:rsidRPr="00042036">
        <w:t>Figure 6.</w:t>
      </w:r>
      <w:r w:rsidR="009063A4" w:rsidRPr="00042036">
        <w:t>24</w:t>
      </w:r>
      <w:r w:rsidRPr="00042036">
        <w:t>.3.1-1: Registration Management aspects</w:t>
      </w:r>
    </w:p>
    <w:p w14:paraId="64813CEF" w14:textId="56DB4B07" w:rsidR="00067AE9" w:rsidRPr="00042036" w:rsidRDefault="00067AE9" w:rsidP="00067AE9">
      <w:r w:rsidRPr="00042036">
        <w:t>Figure 6.</w:t>
      </w:r>
      <w:r w:rsidR="009063A4" w:rsidRPr="00042036">
        <w:t>24</w:t>
      </w:r>
      <w:r w:rsidRPr="00042036">
        <w:t>.3.1-1 above provides a synopsis of the RM impact for supporting and non-supporting UEs. Additionally, it shows which network entities are configured with the timing information and how the timing information is provides to the AMF and NSSF. the timing information in NSSF is the serving PLMN timing information for TAs and Network slices of the serving PLMN. in roaming case, the AMF provides to the NSSF the timing information for the mapped S-NSSAIs of HPLMN if any applies as received from the UDM.</w:t>
      </w:r>
    </w:p>
    <w:p w14:paraId="4D0B99E1" w14:textId="35DA1F04" w:rsidR="00067AE9" w:rsidRPr="00042036" w:rsidRDefault="00067AE9" w:rsidP="00067AE9">
      <w:pPr>
        <w:pStyle w:val="B1"/>
      </w:pPr>
      <w:r w:rsidRPr="00042036">
        <w:t>0.</w:t>
      </w:r>
      <w:r w:rsidRPr="00042036">
        <w:tab/>
        <w:t>The timing information for the S-NSSAIs in the serving PLMN is configured in the (R)AN, as well as any timing information for the TAs. The UDM can also be configured with timing information for S-NSSAIs in the UE subscriptions information.</w:t>
      </w:r>
    </w:p>
    <w:p w14:paraId="511B2CA5" w14:textId="0BE49D45" w:rsidR="00067AE9" w:rsidRPr="00042036" w:rsidRDefault="00067AE9" w:rsidP="00067AE9">
      <w:pPr>
        <w:pStyle w:val="B1"/>
      </w:pPr>
      <w:r w:rsidRPr="00042036">
        <w:t>1.</w:t>
      </w:r>
      <w:r w:rsidRPr="00042036">
        <w:tab/>
        <w:t>The (R)AN provides any per S-NSSAIs and any per TA timing information to the AMF using NG-Set up. the AMF also provides this information to the NSSF using the Nnssf_NSSAIAvailability_Update service operation.</w:t>
      </w:r>
    </w:p>
    <w:p w14:paraId="1A8CA2F7" w14:textId="3E29B0E3" w:rsidR="00067AE9" w:rsidRPr="00042036" w:rsidRDefault="00067AE9" w:rsidP="00067AE9">
      <w:pPr>
        <w:pStyle w:val="B1"/>
      </w:pPr>
      <w:r w:rsidRPr="00042036">
        <w:t>2a.</w:t>
      </w:r>
      <w:r w:rsidRPr="00042036">
        <w:tab/>
        <w:t xml:space="preserve">The AMF and NSSF provide in a Registration Accept (and update, when necessary, by a UE Configuration Update Command ) a </w:t>
      </w:r>
      <w:r w:rsidRPr="00042036">
        <w:rPr>
          <w:b/>
          <w:bCs/>
        </w:rPr>
        <w:t xml:space="preserve">non-supporting UE </w:t>
      </w:r>
      <w:r w:rsidRPr="00042036">
        <w:t>with the Configured NSSAI, allowed NSSAI and RA that are based on taking into account the combined timing information for the S-NSSAIs and the corresponding mapped S-NSSAIs of the HPLMN</w:t>
      </w:r>
      <w:r w:rsidR="00344785" w:rsidRPr="00042036">
        <w:t xml:space="preserve"> and</w:t>
      </w:r>
      <w:r w:rsidRPr="00042036">
        <w:t xml:space="preserve"> also any timing information that is associated to the TAIs received from the (R)AN at NG Setup.</w:t>
      </w:r>
    </w:p>
    <w:p w14:paraId="20549C39" w14:textId="14DA9E52" w:rsidR="00067AE9" w:rsidRPr="00042036" w:rsidRDefault="00067AE9" w:rsidP="00067AE9">
      <w:pPr>
        <w:pStyle w:val="B1"/>
      </w:pPr>
      <w:r w:rsidRPr="00042036">
        <w:lastRenderedPageBreak/>
        <w:t>2b.</w:t>
      </w:r>
      <w:r w:rsidRPr="00042036">
        <w:tab/>
        <w:t xml:space="preserve">The AMF and NSSF provide in a Registration Accept (and update, when necessary, by a UE Configuration Update Command) a </w:t>
      </w:r>
      <w:r w:rsidRPr="00042036">
        <w:rPr>
          <w:b/>
          <w:bCs/>
        </w:rPr>
        <w:t>supporting UE</w:t>
      </w:r>
      <w:r w:rsidRPr="00042036">
        <w:t xml:space="preserve"> with the Configured NSSAI with the combined timing information for S-NSSAIs (based on serving PLMN and HPLMN information) and any timing information for the TAIs in the RA. The allowed NSSAI may include periodically available S-NSSAIs even when these are in the time period when these are not available.</w:t>
      </w:r>
    </w:p>
    <w:p w14:paraId="68F9FCEA" w14:textId="364FBF58" w:rsidR="00067AE9" w:rsidRPr="00042036" w:rsidRDefault="00067AE9" w:rsidP="00067AE9">
      <w:pPr>
        <w:pStyle w:val="B1"/>
      </w:pPr>
      <w:r w:rsidRPr="00042036">
        <w:t>3.</w:t>
      </w:r>
      <w:r w:rsidRPr="00042036">
        <w:tab/>
        <w:t>A supporting UE which has received at step</w:t>
      </w:r>
      <w:r w:rsidR="00183735" w:rsidRPr="00042036">
        <w:t> </w:t>
      </w:r>
      <w:r w:rsidRPr="00042036">
        <w:t>2b timing information, can use it locally to adapt the Allowed NSSAI, Configured NSSAI and RA. For the S-NSSAI in the Configured NSSAI that are periodic, these can be used in the registration request in the Requested NSSAI even when the timing information indicates they are in the period when they are not available. The (R)AN and AMF/NSSF locally adapt without further signally as the (R)AN is the source of the timing information and the AMF receives the information from the (R)AN at step</w:t>
      </w:r>
      <w:r w:rsidR="00183735" w:rsidRPr="00042036">
        <w:t> </w:t>
      </w:r>
      <w:r w:rsidRPr="00042036">
        <w:t>1a.</w:t>
      </w:r>
    </w:p>
    <w:p w14:paraId="59687E6A" w14:textId="2C6C51AF" w:rsidR="00067AE9" w:rsidRPr="00042036" w:rsidRDefault="00067AE9" w:rsidP="00067AE9">
      <w:pPr>
        <w:pStyle w:val="Heading4"/>
      </w:pPr>
      <w:bookmarkStart w:id="818" w:name="_Toc104302518"/>
      <w:bookmarkStart w:id="819" w:name="_Toc104359484"/>
      <w:bookmarkStart w:id="820" w:name="_Toc112923939"/>
      <w:r w:rsidRPr="00042036">
        <w:t>6.</w:t>
      </w:r>
      <w:r w:rsidR="009063A4" w:rsidRPr="00042036">
        <w:t>24</w:t>
      </w:r>
      <w:r w:rsidRPr="00042036">
        <w:t>.3.2</w:t>
      </w:r>
      <w:r w:rsidRPr="00042036">
        <w:tab/>
        <w:t>Session Management aspect</w:t>
      </w:r>
      <w:bookmarkEnd w:id="818"/>
      <w:bookmarkEnd w:id="819"/>
      <w:bookmarkEnd w:id="820"/>
    </w:p>
    <w:p w14:paraId="18C68772" w14:textId="62C4F5A9" w:rsidR="00067AE9" w:rsidRPr="00042036" w:rsidRDefault="00067AE9" w:rsidP="00067AE9">
      <w:r w:rsidRPr="00042036">
        <w:t>In order to ensure that there is a coherent end to end handling of the timing information, the UE may include this in the PDU Session Establishment Request (and update the timing information by PDU Session Modification request, if necessary). The UE can request explicitly that the PDU sessions are automatically released (e.g. if the respective network slices have an end of life timing information) or retained and restored (e.g. if the respective network slices have a periodic timing information). Alternatively, e.g. when the UE indicates no S-NSSAI when it establishes a PDU session, the UE indicated in the UE MM capabilities that it supports the SM timing information</w:t>
      </w:r>
      <w:r w:rsidR="00344785" w:rsidRPr="00042036">
        <w:t xml:space="preserve"> and</w:t>
      </w:r>
      <w:r w:rsidRPr="00042036">
        <w:t xml:space="preserve"> the AMF can include this based on the combined S-NSSAIs timing information for the S-NSSAI (which may be also determined b the AMF) of the PDU session in the request towards the SMF that PDU sessions are automatically released (e.g. if the respective network slices have an end of lifecycle) or retained and restored (e.g. if the respective network slices are periodic). In all cases, the SMF that supports the feature then returns in the PDU session Establishment/Modification Accept and in the N1N2 the acceptance of the requested behaviour so that the UE and AMF and (R)AN can adapt locally the behaviour without any further signalling. In addition, the AMF provides the confirmed timing information for the PDU session to the (R)AN in N2 message transporting the PDU session Accept message to the (R)AN and triggering the DRBs configuration for the PDU session. The two behaviours are indicated in figures 6.</w:t>
      </w:r>
      <w:r w:rsidR="009063A4" w:rsidRPr="00042036">
        <w:t>24</w:t>
      </w:r>
      <w:r w:rsidRPr="00042036">
        <w:t>.3.2-1 and 6.</w:t>
      </w:r>
      <w:r w:rsidR="009063A4" w:rsidRPr="00042036">
        <w:t>24</w:t>
      </w:r>
      <w:r w:rsidRPr="00042036">
        <w:t xml:space="preserve">.3.2-2 respectively, where the new aspects of the procedure from </w:t>
      </w:r>
      <w:r w:rsidR="00C92467" w:rsidRPr="00042036">
        <w:t>TS</w:t>
      </w:r>
      <w:r w:rsidR="00C92467">
        <w:t> </w:t>
      </w:r>
      <w:r w:rsidR="00C92467" w:rsidRPr="00042036">
        <w:t>23.502</w:t>
      </w:r>
      <w:r w:rsidR="00C92467">
        <w:t> </w:t>
      </w:r>
      <w:r w:rsidR="00C92467" w:rsidRPr="00042036">
        <w:t>[</w:t>
      </w:r>
      <w:r w:rsidR="009063A4" w:rsidRPr="00042036">
        <w:t>5]</w:t>
      </w:r>
      <w:r w:rsidRPr="00042036">
        <w:t xml:space="preserve"> are highlighted in boldface. </w:t>
      </w:r>
      <w:r w:rsidR="009063A4" w:rsidRPr="00042036">
        <w:t>T</w:t>
      </w:r>
      <w:r w:rsidRPr="00042036">
        <w:t>he NAS message i</w:t>
      </w:r>
      <w:r w:rsidR="009063A4" w:rsidRPr="00042036">
        <w:t>s</w:t>
      </w:r>
      <w:r w:rsidRPr="00042036">
        <w:t xml:space="preserve"> a PDU session Request or a PDU session Accept as it can be understood from the context.</w:t>
      </w:r>
    </w:p>
    <w:bookmarkStart w:id="821" w:name="_MON_1710693616"/>
    <w:bookmarkEnd w:id="821"/>
    <w:p w14:paraId="2007BA52" w14:textId="40BC1883" w:rsidR="00067AE9" w:rsidRPr="00042036" w:rsidRDefault="00020EEE" w:rsidP="00FB44BB">
      <w:pPr>
        <w:pStyle w:val="TH"/>
      </w:pPr>
      <w:r w:rsidRPr="00042036">
        <w:object w:dxaOrig="10915" w:dyaOrig="13464" w14:anchorId="2A43297E">
          <v:shape id="_x0000_i1054" type="#_x0000_t75" style="width:480pt;height:602.25pt" o:ole="">
            <v:imagedata r:id="rId71" o:title=""/>
          </v:shape>
          <o:OLEObject Type="Embed" ProgID="Word.Picture.8" ShapeID="_x0000_i1054" DrawAspect="Content" ObjectID="_1723979107" r:id="rId72"/>
        </w:object>
      </w:r>
    </w:p>
    <w:p w14:paraId="63839D20" w14:textId="4E3045C1" w:rsidR="00067AE9" w:rsidRPr="00042036" w:rsidRDefault="00067AE9" w:rsidP="00067AE9">
      <w:pPr>
        <w:pStyle w:val="TF"/>
      </w:pPr>
      <w:r w:rsidRPr="00042036">
        <w:t>Figure 6.</w:t>
      </w:r>
      <w:r w:rsidR="009063A4" w:rsidRPr="00042036">
        <w:t>24</w:t>
      </w:r>
      <w:r w:rsidRPr="00042036">
        <w:t>.3.2-1 UE-requested PDU Session Establishment with timing indication from UE</w:t>
      </w:r>
    </w:p>
    <w:bookmarkStart w:id="822" w:name="_MON_1712669996"/>
    <w:bookmarkEnd w:id="822"/>
    <w:p w14:paraId="0183C30B" w14:textId="5EBE7539" w:rsidR="00067AE9" w:rsidRPr="00042036" w:rsidRDefault="00020EEE" w:rsidP="00FB44BB">
      <w:pPr>
        <w:pStyle w:val="TH"/>
      </w:pPr>
      <w:r w:rsidRPr="00042036">
        <w:object w:dxaOrig="10915" w:dyaOrig="13464" w14:anchorId="6D9B9D50">
          <v:shape id="_x0000_i1055" type="#_x0000_t75" style="width:477.75pt;height:600.75pt" o:ole="">
            <v:imagedata r:id="rId73" o:title=""/>
          </v:shape>
          <o:OLEObject Type="Embed" ProgID="Word.Picture.8" ShapeID="_x0000_i1055" DrawAspect="Content" ObjectID="_1723979108" r:id="rId74"/>
        </w:object>
      </w:r>
    </w:p>
    <w:p w14:paraId="36DE1D71" w14:textId="1FCC9A30" w:rsidR="00067AE9" w:rsidRPr="00042036" w:rsidRDefault="00067AE9" w:rsidP="00067AE9">
      <w:pPr>
        <w:pStyle w:val="TF"/>
      </w:pPr>
      <w:r w:rsidRPr="00042036">
        <w:t>Figure 6.</w:t>
      </w:r>
      <w:r w:rsidR="00216CC8" w:rsidRPr="00042036">
        <w:t>24</w:t>
      </w:r>
      <w:r w:rsidRPr="00042036">
        <w:t>.3.2-2</w:t>
      </w:r>
      <w:r w:rsidR="005477C7" w:rsidRPr="00042036">
        <w:t>:</w:t>
      </w:r>
      <w:r w:rsidRPr="00042036">
        <w:t xml:space="preserve"> UE-requested PDU Session Establishment without timing indication from UE</w:t>
      </w:r>
    </w:p>
    <w:p w14:paraId="021C447C" w14:textId="6A0039A6" w:rsidR="00067AE9" w:rsidRPr="00042036" w:rsidRDefault="00067AE9" w:rsidP="00067AE9">
      <w:r w:rsidRPr="00042036">
        <w:t>Figure 6.</w:t>
      </w:r>
      <w:r w:rsidR="00216CC8" w:rsidRPr="00042036">
        <w:t>24</w:t>
      </w:r>
      <w:r w:rsidRPr="00042036">
        <w:t>.3.2-3 here below shows the procedure for PDU session modification. it should be noted that this figure shows the UE providing the updated timing information because it has received an updated timing information from the AMF for the related network slice S-NSSAI. However, it is also possible for the AMF to initiate this if the RAN is providing the updated PDU session related modification to the AMF for capable UEs (for which timing information was provided to the RAN for the PDU session). which approach to select can be further studied.</w:t>
      </w:r>
    </w:p>
    <w:p w14:paraId="117BEC1E" w14:textId="77777777" w:rsidR="00067AE9" w:rsidRPr="00042036" w:rsidRDefault="00067AE9" w:rsidP="00067AE9">
      <w:pPr>
        <w:pStyle w:val="TF"/>
      </w:pPr>
    </w:p>
    <w:bookmarkStart w:id="823" w:name="_MON_1710693684"/>
    <w:bookmarkEnd w:id="823"/>
    <w:p w14:paraId="5A1DEEAD" w14:textId="77777777" w:rsidR="00067AE9" w:rsidRPr="00042036" w:rsidRDefault="003A55FB" w:rsidP="00FB44BB">
      <w:pPr>
        <w:pStyle w:val="TH"/>
      </w:pPr>
      <w:r w:rsidRPr="00042036">
        <w:object w:dxaOrig="9639" w:dyaOrig="10771" w14:anchorId="05EEFE67">
          <v:shape id="_x0000_i1056" type="#_x0000_t75" style="width:460.5pt;height:510pt" o:ole="">
            <v:imagedata r:id="rId75" o:title=""/>
          </v:shape>
          <o:OLEObject Type="Embed" ProgID="Word.Picture.8" ShapeID="_x0000_i1056" DrawAspect="Content" ObjectID="_1723979109" r:id="rId76"/>
        </w:object>
      </w:r>
    </w:p>
    <w:p w14:paraId="495A4108" w14:textId="148EB319" w:rsidR="00067AE9" w:rsidRPr="00042036" w:rsidRDefault="00067AE9">
      <w:pPr>
        <w:pStyle w:val="TF"/>
      </w:pPr>
      <w:r w:rsidRPr="00042036">
        <w:t>Figure 6.</w:t>
      </w:r>
      <w:r w:rsidR="00A369E3" w:rsidRPr="00042036">
        <w:t>24</w:t>
      </w:r>
      <w:r w:rsidRPr="00042036">
        <w:t>.3.2-3</w:t>
      </w:r>
      <w:r w:rsidR="005477C7" w:rsidRPr="00042036">
        <w:t>:</w:t>
      </w:r>
      <w:r w:rsidRPr="00042036">
        <w:t xml:space="preserve"> UE-requested PDU Session Modification with timing indication from UE</w:t>
      </w:r>
    </w:p>
    <w:p w14:paraId="48B416CC" w14:textId="010B7D6C" w:rsidR="00067AE9" w:rsidRPr="00042036" w:rsidRDefault="00067AE9" w:rsidP="00067AE9">
      <w:pPr>
        <w:pStyle w:val="Heading3"/>
        <w:rPr>
          <w:lang w:eastAsia="zh-CN"/>
        </w:rPr>
      </w:pPr>
      <w:bookmarkStart w:id="824" w:name="_Toc104302519"/>
      <w:bookmarkStart w:id="825" w:name="_Toc104359485"/>
      <w:bookmarkStart w:id="826" w:name="_Toc112923275"/>
      <w:bookmarkStart w:id="827" w:name="_Toc112923940"/>
      <w:r w:rsidRPr="00042036">
        <w:rPr>
          <w:lang w:eastAsia="zh-CN"/>
        </w:rPr>
        <w:t>6.</w:t>
      </w:r>
      <w:r w:rsidR="009063A4" w:rsidRPr="00042036">
        <w:rPr>
          <w:lang w:eastAsia="zh-CN"/>
        </w:rPr>
        <w:t>24</w:t>
      </w:r>
      <w:r w:rsidRPr="00042036">
        <w:rPr>
          <w:lang w:eastAsia="zh-CN"/>
        </w:rPr>
        <w:t>.4</w:t>
      </w:r>
      <w:r w:rsidRPr="00042036">
        <w:rPr>
          <w:lang w:eastAsia="zh-CN"/>
        </w:rPr>
        <w:tab/>
      </w:r>
      <w:r w:rsidRPr="00042036">
        <w:t>Impacts on services, entities and interfaces</w:t>
      </w:r>
      <w:bookmarkEnd w:id="824"/>
      <w:bookmarkEnd w:id="825"/>
      <w:bookmarkEnd w:id="826"/>
      <w:bookmarkEnd w:id="827"/>
    </w:p>
    <w:p w14:paraId="3FDB75CA" w14:textId="77777777" w:rsidR="00067AE9" w:rsidRPr="00042036" w:rsidRDefault="00067AE9" w:rsidP="00067AE9">
      <w:pPr>
        <w:rPr>
          <w:lang w:eastAsia="zh-CN"/>
        </w:rPr>
      </w:pPr>
      <w:r w:rsidRPr="00042036">
        <w:rPr>
          <w:lang w:eastAsia="zh-CN"/>
        </w:rPr>
        <w:t>The following impacts are foreseen by this solution:</w:t>
      </w:r>
    </w:p>
    <w:p w14:paraId="61428C84" w14:textId="77777777" w:rsidR="00067AE9" w:rsidRPr="00042036" w:rsidRDefault="00067AE9" w:rsidP="00067AE9">
      <w:pPr>
        <w:rPr>
          <w:lang w:eastAsia="zh-CN"/>
        </w:rPr>
      </w:pPr>
      <w:r w:rsidRPr="00042036">
        <w:rPr>
          <w:lang w:eastAsia="zh-CN"/>
        </w:rPr>
        <w:t>UE:</w:t>
      </w:r>
    </w:p>
    <w:p w14:paraId="51157E64" w14:textId="77777777" w:rsidR="00067AE9" w:rsidRPr="00042036" w:rsidRDefault="00067AE9" w:rsidP="00067AE9">
      <w:pPr>
        <w:pStyle w:val="B1"/>
      </w:pPr>
      <w:r w:rsidRPr="00042036">
        <w:t>-</w:t>
      </w:r>
      <w:r w:rsidRPr="00042036">
        <w:tab/>
        <w:t>indication of support of the feature(s) in this proposal</w:t>
      </w:r>
    </w:p>
    <w:p w14:paraId="409EA562" w14:textId="77777777" w:rsidR="00067AE9" w:rsidRPr="00042036" w:rsidRDefault="00067AE9" w:rsidP="00067AE9">
      <w:pPr>
        <w:pStyle w:val="B1"/>
      </w:pPr>
      <w:r w:rsidRPr="00042036">
        <w:t>-</w:t>
      </w:r>
      <w:r w:rsidRPr="00042036">
        <w:tab/>
        <w:t>supports handling of timing information for S-NSSAIs and TAIs in RM and in SM</w:t>
      </w:r>
    </w:p>
    <w:p w14:paraId="213B7F63" w14:textId="77777777" w:rsidR="00067AE9" w:rsidRPr="00042036" w:rsidRDefault="00067AE9" w:rsidP="00067AE9">
      <w:pPr>
        <w:pStyle w:val="B1"/>
      </w:pPr>
      <w:r w:rsidRPr="00042036">
        <w:t>-</w:t>
      </w:r>
      <w:r w:rsidRPr="00042036">
        <w:tab/>
        <w:t>locally adapt the behaviour based on timing information received.</w:t>
      </w:r>
    </w:p>
    <w:p w14:paraId="0292CA31" w14:textId="77777777" w:rsidR="00067AE9" w:rsidRPr="00042036" w:rsidRDefault="00067AE9" w:rsidP="00067AE9">
      <w:pPr>
        <w:rPr>
          <w:lang w:eastAsia="zh-CN"/>
        </w:rPr>
      </w:pPr>
      <w:r w:rsidRPr="00042036">
        <w:rPr>
          <w:lang w:eastAsia="zh-CN"/>
        </w:rPr>
        <w:t>(R)AN:</w:t>
      </w:r>
    </w:p>
    <w:p w14:paraId="54636961" w14:textId="77777777" w:rsidR="00067AE9" w:rsidRPr="00042036" w:rsidRDefault="00067AE9" w:rsidP="00067AE9">
      <w:pPr>
        <w:pStyle w:val="B1"/>
      </w:pPr>
      <w:r w:rsidRPr="00042036">
        <w:t>-</w:t>
      </w:r>
      <w:r w:rsidRPr="00042036">
        <w:tab/>
        <w:t>supports configuration of temporarily/periodically available s-NSSAIs and TAIs.</w:t>
      </w:r>
    </w:p>
    <w:p w14:paraId="04CE9532" w14:textId="77777777" w:rsidR="00067AE9" w:rsidRPr="00042036" w:rsidRDefault="00067AE9" w:rsidP="00067AE9">
      <w:pPr>
        <w:pStyle w:val="B1"/>
      </w:pPr>
      <w:r w:rsidRPr="00042036">
        <w:lastRenderedPageBreak/>
        <w:t>-</w:t>
      </w:r>
      <w:r w:rsidRPr="00042036">
        <w:tab/>
        <w:t>Provides the indication per TAI of the Temporarily/Periodically available S-NSSAIs, including for TAIs which are temporarily available, to the aMF in NG setup.</w:t>
      </w:r>
    </w:p>
    <w:p w14:paraId="043E5950" w14:textId="77777777" w:rsidR="00067AE9" w:rsidRPr="00042036" w:rsidRDefault="00067AE9" w:rsidP="00067AE9">
      <w:pPr>
        <w:pStyle w:val="B1"/>
      </w:pPr>
      <w:r w:rsidRPr="00042036">
        <w:t>-</w:t>
      </w:r>
      <w:r w:rsidRPr="00042036">
        <w:tab/>
        <w:t>determines when certain DRBs are no longer active for certain sessions and release them (or deactivates, for periodic slices) them when UE when timing information is requesting that, upon receiving confirmation from the AMF that it can do so based on the capability of UE and the SMF capabilities (i.e when it receives the timing information for the PDU session). The (R)AN may also initiate modification of the PDU session when new timing information is provided to the (R)AN (TBD whether the UE of the (R)AN should initiate the modification)</w:t>
      </w:r>
    </w:p>
    <w:p w14:paraId="66F503BD" w14:textId="5CD3B1A4" w:rsidR="00067AE9" w:rsidRPr="00042036" w:rsidRDefault="00067AE9" w:rsidP="00067AE9">
      <w:pPr>
        <w:rPr>
          <w:lang w:eastAsia="zh-CN"/>
        </w:rPr>
      </w:pPr>
      <w:r w:rsidRPr="00042036">
        <w:rPr>
          <w:lang w:eastAsia="zh-CN"/>
        </w:rPr>
        <w:t>AMF:</w:t>
      </w:r>
    </w:p>
    <w:p w14:paraId="609D53E8" w14:textId="77777777" w:rsidR="00067AE9" w:rsidRPr="00042036" w:rsidRDefault="00067AE9" w:rsidP="00067AE9">
      <w:pPr>
        <w:pStyle w:val="B1"/>
        <w:rPr>
          <w:lang w:eastAsia="zh-CN"/>
        </w:rPr>
      </w:pPr>
      <w:r w:rsidRPr="00042036">
        <w:rPr>
          <w:lang w:eastAsia="zh-CN"/>
        </w:rPr>
        <w:t>-</w:t>
      </w:r>
      <w:r w:rsidRPr="00042036">
        <w:rPr>
          <w:lang w:eastAsia="zh-CN"/>
        </w:rPr>
        <w:tab/>
        <w:t>handle the timing information for S-NSSAIs coming from (R)AN and UDM and combine it into a timing information for the UE subscribed S-NSSAIs.</w:t>
      </w:r>
    </w:p>
    <w:p w14:paraId="0EA8DADA" w14:textId="77777777" w:rsidR="00067AE9" w:rsidRPr="00042036" w:rsidRDefault="00067AE9" w:rsidP="00067AE9">
      <w:pPr>
        <w:pStyle w:val="B1"/>
        <w:rPr>
          <w:lang w:eastAsia="zh-CN"/>
        </w:rPr>
      </w:pPr>
      <w:r w:rsidRPr="00042036">
        <w:rPr>
          <w:lang w:eastAsia="zh-CN"/>
        </w:rPr>
        <w:t>-</w:t>
      </w:r>
      <w:r w:rsidRPr="00042036">
        <w:rPr>
          <w:lang w:eastAsia="zh-CN"/>
        </w:rPr>
        <w:tab/>
        <w:t>handle any timing information for TAIs received from the (R)AN</w:t>
      </w:r>
    </w:p>
    <w:p w14:paraId="7EE0A26D" w14:textId="77777777" w:rsidR="00067AE9" w:rsidRPr="00042036" w:rsidRDefault="00067AE9" w:rsidP="00067AE9">
      <w:pPr>
        <w:pStyle w:val="B1"/>
        <w:rPr>
          <w:lang w:eastAsia="zh-CN"/>
        </w:rPr>
      </w:pPr>
      <w:r w:rsidRPr="00042036">
        <w:rPr>
          <w:lang w:eastAsia="zh-CN"/>
        </w:rPr>
        <w:t>-</w:t>
      </w:r>
      <w:r w:rsidRPr="00042036">
        <w:rPr>
          <w:lang w:eastAsia="zh-CN"/>
        </w:rPr>
        <w:tab/>
        <w:t>update NSSF with timing information for S-NSSAIs and TAI received from the (R)AN</w:t>
      </w:r>
    </w:p>
    <w:p w14:paraId="0AC42982" w14:textId="77777777" w:rsidR="00067AE9" w:rsidRPr="00042036" w:rsidRDefault="00067AE9" w:rsidP="00067AE9">
      <w:pPr>
        <w:pStyle w:val="B1"/>
        <w:rPr>
          <w:lang w:eastAsia="zh-CN"/>
        </w:rPr>
      </w:pPr>
      <w:r w:rsidRPr="00042036">
        <w:rPr>
          <w:lang w:eastAsia="zh-CN"/>
        </w:rPr>
        <w:t>-</w:t>
      </w:r>
      <w:r w:rsidRPr="00042036">
        <w:rPr>
          <w:lang w:eastAsia="zh-CN"/>
        </w:rPr>
        <w:tab/>
        <w:t>provide the non-supporting UEs with Configured NSSAI, Allowed NSSAIs and RA based on the combined timing information</w:t>
      </w:r>
    </w:p>
    <w:p w14:paraId="22792816" w14:textId="51AB96AF" w:rsidR="00067AE9" w:rsidRPr="00042036" w:rsidRDefault="00067AE9" w:rsidP="00067AE9">
      <w:pPr>
        <w:pStyle w:val="B1"/>
        <w:rPr>
          <w:lang w:eastAsia="zh-CN"/>
        </w:rPr>
      </w:pPr>
      <w:r w:rsidRPr="00042036">
        <w:rPr>
          <w:lang w:eastAsia="zh-CN"/>
        </w:rPr>
        <w:t>-</w:t>
      </w:r>
      <w:r w:rsidRPr="00042036">
        <w:rPr>
          <w:lang w:eastAsia="zh-CN"/>
        </w:rPr>
        <w:tab/>
        <w:t>provide the supporting UEs with Configured NSSAI including combined timing information for some S-NSSAIs if any and RA including TAIs with timing information if any.</w:t>
      </w:r>
    </w:p>
    <w:p w14:paraId="1D038EE3" w14:textId="77777777" w:rsidR="00067AE9" w:rsidRPr="00042036" w:rsidRDefault="00067AE9" w:rsidP="00067AE9">
      <w:pPr>
        <w:pStyle w:val="B1"/>
        <w:rPr>
          <w:lang w:eastAsia="zh-CN"/>
        </w:rPr>
      </w:pPr>
      <w:r w:rsidRPr="00042036">
        <w:rPr>
          <w:lang w:eastAsia="zh-CN"/>
        </w:rPr>
        <w:t>-</w:t>
      </w:r>
      <w:r w:rsidRPr="00042036">
        <w:rPr>
          <w:lang w:eastAsia="zh-CN"/>
        </w:rPr>
        <w:tab/>
        <w:t>locally adapt the Allowed NSSAI and RA for the UE based on the respective provided combined timing information</w:t>
      </w:r>
    </w:p>
    <w:p w14:paraId="2C8D6B77" w14:textId="1296C3E3" w:rsidR="00067AE9" w:rsidRPr="00042036" w:rsidRDefault="00067AE9" w:rsidP="00067AE9">
      <w:pPr>
        <w:rPr>
          <w:lang w:eastAsia="zh-CN"/>
        </w:rPr>
      </w:pPr>
      <w:r w:rsidRPr="00042036">
        <w:rPr>
          <w:lang w:eastAsia="zh-CN"/>
        </w:rPr>
        <w:t>NSSF:</w:t>
      </w:r>
    </w:p>
    <w:p w14:paraId="48607545" w14:textId="77777777" w:rsidR="00067AE9" w:rsidRPr="00042036" w:rsidRDefault="00067AE9" w:rsidP="00067AE9">
      <w:pPr>
        <w:pStyle w:val="B1"/>
        <w:rPr>
          <w:lang w:eastAsia="zh-CN"/>
        </w:rPr>
      </w:pPr>
      <w:r w:rsidRPr="00042036">
        <w:rPr>
          <w:lang w:eastAsia="zh-CN"/>
        </w:rPr>
        <w:t>-</w:t>
      </w:r>
      <w:r w:rsidRPr="00042036">
        <w:rPr>
          <w:lang w:eastAsia="zh-CN"/>
        </w:rPr>
        <w:tab/>
        <w:t>handle the timing information for S-NSSAIs coming from AMF.</w:t>
      </w:r>
    </w:p>
    <w:p w14:paraId="377FA505" w14:textId="77777777" w:rsidR="00067AE9" w:rsidRPr="00042036" w:rsidRDefault="00067AE9" w:rsidP="00067AE9">
      <w:pPr>
        <w:pStyle w:val="B1"/>
        <w:rPr>
          <w:lang w:eastAsia="zh-CN"/>
        </w:rPr>
      </w:pPr>
      <w:r w:rsidRPr="00042036">
        <w:rPr>
          <w:lang w:eastAsia="zh-CN"/>
        </w:rPr>
        <w:t>-</w:t>
      </w:r>
      <w:r w:rsidRPr="00042036">
        <w:rPr>
          <w:lang w:eastAsia="zh-CN"/>
        </w:rPr>
        <w:tab/>
        <w:t>handle any timing information for TAIs received from the AMF</w:t>
      </w:r>
    </w:p>
    <w:p w14:paraId="36EA7933" w14:textId="77777777" w:rsidR="00067AE9" w:rsidRPr="00042036" w:rsidRDefault="00067AE9" w:rsidP="00067AE9">
      <w:pPr>
        <w:pStyle w:val="B1"/>
        <w:rPr>
          <w:lang w:eastAsia="zh-CN"/>
        </w:rPr>
      </w:pPr>
      <w:r w:rsidRPr="00042036">
        <w:rPr>
          <w:lang w:eastAsia="zh-CN"/>
        </w:rPr>
        <w:t>-</w:t>
      </w:r>
      <w:r w:rsidRPr="00042036">
        <w:rPr>
          <w:lang w:eastAsia="zh-CN"/>
        </w:rPr>
        <w:tab/>
        <w:t>receive update from AMF with timing information for S-NSSAIs and TAI received from the (R)AN</w:t>
      </w:r>
    </w:p>
    <w:p w14:paraId="5C385ED6" w14:textId="77777777" w:rsidR="00067AE9" w:rsidRPr="00042036" w:rsidRDefault="00067AE9" w:rsidP="00067AE9">
      <w:pPr>
        <w:pStyle w:val="B1"/>
        <w:rPr>
          <w:lang w:eastAsia="zh-CN"/>
        </w:rPr>
      </w:pPr>
      <w:r w:rsidRPr="00042036">
        <w:rPr>
          <w:lang w:eastAsia="zh-CN"/>
        </w:rPr>
        <w:t>-</w:t>
      </w:r>
      <w:r w:rsidRPr="00042036">
        <w:rPr>
          <w:lang w:eastAsia="zh-CN"/>
        </w:rPr>
        <w:tab/>
        <w:t>provide the non-supporting UEs with Configured NSSAI, Allowed NSSAIs and RA based on the combined timing information</w:t>
      </w:r>
    </w:p>
    <w:p w14:paraId="799B1241" w14:textId="05E08185" w:rsidR="00067AE9" w:rsidRPr="00042036" w:rsidRDefault="00067AE9" w:rsidP="00067AE9">
      <w:pPr>
        <w:pStyle w:val="B1"/>
        <w:rPr>
          <w:lang w:eastAsia="zh-CN"/>
        </w:rPr>
      </w:pPr>
      <w:r w:rsidRPr="00042036">
        <w:rPr>
          <w:lang w:eastAsia="zh-CN"/>
        </w:rPr>
        <w:t>-</w:t>
      </w:r>
      <w:r w:rsidRPr="00042036">
        <w:rPr>
          <w:lang w:eastAsia="zh-CN"/>
        </w:rPr>
        <w:tab/>
        <w:t>provide the supporting UEs with Configured NSSAI including combined timing information for some S-NSSAIs if any and RA including TAIs with timing information if any.</w:t>
      </w:r>
    </w:p>
    <w:p w14:paraId="4D1831A3" w14:textId="61084E91" w:rsidR="00067AE9" w:rsidRPr="00042036" w:rsidRDefault="00067AE9" w:rsidP="00067AE9">
      <w:pPr>
        <w:rPr>
          <w:lang w:eastAsia="zh-CN"/>
        </w:rPr>
      </w:pPr>
      <w:r w:rsidRPr="00042036">
        <w:rPr>
          <w:lang w:eastAsia="zh-CN"/>
        </w:rPr>
        <w:t>SMF:</w:t>
      </w:r>
    </w:p>
    <w:p w14:paraId="343514F4" w14:textId="035F3DD7" w:rsidR="00067AE9" w:rsidRPr="00042036" w:rsidRDefault="00067AE9" w:rsidP="00067AE9">
      <w:pPr>
        <w:pStyle w:val="B1"/>
        <w:rPr>
          <w:lang w:eastAsia="zh-CN"/>
        </w:rPr>
      </w:pPr>
      <w:r w:rsidRPr="00042036">
        <w:rPr>
          <w:lang w:eastAsia="zh-CN"/>
        </w:rPr>
        <w:t>-</w:t>
      </w:r>
      <w:r w:rsidRPr="00042036">
        <w:rPr>
          <w:lang w:eastAsia="zh-CN"/>
        </w:rPr>
        <w:tab/>
        <w:t>support of the timing information-based automatic release or retention and restoration of PDU sessions</w:t>
      </w:r>
    </w:p>
    <w:p w14:paraId="7371AD34" w14:textId="77777777" w:rsidR="00067AE9" w:rsidRPr="00042036" w:rsidRDefault="00067AE9" w:rsidP="00067AE9">
      <w:r w:rsidRPr="00042036">
        <w:t>UDM</w:t>
      </w:r>
    </w:p>
    <w:p w14:paraId="6B0E988D" w14:textId="77777777" w:rsidR="00067AE9" w:rsidRPr="00042036" w:rsidRDefault="00067AE9" w:rsidP="00067AE9">
      <w:pPr>
        <w:pStyle w:val="B1"/>
      </w:pPr>
      <w:r w:rsidRPr="00042036">
        <w:t>-</w:t>
      </w:r>
      <w:r w:rsidRPr="00042036">
        <w:tab/>
        <w:t>Support the indication of timing information to AMFs for S-NSSAIs in the subscription information.</w:t>
      </w:r>
    </w:p>
    <w:p w14:paraId="5D12512C" w14:textId="7780C30D" w:rsidR="002E5B65" w:rsidRPr="00042036" w:rsidRDefault="002E5B65" w:rsidP="00FB44BB">
      <w:pPr>
        <w:pStyle w:val="Heading2"/>
      </w:pPr>
      <w:bookmarkStart w:id="828" w:name="_Toc112923276"/>
      <w:bookmarkStart w:id="829" w:name="_Toc112923941"/>
      <w:r w:rsidRPr="00042036">
        <w:rPr>
          <w:lang w:eastAsia="zh-CN"/>
        </w:rPr>
        <w:t>6.</w:t>
      </w:r>
      <w:r w:rsidR="007A2BFD" w:rsidRPr="00042036">
        <w:rPr>
          <w:lang w:eastAsia="zh-CN"/>
        </w:rPr>
        <w:t>25</w:t>
      </w:r>
      <w:r w:rsidRPr="00042036">
        <w:rPr>
          <w:lang w:eastAsia="ko-KR"/>
        </w:rPr>
        <w:tab/>
      </w:r>
      <w:r w:rsidRPr="00042036">
        <w:t>Solution</w:t>
      </w:r>
      <w:r w:rsidRPr="00042036">
        <w:rPr>
          <w:lang w:eastAsia="zh-CN"/>
        </w:rPr>
        <w:t xml:space="preserve"> #</w:t>
      </w:r>
      <w:r w:rsidR="00B33C00" w:rsidRPr="00042036">
        <w:rPr>
          <w:lang w:eastAsia="zh-CN"/>
        </w:rPr>
        <w:t>25</w:t>
      </w:r>
      <w:r w:rsidRPr="00042036">
        <w:t>: Handling Rejected S-NSSAIs in some TAs of RA</w:t>
      </w:r>
      <w:bookmarkEnd w:id="828"/>
      <w:bookmarkEnd w:id="829"/>
    </w:p>
    <w:p w14:paraId="22C0E259" w14:textId="21C7B5C5" w:rsidR="002E5B65" w:rsidRPr="00042036" w:rsidRDefault="002E5B65" w:rsidP="002E5B65">
      <w:pPr>
        <w:pStyle w:val="Heading3"/>
      </w:pPr>
      <w:bookmarkStart w:id="830" w:name="_Toc500949098"/>
      <w:bookmarkStart w:id="831" w:name="_Toc92875661"/>
      <w:bookmarkStart w:id="832" w:name="_Toc93070685"/>
      <w:bookmarkStart w:id="833" w:name="_Toc97036719"/>
      <w:bookmarkStart w:id="834" w:name="_Toc104302520"/>
      <w:bookmarkStart w:id="835" w:name="_Toc104359486"/>
      <w:bookmarkStart w:id="836" w:name="_Toc112923277"/>
      <w:bookmarkStart w:id="837" w:name="_Toc112923942"/>
      <w:r w:rsidRPr="00042036">
        <w:t>6.</w:t>
      </w:r>
      <w:r w:rsidR="00B33C00" w:rsidRPr="00042036">
        <w:t>25</w:t>
      </w:r>
      <w:r w:rsidRPr="00042036">
        <w:t>.1</w:t>
      </w:r>
      <w:r w:rsidRPr="00042036">
        <w:tab/>
        <w:t>Key Issue mapping</w:t>
      </w:r>
      <w:bookmarkEnd w:id="830"/>
      <w:bookmarkEnd w:id="831"/>
      <w:bookmarkEnd w:id="832"/>
      <w:bookmarkEnd w:id="833"/>
      <w:bookmarkEnd w:id="834"/>
      <w:bookmarkEnd w:id="835"/>
      <w:bookmarkEnd w:id="836"/>
      <w:bookmarkEnd w:id="837"/>
    </w:p>
    <w:p w14:paraId="5CB8303F" w14:textId="77777777" w:rsidR="002E5B65" w:rsidRPr="00042036" w:rsidRDefault="002E5B65" w:rsidP="002E5B65">
      <w:pPr>
        <w:rPr>
          <w:rFonts w:eastAsia="DengXian"/>
        </w:rPr>
      </w:pPr>
      <w:r w:rsidRPr="00042036">
        <w:rPr>
          <w:rFonts w:eastAsia="DengXian"/>
        </w:rPr>
        <w:t>This solution is related to KI#5 regarding improved support of RAs including TAs supporting Rejected S-NSSAIs.</w:t>
      </w:r>
    </w:p>
    <w:p w14:paraId="211FB868" w14:textId="05951DB6" w:rsidR="002E5B65" w:rsidRPr="00042036" w:rsidRDefault="002E5B65" w:rsidP="002E5B65">
      <w:pPr>
        <w:pStyle w:val="Heading3"/>
      </w:pPr>
      <w:bookmarkStart w:id="838" w:name="_Toc92875662"/>
      <w:bookmarkStart w:id="839" w:name="_Toc93070686"/>
      <w:bookmarkStart w:id="840" w:name="_Toc97036720"/>
      <w:bookmarkStart w:id="841" w:name="_Toc104302521"/>
      <w:bookmarkStart w:id="842" w:name="_Toc104359487"/>
      <w:bookmarkStart w:id="843" w:name="_Toc112923278"/>
      <w:bookmarkStart w:id="844" w:name="_Toc112923943"/>
      <w:r w:rsidRPr="00042036">
        <w:t>6.</w:t>
      </w:r>
      <w:r w:rsidR="00B33C00" w:rsidRPr="00042036">
        <w:t>25</w:t>
      </w:r>
      <w:r w:rsidRPr="00042036">
        <w:t>.2</w:t>
      </w:r>
      <w:r w:rsidRPr="00042036">
        <w:tab/>
      </w:r>
      <w:bookmarkEnd w:id="838"/>
      <w:bookmarkEnd w:id="839"/>
      <w:bookmarkEnd w:id="840"/>
      <w:r w:rsidRPr="00042036">
        <w:rPr>
          <w:rFonts w:eastAsia="SimSun"/>
        </w:rPr>
        <w:t>Functional Description</w:t>
      </w:r>
      <w:bookmarkEnd w:id="841"/>
      <w:bookmarkEnd w:id="842"/>
      <w:bookmarkEnd w:id="843"/>
      <w:bookmarkEnd w:id="844"/>
    </w:p>
    <w:p w14:paraId="58F22740" w14:textId="37642D5F" w:rsidR="002E5B65" w:rsidRPr="00042036" w:rsidRDefault="002E5B65" w:rsidP="006F48F8">
      <w:pPr>
        <w:rPr>
          <w:rFonts w:eastAsia="Malgun Gothic"/>
        </w:rPr>
      </w:pPr>
      <w:r w:rsidRPr="00042036">
        <w:rPr>
          <w:rFonts w:eastAsia="Malgun Gothic"/>
        </w:rPr>
        <w:t>This solution proposes AMF to provide additional slice information in TA granularity to UE related to UE</w:t>
      </w:r>
      <w:r w:rsidR="00494EEF" w:rsidRPr="00042036">
        <w:rPr>
          <w:rFonts w:eastAsia="Malgun Gothic"/>
        </w:rPr>
        <w:t>'</w:t>
      </w:r>
      <w:r w:rsidRPr="00042036">
        <w:rPr>
          <w:rFonts w:eastAsia="Malgun Gothic"/>
        </w:rPr>
        <w:t>s current RA. The additional slice information is based on UE requested S-NSSAI which is only available in some TAs of UE</w:t>
      </w:r>
      <w:r w:rsidR="00494EEF" w:rsidRPr="00042036">
        <w:rPr>
          <w:rFonts w:eastAsia="Malgun Gothic"/>
        </w:rPr>
        <w:t>'</w:t>
      </w:r>
      <w:r w:rsidRPr="00042036">
        <w:rPr>
          <w:rFonts w:eastAsia="Malgun Gothic"/>
        </w:rPr>
        <w:t xml:space="preserve">s RA. The additional slice information comprises the mapping between an S-NSSAI within the rejected S-NSSAIs and TAIs that can support/or cannot support such S-NSSAI. </w:t>
      </w:r>
      <w:r w:rsidR="00494EEF" w:rsidRPr="00042036">
        <w:rPr>
          <w:rFonts w:eastAsia="Malgun Gothic"/>
        </w:rPr>
        <w:t>e</w:t>
      </w:r>
      <w:r w:rsidRPr="00042036">
        <w:rPr>
          <w:rFonts w:eastAsia="Malgun Gothic"/>
        </w:rPr>
        <w:t>.g</w:t>
      </w:r>
      <w:r w:rsidR="00494EEF" w:rsidRPr="00042036">
        <w:rPr>
          <w:rFonts w:eastAsia="Malgun Gothic"/>
        </w:rPr>
        <w:t>.</w:t>
      </w:r>
      <w:r w:rsidRPr="00042036">
        <w:rPr>
          <w:rFonts w:eastAsia="Malgun Gothic"/>
        </w:rPr>
        <w:t xml:space="preserve"> the information can be either S-NSSAI 1 in the rejected S-NSSAI together with the TAI(s) supporting it, or indicating S-NSSAI 1 is rejected for TA1, TA2, TA3.The current cause value </w:t>
      </w:r>
      <w:r w:rsidR="00494EEF" w:rsidRPr="00042036">
        <w:rPr>
          <w:rFonts w:eastAsia="Malgun Gothic"/>
        </w:rPr>
        <w:t>"</w:t>
      </w:r>
      <w:r w:rsidRPr="00042036">
        <w:rPr>
          <w:rFonts w:eastAsia="Malgun Gothic"/>
        </w:rPr>
        <w:t>rejected S-NSSAI in the RA</w:t>
      </w:r>
      <w:r w:rsidR="00494EEF" w:rsidRPr="00042036">
        <w:rPr>
          <w:rFonts w:eastAsia="Malgun Gothic"/>
        </w:rPr>
        <w:t>"</w:t>
      </w:r>
      <w:r w:rsidRPr="00042036">
        <w:rPr>
          <w:rFonts w:eastAsia="Malgun Gothic"/>
        </w:rPr>
        <w:t xml:space="preserve"> can be changed to </w:t>
      </w:r>
      <w:r w:rsidR="00494EEF" w:rsidRPr="00042036">
        <w:rPr>
          <w:rFonts w:eastAsia="Malgun Gothic"/>
        </w:rPr>
        <w:t>"</w:t>
      </w:r>
      <w:r w:rsidRPr="00042036">
        <w:rPr>
          <w:rFonts w:eastAsia="Malgun Gothic"/>
        </w:rPr>
        <w:t>rejected S-NSSAI in current TA</w:t>
      </w:r>
      <w:r w:rsidR="00494EEF" w:rsidRPr="00042036">
        <w:rPr>
          <w:rFonts w:eastAsia="Malgun Gothic"/>
        </w:rPr>
        <w:t>"</w:t>
      </w:r>
      <w:r w:rsidRPr="00042036">
        <w:rPr>
          <w:rFonts w:eastAsia="Malgun Gothic"/>
        </w:rPr>
        <w:t xml:space="preserve">. Thus, when UE moves </w:t>
      </w:r>
      <w:r w:rsidRPr="00042036">
        <w:rPr>
          <w:rFonts w:eastAsia="Malgun Gothic"/>
        </w:rPr>
        <w:lastRenderedPageBreak/>
        <w:t>out of the current TA, it can start registration update to get updated allowed NSSAI including also the rejected S-NSSAI in the previous TA and potentially also a new RA. AMF can also provide additional slice information to UE, so that UE can start registration update only when moves to a TA where the rejected S-NSSAI can be supported.</w:t>
      </w:r>
    </w:p>
    <w:p w14:paraId="5CD8A84D" w14:textId="57055AD5" w:rsidR="002E5B65" w:rsidRPr="00042036" w:rsidRDefault="002E5B65" w:rsidP="006F48F8">
      <w:pPr>
        <w:rPr>
          <w:rFonts w:eastAsia="Malgun Gothic"/>
        </w:rPr>
      </w:pPr>
      <w:r w:rsidRPr="00042036">
        <w:rPr>
          <w:rFonts w:eastAsia="Malgun Gothic"/>
        </w:rPr>
        <w:t>In both options, UE can initiate the service request with new allowed NSSAI after the registration update in the new TA. The difference is just the number of rejected S-NSSAI and TAI pairs to be included in the signalling to the UE.</w:t>
      </w:r>
    </w:p>
    <w:p w14:paraId="7EBD7AF2" w14:textId="1264D656" w:rsidR="002E5B65" w:rsidRPr="00042036" w:rsidRDefault="002E5B65" w:rsidP="002E5B65">
      <w:pPr>
        <w:pStyle w:val="NO"/>
      </w:pPr>
      <w:r w:rsidRPr="00042036">
        <w:t>NOTE:</w:t>
      </w:r>
      <w:r w:rsidR="00B33C00" w:rsidRPr="00042036">
        <w:tab/>
      </w:r>
      <w:r w:rsidRPr="00042036">
        <w:t>Such registration update is based on the application requirements, UE can also decide not to perform registration update when changes to a new TA.</w:t>
      </w:r>
    </w:p>
    <w:p w14:paraId="4622821C" w14:textId="417F5252" w:rsidR="002E5B65" w:rsidRPr="00042036" w:rsidRDefault="002E5B65" w:rsidP="002E5B65">
      <w:pPr>
        <w:pStyle w:val="Heading3"/>
      </w:pPr>
      <w:bookmarkStart w:id="845" w:name="_Toc92875663"/>
      <w:bookmarkStart w:id="846" w:name="_Toc93070687"/>
      <w:bookmarkStart w:id="847" w:name="_Toc97036721"/>
      <w:bookmarkStart w:id="848" w:name="_Toc104302522"/>
      <w:bookmarkStart w:id="849" w:name="_Toc104359488"/>
      <w:bookmarkStart w:id="850" w:name="_Toc112923279"/>
      <w:bookmarkStart w:id="851" w:name="_Toc112923944"/>
      <w:r w:rsidRPr="00042036">
        <w:t>6.</w:t>
      </w:r>
      <w:r w:rsidR="00B33C00" w:rsidRPr="00042036">
        <w:t>25</w:t>
      </w:r>
      <w:r w:rsidRPr="00042036">
        <w:t>.3</w:t>
      </w:r>
      <w:r w:rsidRPr="00042036">
        <w:tab/>
        <w:t>Procedures</w:t>
      </w:r>
      <w:bookmarkEnd w:id="845"/>
      <w:bookmarkEnd w:id="846"/>
      <w:bookmarkEnd w:id="847"/>
      <w:bookmarkEnd w:id="848"/>
      <w:bookmarkEnd w:id="849"/>
      <w:bookmarkEnd w:id="850"/>
      <w:bookmarkEnd w:id="851"/>
    </w:p>
    <w:p w14:paraId="34E6511A" w14:textId="51A7118F" w:rsidR="002E5B65" w:rsidRPr="00042036" w:rsidRDefault="002E5B65" w:rsidP="002E5B65">
      <w:pPr>
        <w:rPr>
          <w:lang w:eastAsia="zh-CN"/>
        </w:rPr>
      </w:pPr>
      <w:r w:rsidRPr="00042036">
        <w:rPr>
          <w:lang w:eastAsia="zh-CN"/>
        </w:rPr>
        <w:t>The provision of rejected S-NSSAI of a TA to UE uses the existing UE registration procedure or UE configuration update procedure. Each rejected S-NSSAI should also indicate the correspondent TAI.</w:t>
      </w:r>
    </w:p>
    <w:bookmarkStart w:id="852" w:name="_MON_1676883491"/>
    <w:bookmarkEnd w:id="852"/>
    <w:p w14:paraId="02C21FA0" w14:textId="77777777" w:rsidR="002E5B65" w:rsidRPr="00042036" w:rsidRDefault="002E5B65" w:rsidP="00FB44BB">
      <w:pPr>
        <w:pStyle w:val="TH"/>
      </w:pPr>
      <w:r w:rsidRPr="00042036">
        <w:object w:dxaOrig="7173" w:dyaOrig="4994" w14:anchorId="7C438648">
          <v:shape id="_x0000_i1057" type="#_x0000_t75" style="width:355.5pt;height:247.5pt" o:ole="">
            <v:imagedata r:id="rId77" o:title=""/>
          </v:shape>
          <o:OLEObject Type="Embed" ProgID="Word.Picture.8" ShapeID="_x0000_i1057" DrawAspect="Content" ObjectID="_1723979110" r:id="rId78"/>
        </w:object>
      </w:r>
    </w:p>
    <w:p w14:paraId="6C43F40C" w14:textId="4C85ECA7" w:rsidR="002E5B65" w:rsidRPr="00042036" w:rsidRDefault="002E5B65" w:rsidP="00282113">
      <w:pPr>
        <w:pStyle w:val="TF"/>
      </w:pPr>
      <w:r w:rsidRPr="00042036">
        <w:t>Figure 6.</w:t>
      </w:r>
      <w:r w:rsidR="00B33C00" w:rsidRPr="00042036">
        <w:t>25</w:t>
      </w:r>
      <w:r w:rsidRPr="00042036">
        <w:t>.3-1: UE registration and registration update procedure</w:t>
      </w:r>
    </w:p>
    <w:p w14:paraId="05F64FAD" w14:textId="59FBDCBA" w:rsidR="002E5B65" w:rsidRPr="00042036" w:rsidRDefault="002E5B65" w:rsidP="00282113">
      <w:pPr>
        <w:pStyle w:val="B1"/>
      </w:pPr>
      <w:r w:rsidRPr="00042036">
        <w:t>1.</w:t>
      </w:r>
      <w:r w:rsidR="00B33C00" w:rsidRPr="00042036">
        <w:tab/>
      </w:r>
      <w:r w:rsidRPr="00042036">
        <w:t>UE sends registration request to AMF.</w:t>
      </w:r>
      <w:r w:rsidR="000F5E68" w:rsidRPr="00042036">
        <w:rPr>
          <w:lang w:eastAsia="zh-CN"/>
        </w:rPr>
        <w:t xml:space="preserve"> The UE shall indicate the capability support of receiving additional slice information in the registration request.</w:t>
      </w:r>
    </w:p>
    <w:p w14:paraId="555B45D6" w14:textId="0E1A543D" w:rsidR="002E5B65" w:rsidRPr="00042036" w:rsidRDefault="002E5B65" w:rsidP="00282113">
      <w:pPr>
        <w:pStyle w:val="B1"/>
      </w:pPr>
      <w:r w:rsidRPr="00042036">
        <w:t>2.</w:t>
      </w:r>
      <w:r w:rsidR="00B33C00" w:rsidRPr="00042036">
        <w:tab/>
      </w:r>
      <w:r w:rsidRPr="00042036">
        <w:t>AMF decides the Registration Area, Allowed NSSAI, additional slice information in TA granularity (e.g</w:t>
      </w:r>
      <w:r w:rsidR="00494EEF" w:rsidRPr="00042036">
        <w:t>.</w:t>
      </w:r>
      <w:r w:rsidRPr="00042036">
        <w:t xml:space="preserve"> rejected S-NSSAI with the rejected/supported TAI(s)) for this RA with the help of UDM/NSSF.</w:t>
      </w:r>
      <w:r w:rsidR="000F5E68" w:rsidRPr="00042036">
        <w:rPr>
          <w:lang w:eastAsia="zh-CN"/>
        </w:rPr>
        <w:t xml:space="preserve"> For UEs with the capability indicated in step</w:t>
      </w:r>
      <w:r w:rsidR="00E3315B" w:rsidRPr="00042036">
        <w:rPr>
          <w:lang w:eastAsia="zh-CN"/>
        </w:rPr>
        <w:t> </w:t>
      </w:r>
      <w:r w:rsidR="000F5E68" w:rsidRPr="00042036">
        <w:rPr>
          <w:lang w:eastAsia="zh-CN"/>
        </w:rPr>
        <w:t>1, AMF decides the Registration Area including the TA supporting Rejected S-NSSAI and sends the additional slice information to the UE.</w:t>
      </w:r>
    </w:p>
    <w:p w14:paraId="2993001B" w14:textId="42BC2658" w:rsidR="002E5B65" w:rsidRPr="00042036" w:rsidRDefault="002E5B65" w:rsidP="00FB44BB">
      <w:pPr>
        <w:pStyle w:val="NO"/>
      </w:pPr>
      <w:r w:rsidRPr="00042036">
        <w:t>NOTE</w:t>
      </w:r>
      <w:r w:rsidR="00B33C00" w:rsidRPr="00042036">
        <w:t> 1</w:t>
      </w:r>
      <w:r w:rsidRPr="00042036">
        <w:t>:</w:t>
      </w:r>
      <w:r w:rsidR="00B33C00" w:rsidRPr="00042036">
        <w:tab/>
      </w:r>
      <w:r w:rsidRPr="00042036">
        <w:t>The Allowed NSSAI is still homogeneously supported in the RA.</w:t>
      </w:r>
    </w:p>
    <w:p w14:paraId="29ABB450" w14:textId="406C40EF" w:rsidR="000F5E68" w:rsidRPr="00042036" w:rsidRDefault="000F5E68" w:rsidP="00C92467">
      <w:pPr>
        <w:pStyle w:val="NO"/>
        <w:rPr>
          <w:rFonts w:eastAsiaTheme="minorEastAsia"/>
          <w:lang w:eastAsia="zh-CN"/>
        </w:rPr>
      </w:pPr>
      <w:r w:rsidRPr="00C92467">
        <w:t>NOTE 2:</w:t>
      </w:r>
      <w:r w:rsidRPr="00C92467">
        <w:tab/>
        <w:t>For UEs without the capability, AMF decides the Registration Area as specified in clause</w:t>
      </w:r>
      <w:r w:rsidR="0095751D" w:rsidRPr="00C92467">
        <w:t> </w:t>
      </w:r>
      <w:r w:rsidRPr="00C92467">
        <w:t xml:space="preserve">5.3.4.3.3 of </w:t>
      </w:r>
      <w:r w:rsidR="00C92467" w:rsidRPr="00C92467">
        <w:t>TS 23.501 [</w:t>
      </w:r>
      <w:r w:rsidRPr="00C92467">
        <w:t>2] (i.e. the AMF shall set the RA so that the RA does not include TAs supporting the S-NSSAIs rejected for the RA).</w:t>
      </w:r>
    </w:p>
    <w:p w14:paraId="0777CBBA" w14:textId="0B2A5371" w:rsidR="002E5B65" w:rsidRPr="00042036" w:rsidRDefault="002E5B65" w:rsidP="00FB44BB">
      <w:pPr>
        <w:pStyle w:val="NO"/>
      </w:pPr>
      <w:r w:rsidRPr="00042036">
        <w:t>NOTE</w:t>
      </w:r>
      <w:r w:rsidR="00B33C00" w:rsidRPr="00042036">
        <w:t> </w:t>
      </w:r>
      <w:r w:rsidR="000F5E68" w:rsidRPr="00042036">
        <w:t>3</w:t>
      </w:r>
      <w:r w:rsidRPr="00042036">
        <w:t>:</w:t>
      </w:r>
      <w:r w:rsidR="00B33C00" w:rsidRPr="00042036">
        <w:tab/>
      </w:r>
      <w:r w:rsidRPr="00042036">
        <w:t>The rejected S-NSSAI here is limited to the one with the rejection cause of slice not available in the current TA.</w:t>
      </w:r>
    </w:p>
    <w:p w14:paraId="19CF4FBA" w14:textId="5D37B0D0" w:rsidR="002E5B65" w:rsidRPr="00042036" w:rsidRDefault="002E5B65" w:rsidP="00282113">
      <w:pPr>
        <w:pStyle w:val="B1"/>
      </w:pPr>
      <w:r w:rsidRPr="00042036">
        <w:t>3.</w:t>
      </w:r>
      <w:r w:rsidR="00B33C00" w:rsidRPr="00042036">
        <w:tab/>
      </w:r>
      <w:r w:rsidRPr="00042036">
        <w:t>AMF includes the Allowed NSSAI, additional slice information in TA granularity</w:t>
      </w:r>
      <w:r w:rsidR="00344785" w:rsidRPr="00042036">
        <w:t xml:space="preserve"> and</w:t>
      </w:r>
      <w:r w:rsidRPr="00042036">
        <w:t xml:space="preserve"> Registration Area in Registration response to UE.</w:t>
      </w:r>
    </w:p>
    <w:p w14:paraId="41324C0A" w14:textId="6E066361" w:rsidR="002E5B65" w:rsidRPr="00042036" w:rsidRDefault="002E5B65" w:rsidP="00282113">
      <w:pPr>
        <w:pStyle w:val="B1"/>
      </w:pPr>
      <w:r w:rsidRPr="00042036">
        <w:t>4.</w:t>
      </w:r>
      <w:r w:rsidR="00B33C00" w:rsidRPr="00042036">
        <w:tab/>
      </w:r>
      <w:r w:rsidRPr="00042036">
        <w:t>UE detects that it enters a new TA, where one of the previously rejected S-NSSAIs can be supported.</w:t>
      </w:r>
    </w:p>
    <w:p w14:paraId="419C01AF" w14:textId="7F6479D4" w:rsidR="002E5B65" w:rsidRPr="00042036" w:rsidRDefault="002E5B65" w:rsidP="00282113">
      <w:pPr>
        <w:pStyle w:val="B1"/>
      </w:pPr>
      <w:r w:rsidRPr="00042036">
        <w:t>5.</w:t>
      </w:r>
      <w:r w:rsidR="00B33C00" w:rsidRPr="00042036">
        <w:tab/>
      </w:r>
      <w:r w:rsidRPr="00042036">
        <w:t>UE can send registration update with the previously rejected S-NSSAI in step</w:t>
      </w:r>
      <w:r w:rsidR="00183735" w:rsidRPr="00042036">
        <w:t> </w:t>
      </w:r>
      <w:r w:rsidRPr="00042036">
        <w:t>4 in the Requested NSSAI to AMF</w:t>
      </w:r>
    </w:p>
    <w:p w14:paraId="18F97F8D" w14:textId="71CFD31D" w:rsidR="002E5B65" w:rsidRPr="00042036" w:rsidRDefault="002E5B65" w:rsidP="001D64BE">
      <w:pPr>
        <w:pStyle w:val="NO"/>
      </w:pPr>
      <w:r w:rsidRPr="00042036">
        <w:lastRenderedPageBreak/>
        <w:t>NOTE</w:t>
      </w:r>
      <w:r w:rsidR="00B33C00" w:rsidRPr="00042036">
        <w:t> </w:t>
      </w:r>
      <w:r w:rsidR="000F5E68" w:rsidRPr="00042036">
        <w:t>4</w:t>
      </w:r>
      <w:r w:rsidRPr="00042036">
        <w:t>:</w:t>
      </w:r>
      <w:r w:rsidR="00B33C00" w:rsidRPr="00042036">
        <w:tab/>
      </w:r>
      <w:r w:rsidRPr="00042036">
        <w:t>UE can decide not to perform registration update when changes to a new TA based on the application requirements.</w:t>
      </w:r>
    </w:p>
    <w:p w14:paraId="369F0A0F" w14:textId="7582930A" w:rsidR="002E5B65" w:rsidRPr="00042036" w:rsidRDefault="002E5B65" w:rsidP="00282113">
      <w:pPr>
        <w:pStyle w:val="B1"/>
      </w:pPr>
      <w:r w:rsidRPr="00042036">
        <w:t>6.</w:t>
      </w:r>
      <w:r w:rsidR="00B33C00" w:rsidRPr="00042036">
        <w:tab/>
      </w:r>
      <w:r w:rsidRPr="00042036">
        <w:t>AMF response to UE with updated allowed NSSAI, updated additional slice information in TA granularity as well as the updated Registration Area. The interaction with UDM and NSSF is not needed in this step since the rejected S-NSSAI is only due to the slice availability in the previous TA.</w:t>
      </w:r>
    </w:p>
    <w:p w14:paraId="0E51A005" w14:textId="77777777" w:rsidR="002E5B65" w:rsidRPr="00042036" w:rsidRDefault="002E5B65" w:rsidP="00282113">
      <w:pPr>
        <w:pStyle w:val="B1"/>
      </w:pPr>
      <w:r w:rsidRPr="00042036">
        <w:t>7.</w:t>
      </w:r>
      <w:r w:rsidRPr="00042036">
        <w:tab/>
        <w:t>If the previously rejected S-NSSAI is included in the updated allowed NSSAI from the AMF, UE can request service of that S-NSSAI.</w:t>
      </w:r>
    </w:p>
    <w:bookmarkStart w:id="853" w:name="_MON_1708781685"/>
    <w:bookmarkEnd w:id="853"/>
    <w:p w14:paraId="6C7486A0" w14:textId="77777777" w:rsidR="002E5B65" w:rsidRPr="00042036" w:rsidRDefault="002E5B65" w:rsidP="00FB44BB">
      <w:pPr>
        <w:pStyle w:val="TH"/>
      </w:pPr>
      <w:r w:rsidRPr="00042036">
        <w:object w:dxaOrig="7173" w:dyaOrig="4994" w14:anchorId="458366FA">
          <v:shape id="_x0000_i1058" type="#_x0000_t75" style="width:355.5pt;height:247.5pt" o:ole="">
            <v:imagedata r:id="rId79" o:title=""/>
          </v:shape>
          <o:OLEObject Type="Embed" ProgID="Word.Picture.8" ShapeID="_x0000_i1058" DrawAspect="Content" ObjectID="_1723979111" r:id="rId80"/>
        </w:object>
      </w:r>
    </w:p>
    <w:p w14:paraId="4D5DABC6" w14:textId="7D5CEB31" w:rsidR="002E5B65" w:rsidRPr="00042036" w:rsidRDefault="002E5B65" w:rsidP="00FB44BB">
      <w:pPr>
        <w:pStyle w:val="TF"/>
      </w:pPr>
      <w:r w:rsidRPr="00042036">
        <w:t>Figure 6.</w:t>
      </w:r>
      <w:r w:rsidR="00B33C00" w:rsidRPr="00042036">
        <w:t>25</w:t>
      </w:r>
      <w:r w:rsidRPr="00042036">
        <w:t>.3-2: UE configuration update procedure</w:t>
      </w:r>
    </w:p>
    <w:p w14:paraId="1D93AA51" w14:textId="0F1A0418" w:rsidR="002E5B65" w:rsidRPr="00042036" w:rsidRDefault="002E5B65" w:rsidP="00FB44BB">
      <w:pPr>
        <w:pStyle w:val="B1"/>
      </w:pPr>
      <w:r w:rsidRPr="00042036">
        <w:t>1.</w:t>
      </w:r>
      <w:r w:rsidR="00B33C00" w:rsidRPr="00042036">
        <w:tab/>
      </w:r>
      <w:r w:rsidRPr="00042036">
        <w:t>Network may decide to update UE on the slice support information of a TA in UE</w:t>
      </w:r>
      <w:r w:rsidR="00494EEF" w:rsidRPr="00042036">
        <w:t>'</w:t>
      </w:r>
      <w:r w:rsidRPr="00042036">
        <w:t>s RA, e.g</w:t>
      </w:r>
      <w:r w:rsidR="00494EEF" w:rsidRPr="00042036">
        <w:t>.</w:t>
      </w:r>
      <w:r w:rsidRPr="00042036">
        <w:t xml:space="preserve"> due to the change of slice load in a certain TA.</w:t>
      </w:r>
    </w:p>
    <w:p w14:paraId="44F9A1AB" w14:textId="51426690" w:rsidR="002E5B65" w:rsidRPr="00042036" w:rsidRDefault="002E5B65" w:rsidP="00FB44BB">
      <w:pPr>
        <w:pStyle w:val="B1"/>
      </w:pPr>
      <w:r w:rsidRPr="00042036">
        <w:t>2.</w:t>
      </w:r>
      <w:r w:rsidR="00B33C00" w:rsidRPr="00042036">
        <w:tab/>
      </w:r>
      <w:r w:rsidRPr="00042036">
        <w:t>In such cases, AMF provides UE with additional slice information in TA granularity in the UE configuration update procedure.</w:t>
      </w:r>
    </w:p>
    <w:p w14:paraId="37BBF876" w14:textId="1483B602" w:rsidR="002E5B65" w:rsidRPr="00042036" w:rsidRDefault="002E5B65" w:rsidP="00FB44BB">
      <w:pPr>
        <w:pStyle w:val="B1"/>
      </w:pPr>
      <w:r w:rsidRPr="00042036">
        <w:t>3-6</w:t>
      </w:r>
      <w:r w:rsidR="00B33C00" w:rsidRPr="00042036">
        <w:t>.</w:t>
      </w:r>
      <w:r w:rsidR="00B33C00" w:rsidRPr="00042036">
        <w:tab/>
      </w:r>
      <w:r w:rsidRPr="00042036">
        <w:t>is the same as step</w:t>
      </w:r>
      <w:r w:rsidR="00B33C00" w:rsidRPr="00042036">
        <w:t>s </w:t>
      </w:r>
      <w:r w:rsidRPr="00042036">
        <w:t>4-7 in previous case.</w:t>
      </w:r>
    </w:p>
    <w:p w14:paraId="41378A74" w14:textId="1BEA16AD" w:rsidR="002E5B65" w:rsidRPr="00042036" w:rsidRDefault="002E5B65" w:rsidP="002E5B65">
      <w:pPr>
        <w:pStyle w:val="Heading3"/>
        <w:rPr>
          <w:lang w:eastAsia="zh-CN"/>
        </w:rPr>
      </w:pPr>
      <w:bookmarkStart w:id="854" w:name="_Toc92875664"/>
      <w:bookmarkStart w:id="855" w:name="_Toc93070688"/>
      <w:bookmarkStart w:id="856" w:name="_Toc97036722"/>
      <w:bookmarkStart w:id="857" w:name="_Toc104302523"/>
      <w:bookmarkStart w:id="858" w:name="_Toc104359489"/>
      <w:bookmarkStart w:id="859" w:name="_Toc112923280"/>
      <w:bookmarkStart w:id="860" w:name="_Toc112923945"/>
      <w:r w:rsidRPr="00042036">
        <w:rPr>
          <w:lang w:eastAsia="zh-CN"/>
        </w:rPr>
        <w:t>6.</w:t>
      </w:r>
      <w:r w:rsidR="001A7B21" w:rsidRPr="00042036">
        <w:rPr>
          <w:lang w:eastAsia="zh-CN"/>
        </w:rPr>
        <w:t>25</w:t>
      </w:r>
      <w:r w:rsidRPr="00042036">
        <w:rPr>
          <w:lang w:eastAsia="zh-CN"/>
        </w:rPr>
        <w:t>.4</w:t>
      </w:r>
      <w:r w:rsidRPr="00042036">
        <w:rPr>
          <w:lang w:eastAsia="zh-CN"/>
        </w:rPr>
        <w:tab/>
      </w:r>
      <w:bookmarkEnd w:id="854"/>
      <w:r w:rsidRPr="00042036">
        <w:t>Impacts on services, entities and interfaces</w:t>
      </w:r>
      <w:bookmarkEnd w:id="855"/>
      <w:bookmarkEnd w:id="856"/>
      <w:bookmarkEnd w:id="857"/>
      <w:bookmarkEnd w:id="858"/>
      <w:bookmarkEnd w:id="859"/>
      <w:bookmarkEnd w:id="860"/>
    </w:p>
    <w:p w14:paraId="0AC757D7" w14:textId="77777777" w:rsidR="002E5B65" w:rsidRPr="00042036" w:rsidRDefault="002E5B65" w:rsidP="002E5B65">
      <w:pPr>
        <w:rPr>
          <w:lang w:eastAsia="zh-CN"/>
        </w:rPr>
      </w:pPr>
      <w:r w:rsidRPr="00042036">
        <w:rPr>
          <w:lang w:eastAsia="zh-CN"/>
        </w:rPr>
        <w:t>AMF:</w:t>
      </w:r>
    </w:p>
    <w:p w14:paraId="1C818276" w14:textId="0807CE81" w:rsidR="002E5B65" w:rsidRPr="00042036" w:rsidRDefault="002E5B65" w:rsidP="00FB44BB">
      <w:pPr>
        <w:pStyle w:val="B1"/>
      </w:pPr>
      <w:r w:rsidRPr="00042036">
        <w:t>-</w:t>
      </w:r>
      <w:r w:rsidR="001A7B21" w:rsidRPr="00042036">
        <w:tab/>
      </w:r>
      <w:r w:rsidRPr="00042036">
        <w:t>Provide additional slice information in TA granularity to UE.</w:t>
      </w:r>
    </w:p>
    <w:p w14:paraId="2F76BAEA" w14:textId="77777777" w:rsidR="002E5B65" w:rsidRPr="00042036" w:rsidRDefault="002E5B65" w:rsidP="002E5B65">
      <w:pPr>
        <w:rPr>
          <w:lang w:eastAsia="zh-CN"/>
        </w:rPr>
      </w:pPr>
      <w:r w:rsidRPr="00042036">
        <w:rPr>
          <w:lang w:eastAsia="zh-CN"/>
        </w:rPr>
        <w:t>UE:</w:t>
      </w:r>
    </w:p>
    <w:p w14:paraId="78ED78DF" w14:textId="46840D74" w:rsidR="002E5B65" w:rsidRPr="00042036" w:rsidRDefault="001A7B21" w:rsidP="00FB44BB">
      <w:pPr>
        <w:pStyle w:val="B1"/>
      </w:pPr>
      <w:r w:rsidRPr="00042036">
        <w:t>-</w:t>
      </w:r>
      <w:r w:rsidRPr="00042036">
        <w:tab/>
      </w:r>
      <w:r w:rsidR="002E5B65" w:rsidRPr="00042036">
        <w:t>Storage of additional slice information in TA granularity.</w:t>
      </w:r>
    </w:p>
    <w:p w14:paraId="4943095C" w14:textId="42FDA65F" w:rsidR="002E5B65" w:rsidRPr="00042036" w:rsidRDefault="001A7B21" w:rsidP="00FB44BB">
      <w:pPr>
        <w:pStyle w:val="B1"/>
      </w:pPr>
      <w:r w:rsidRPr="00042036">
        <w:t>-</w:t>
      </w:r>
      <w:r w:rsidRPr="00042036">
        <w:tab/>
      </w:r>
      <w:r w:rsidR="002E5B65" w:rsidRPr="00042036">
        <w:t>Initiate registration update procedure based on additional slice information when needed.</w:t>
      </w:r>
    </w:p>
    <w:p w14:paraId="5D421B08" w14:textId="37E7945C" w:rsidR="000F5E68" w:rsidRPr="00042036" w:rsidRDefault="000F5E68" w:rsidP="00042036">
      <w:pPr>
        <w:pStyle w:val="B1"/>
        <w:rPr>
          <w:lang w:eastAsia="zh-CN"/>
        </w:rPr>
      </w:pPr>
      <w:bookmarkStart w:id="861" w:name="_Toc104302524"/>
      <w:bookmarkStart w:id="862" w:name="_Toc104359490"/>
      <w:r w:rsidRPr="00042036">
        <w:rPr>
          <w:lang w:eastAsia="zh-CN"/>
        </w:rPr>
        <w:t>-</w:t>
      </w:r>
      <w:r w:rsidR="00CF68A4" w:rsidRPr="00042036">
        <w:rPr>
          <w:lang w:eastAsia="zh-CN"/>
        </w:rPr>
        <w:tab/>
      </w:r>
      <w:r w:rsidRPr="00042036">
        <w:rPr>
          <w:lang w:eastAsia="zh-CN"/>
        </w:rPr>
        <w:t>Indicate the capability support of receiving additional slice information in the registration request</w:t>
      </w:r>
      <w:r w:rsidR="00042036" w:rsidRPr="00042036">
        <w:rPr>
          <w:lang w:eastAsia="zh-CN"/>
        </w:rPr>
        <w:t>.</w:t>
      </w:r>
    </w:p>
    <w:p w14:paraId="2BB7EDE6" w14:textId="328B441B" w:rsidR="009B2A7B" w:rsidRPr="00042036" w:rsidRDefault="009B2A7B" w:rsidP="009B2A7B">
      <w:pPr>
        <w:pStyle w:val="Heading2"/>
      </w:pPr>
      <w:bookmarkStart w:id="863" w:name="_Toc112923281"/>
      <w:bookmarkStart w:id="864" w:name="_Toc112923946"/>
      <w:r w:rsidRPr="00042036">
        <w:rPr>
          <w:lang w:eastAsia="zh-CN"/>
        </w:rPr>
        <w:t>6.</w:t>
      </w:r>
      <w:r w:rsidR="00ED7F3E" w:rsidRPr="00042036">
        <w:rPr>
          <w:lang w:eastAsia="zh-CN"/>
        </w:rPr>
        <w:t>26</w:t>
      </w:r>
      <w:r w:rsidRPr="00042036">
        <w:rPr>
          <w:lang w:eastAsia="ko-KR"/>
        </w:rPr>
        <w:tab/>
      </w:r>
      <w:r w:rsidRPr="00042036">
        <w:t>Solution</w:t>
      </w:r>
      <w:r w:rsidRPr="00042036">
        <w:rPr>
          <w:lang w:eastAsia="zh-CN"/>
        </w:rPr>
        <w:t xml:space="preserve"> #</w:t>
      </w:r>
      <w:r w:rsidR="00B751D2" w:rsidRPr="00042036">
        <w:rPr>
          <w:lang w:eastAsia="zh-CN"/>
        </w:rPr>
        <w:t>26</w:t>
      </w:r>
      <w:r w:rsidRPr="00042036">
        <w:t>: Multiple areas and resource partitioning</w:t>
      </w:r>
      <w:bookmarkEnd w:id="861"/>
      <w:bookmarkEnd w:id="862"/>
      <w:bookmarkEnd w:id="863"/>
      <w:bookmarkEnd w:id="864"/>
    </w:p>
    <w:p w14:paraId="4A2E53C4" w14:textId="23C093F5" w:rsidR="009B2A7B" w:rsidRPr="00042036" w:rsidRDefault="009B2A7B" w:rsidP="009B2A7B">
      <w:pPr>
        <w:pStyle w:val="Heading3"/>
        <w:rPr>
          <w:lang w:eastAsia="ko-KR"/>
        </w:rPr>
      </w:pPr>
      <w:bookmarkStart w:id="865" w:name="_Toc104302525"/>
      <w:bookmarkStart w:id="866" w:name="_Toc104359491"/>
      <w:bookmarkStart w:id="867" w:name="_Toc112923282"/>
      <w:bookmarkStart w:id="868" w:name="_Toc112923947"/>
      <w:r w:rsidRPr="00042036">
        <w:rPr>
          <w:lang w:eastAsia="ko-KR"/>
        </w:rPr>
        <w:t>6.</w:t>
      </w:r>
      <w:r w:rsidR="00ED7F3E" w:rsidRPr="00042036">
        <w:rPr>
          <w:lang w:eastAsia="ko-KR"/>
        </w:rPr>
        <w:t>26</w:t>
      </w:r>
      <w:r w:rsidRPr="00042036">
        <w:rPr>
          <w:lang w:eastAsia="ko-KR"/>
        </w:rPr>
        <w:t>.1</w:t>
      </w:r>
      <w:r w:rsidRPr="00042036">
        <w:rPr>
          <w:lang w:eastAsia="ko-KR"/>
        </w:rPr>
        <w:tab/>
        <w:t>Introduction</w:t>
      </w:r>
      <w:bookmarkEnd w:id="865"/>
      <w:bookmarkEnd w:id="866"/>
      <w:bookmarkEnd w:id="867"/>
      <w:bookmarkEnd w:id="868"/>
    </w:p>
    <w:p w14:paraId="6E505D6B" w14:textId="77777777" w:rsidR="009B2A7B" w:rsidRPr="00042036" w:rsidRDefault="009B2A7B" w:rsidP="009B2A7B">
      <w:pPr>
        <w:rPr>
          <w:lang w:eastAsia="ko-KR"/>
        </w:rPr>
      </w:pPr>
      <w:r w:rsidRPr="00042036">
        <w:t>This solution applies to KI#5 and KI#3.</w:t>
      </w:r>
    </w:p>
    <w:p w14:paraId="1C1CBC32" w14:textId="2DF8D0CF" w:rsidR="009B2A7B" w:rsidRPr="00042036" w:rsidRDefault="009B2A7B" w:rsidP="009B2A7B">
      <w:pPr>
        <w:pStyle w:val="Heading3"/>
      </w:pPr>
      <w:bookmarkStart w:id="869" w:name="_Toc104302526"/>
      <w:bookmarkStart w:id="870" w:name="_Toc104359492"/>
      <w:bookmarkStart w:id="871" w:name="_Toc112923283"/>
      <w:bookmarkStart w:id="872" w:name="_Toc112923948"/>
      <w:r w:rsidRPr="00042036">
        <w:lastRenderedPageBreak/>
        <w:t>6.</w:t>
      </w:r>
      <w:r w:rsidR="00ED7F3E" w:rsidRPr="00042036">
        <w:t>26</w:t>
      </w:r>
      <w:r w:rsidRPr="00042036">
        <w:t>.2</w:t>
      </w:r>
      <w:r w:rsidRPr="00042036">
        <w:tab/>
        <w:t>Functional Description</w:t>
      </w:r>
      <w:bookmarkEnd w:id="869"/>
      <w:bookmarkEnd w:id="870"/>
      <w:bookmarkEnd w:id="871"/>
      <w:bookmarkEnd w:id="872"/>
    </w:p>
    <w:p w14:paraId="156C9A6A" w14:textId="3D6F4E85" w:rsidR="009B2A7B" w:rsidRPr="00042036" w:rsidRDefault="009B2A7B" w:rsidP="009B2A7B">
      <w:pPr>
        <w:pStyle w:val="Heading4"/>
      </w:pPr>
      <w:bookmarkStart w:id="873" w:name="_Toc104302527"/>
      <w:bookmarkStart w:id="874" w:name="_Toc104359493"/>
      <w:bookmarkStart w:id="875" w:name="_Toc112923949"/>
      <w:r w:rsidRPr="00042036">
        <w:t>6.</w:t>
      </w:r>
      <w:r w:rsidR="00ED7F3E" w:rsidRPr="00042036">
        <w:t>26</w:t>
      </w:r>
      <w:r w:rsidRPr="00042036">
        <w:t>.2.1</w:t>
      </w:r>
      <w:r w:rsidRPr="00042036">
        <w:tab/>
        <w:t>Support of multiple areas</w:t>
      </w:r>
      <w:bookmarkEnd w:id="873"/>
      <w:bookmarkEnd w:id="874"/>
      <w:bookmarkEnd w:id="875"/>
    </w:p>
    <w:p w14:paraId="026C9C98" w14:textId="0D8D7F84" w:rsidR="009B2A7B" w:rsidRPr="00042036" w:rsidRDefault="009B2A7B" w:rsidP="009B2A7B">
      <w:r w:rsidRPr="00042036">
        <w:t>As TACs in 5GS uses 3 octets compared to 2 octets in EPS allows to define more and smaller TAs. In fact, KI#5 drives the need to define smaller TAs as to maintain a uniform support of network slice availability per TA. Defining smaller TAs and supporting moving UEs will likely challenge the current maximum of 16 TAs within an RA</w:t>
      </w:r>
      <w:r w:rsidR="00344785" w:rsidRPr="00042036">
        <w:t xml:space="preserve"> and</w:t>
      </w:r>
      <w:r w:rsidRPr="00042036">
        <w:t xml:space="preserve"> supporting TAs with different capabilities and network slice availability will also drive the need for enabling the UE being registered with multiple network slices while some are only available in a subset of the TAs of the UE</w:t>
      </w:r>
      <w:r w:rsidR="00494EEF" w:rsidRPr="00042036">
        <w:t>'</w:t>
      </w:r>
      <w:r w:rsidRPr="00042036">
        <w:t>s RA.</w:t>
      </w:r>
    </w:p>
    <w:p w14:paraId="1BC01CA8" w14:textId="77777777" w:rsidR="009B2A7B" w:rsidRPr="00042036" w:rsidRDefault="009B2A7B" w:rsidP="009B2A7B">
      <w:r w:rsidRPr="00042036">
        <w:t>The following principles are proposed as to address the above aspects:</w:t>
      </w:r>
    </w:p>
    <w:p w14:paraId="34181DAB" w14:textId="77777777" w:rsidR="009B2A7B" w:rsidRPr="00042036" w:rsidRDefault="009B2A7B" w:rsidP="009B2A7B">
      <w:pPr>
        <w:pStyle w:val="B1"/>
      </w:pPr>
      <w:r w:rsidRPr="00042036">
        <w:t>-</w:t>
      </w:r>
      <w:r w:rsidRPr="00042036">
        <w:tab/>
        <w:t>The total number of TAs of the RA is increased;</w:t>
      </w:r>
    </w:p>
    <w:p w14:paraId="1C37024A" w14:textId="77777777" w:rsidR="009B2A7B" w:rsidRPr="00042036" w:rsidRDefault="009B2A7B" w:rsidP="009B2A7B">
      <w:pPr>
        <w:pStyle w:val="B1"/>
      </w:pPr>
      <w:r w:rsidRPr="00042036">
        <w:t>-</w:t>
      </w:r>
      <w:r w:rsidRPr="00042036">
        <w:tab/>
        <w:t>S-NSSAIs can be available and registered for all of the TAs of the RA or for a subset of the RA;</w:t>
      </w:r>
    </w:p>
    <w:p w14:paraId="055F8A35" w14:textId="77777777" w:rsidR="009B2A7B" w:rsidRPr="00042036" w:rsidRDefault="009B2A7B" w:rsidP="009B2A7B">
      <w:pPr>
        <w:pStyle w:val="B1"/>
      </w:pPr>
      <w:r w:rsidRPr="00042036">
        <w:t>-</w:t>
      </w:r>
      <w:r w:rsidRPr="00042036">
        <w:tab/>
        <w:t>The AMF/NSSF can provide S-NSSAIs and TAIs to the UE as follows:</w:t>
      </w:r>
    </w:p>
    <w:p w14:paraId="3D45C502" w14:textId="77777777" w:rsidR="009B2A7B" w:rsidRPr="00042036" w:rsidRDefault="009B2A7B" w:rsidP="009B2A7B">
      <w:pPr>
        <w:pStyle w:val="B2"/>
      </w:pPr>
      <w:r w:rsidRPr="00042036">
        <w:t>-</w:t>
      </w:r>
      <w:r w:rsidRPr="00042036">
        <w:tab/>
        <w:t>Allowed NSSAI includes S-NSSAIs that are registered in the whole RA;</w:t>
      </w:r>
    </w:p>
    <w:p w14:paraId="38A3A895" w14:textId="77777777" w:rsidR="009B2A7B" w:rsidRPr="00042036" w:rsidRDefault="009B2A7B" w:rsidP="009B2A7B">
      <w:pPr>
        <w:pStyle w:val="B2"/>
      </w:pPr>
      <w:r w:rsidRPr="00042036">
        <w:t>-</w:t>
      </w:r>
      <w:r w:rsidRPr="00042036">
        <w:tab/>
        <w:t>List of Secondary Allowed NSSAI and associated Secondary RA:</w:t>
      </w:r>
    </w:p>
    <w:p w14:paraId="79872136" w14:textId="77777777" w:rsidR="009B2A7B" w:rsidRPr="00042036" w:rsidRDefault="009B2A7B" w:rsidP="009B2A7B">
      <w:pPr>
        <w:pStyle w:val="B3"/>
      </w:pPr>
      <w:r w:rsidRPr="00042036">
        <w:t>-</w:t>
      </w:r>
      <w:r w:rsidRPr="00042036">
        <w:tab/>
        <w:t>A Secondary Allowed NSSAI includes S-NSSAIs that are registered and available in the associated Secondary RA;</w:t>
      </w:r>
    </w:p>
    <w:p w14:paraId="50120097" w14:textId="270FD0B7" w:rsidR="009B2A7B" w:rsidRPr="00042036" w:rsidRDefault="009B2A7B" w:rsidP="009B2A7B">
      <w:pPr>
        <w:pStyle w:val="EditorsNote"/>
      </w:pPr>
      <w:r w:rsidRPr="00042036">
        <w:t>Editor</w:t>
      </w:r>
      <w:r w:rsidR="00494EEF" w:rsidRPr="00042036">
        <w:t>'</w:t>
      </w:r>
      <w:r w:rsidRPr="00042036">
        <w:t>s note:</w:t>
      </w:r>
      <w:r w:rsidRPr="00042036">
        <w:tab/>
        <w:t>It is FFS whether the associated Secondary RA needs to be a set of TAIs that are a subset of the RA, or if it is possible to include TAIs that are not part of the RA.</w:t>
      </w:r>
    </w:p>
    <w:p w14:paraId="5DAD70F4" w14:textId="7B01DA7E" w:rsidR="009B2A7B" w:rsidRPr="00042036" w:rsidRDefault="009B2A7B" w:rsidP="009B2A7B">
      <w:pPr>
        <w:pStyle w:val="EditorsNote"/>
      </w:pPr>
      <w:r w:rsidRPr="00042036">
        <w:t>Editor</w:t>
      </w:r>
      <w:r w:rsidR="00494EEF" w:rsidRPr="00042036">
        <w:t>'</w:t>
      </w:r>
      <w:r w:rsidRPr="00042036">
        <w:t>s note:</w:t>
      </w:r>
      <w:r w:rsidRPr="00042036">
        <w:tab/>
        <w:t>It is FFS whether information like network capabilities, IMS voice support indication etc are to be kept per RA or adding the possibility to indicate Secondary RA.</w:t>
      </w:r>
    </w:p>
    <w:p w14:paraId="61D32126" w14:textId="48B2F9A7" w:rsidR="009B2A7B" w:rsidRPr="00042036" w:rsidRDefault="009B2A7B" w:rsidP="009B2A7B">
      <w:pPr>
        <w:pStyle w:val="EditorsNote"/>
      </w:pPr>
      <w:r w:rsidRPr="00042036">
        <w:t>Editor</w:t>
      </w:r>
      <w:r w:rsidR="00494EEF" w:rsidRPr="00042036">
        <w:t>'</w:t>
      </w:r>
      <w:r w:rsidRPr="00042036">
        <w:t>s note:</w:t>
      </w:r>
      <w:r w:rsidRPr="00042036">
        <w:tab/>
        <w:t>It is FFS whether slicing functionality like NSSAA, NSAC and NSSRG are to be set for the RA or per Secondary RA.</w:t>
      </w:r>
    </w:p>
    <w:p w14:paraId="7BAB86D8" w14:textId="77777777" w:rsidR="009B2A7B" w:rsidRPr="00042036" w:rsidRDefault="009B2A7B" w:rsidP="009B2A7B">
      <w:pPr>
        <w:pStyle w:val="B1"/>
      </w:pPr>
      <w:r w:rsidRPr="00042036">
        <w:t>-</w:t>
      </w:r>
      <w:r w:rsidRPr="00042036">
        <w:tab/>
        <w:t>The UE is not allowed to register an S-NSSAI in a TA where the S-NSSAI is not defined to be available;</w:t>
      </w:r>
    </w:p>
    <w:p w14:paraId="7E60F6B7" w14:textId="77777777" w:rsidR="009B2A7B" w:rsidRPr="00042036" w:rsidRDefault="009B2A7B" w:rsidP="009B2A7B">
      <w:pPr>
        <w:pStyle w:val="B1"/>
      </w:pPr>
      <w:r w:rsidRPr="00042036">
        <w:t>-</w:t>
      </w:r>
      <w:r w:rsidRPr="00042036">
        <w:tab/>
        <w:t>If an S-NSSAI is registered and the UE moves to a TA where the S-NSSAI is not defined to be available then:</w:t>
      </w:r>
    </w:p>
    <w:p w14:paraId="68E5BA32" w14:textId="77777777" w:rsidR="009B2A7B" w:rsidRPr="00042036" w:rsidRDefault="009B2A7B" w:rsidP="009B2A7B">
      <w:pPr>
        <w:pStyle w:val="B2"/>
      </w:pPr>
      <w:r w:rsidRPr="00042036">
        <w:t>-</w:t>
      </w:r>
      <w:r w:rsidRPr="00042036">
        <w:tab/>
        <w:t>UP for any PDU Sessions for the S-NSSAI will be deactivated;</w:t>
      </w:r>
    </w:p>
    <w:p w14:paraId="502509C6" w14:textId="77777777" w:rsidR="009B2A7B" w:rsidRPr="00042036" w:rsidRDefault="009B2A7B" w:rsidP="009B2A7B">
      <w:pPr>
        <w:pStyle w:val="B2"/>
      </w:pPr>
      <w:r w:rsidRPr="00042036">
        <w:t>-</w:t>
      </w:r>
      <w:r w:rsidRPr="00042036">
        <w:tab/>
        <w:t>The UE is not allowed to request to activate UP for a PDU Session for such S-NSSAI;</w:t>
      </w:r>
    </w:p>
    <w:p w14:paraId="37F4C334" w14:textId="77777777" w:rsidR="009B2A7B" w:rsidRPr="00042036" w:rsidRDefault="009B2A7B" w:rsidP="009B2A7B">
      <w:pPr>
        <w:pStyle w:val="B1"/>
      </w:pPr>
      <w:r w:rsidRPr="00042036">
        <w:t>-</w:t>
      </w:r>
      <w:r w:rsidRPr="00042036">
        <w:tab/>
        <w:t>If the UE is paged for an S-NSSAI and the UE is located in a TA where the S-NSSAI is not defined to be available, then the UE replies to the paging but the AMF/SMF ensures that the UP is not activated.</w:t>
      </w:r>
    </w:p>
    <w:p w14:paraId="43F1664D" w14:textId="6E63992D" w:rsidR="009B2A7B" w:rsidRPr="00042036" w:rsidRDefault="009B2A7B" w:rsidP="009B2A7B">
      <w:pPr>
        <w:pStyle w:val="Heading4"/>
      </w:pPr>
      <w:bookmarkStart w:id="876" w:name="_Toc104302528"/>
      <w:bookmarkStart w:id="877" w:name="_Toc104359494"/>
      <w:bookmarkStart w:id="878" w:name="_Toc112923950"/>
      <w:r w:rsidRPr="00042036">
        <w:t>6.</w:t>
      </w:r>
      <w:r w:rsidR="00ED7F3E" w:rsidRPr="00042036">
        <w:t>26</w:t>
      </w:r>
      <w:r w:rsidRPr="00042036">
        <w:t>.2.</w:t>
      </w:r>
      <w:r w:rsidR="005477C7" w:rsidRPr="00042036">
        <w:t>2</w:t>
      </w:r>
      <w:r w:rsidRPr="00042036">
        <w:tab/>
        <w:t>Reducing resources for cells outside service area</w:t>
      </w:r>
      <w:bookmarkEnd w:id="876"/>
      <w:bookmarkEnd w:id="877"/>
      <w:bookmarkEnd w:id="878"/>
    </w:p>
    <w:p w14:paraId="1EEE6B98" w14:textId="77777777" w:rsidR="009B2A7B" w:rsidRPr="00042036" w:rsidRDefault="009B2A7B" w:rsidP="009B2A7B">
      <w:r w:rsidRPr="00042036">
        <w:t>While maintaining the network slice availability uniform per TA it means that some cells can be located outside the service area i.e. there is no need for the operator to serve the customer services (e.g. meeting the KPIs) using the network slice in those cells.</w:t>
      </w:r>
    </w:p>
    <w:p w14:paraId="3BA274F8" w14:textId="3790BDAA" w:rsidR="009B2A7B" w:rsidRPr="00042036" w:rsidRDefault="009B2A7B" w:rsidP="009B2A7B">
      <w:r w:rsidRPr="00042036">
        <w:t>A TA with cells within a customer provided service area and cells outside the customer provided service area while is visualized in Figure 6.</w:t>
      </w:r>
      <w:r w:rsidR="00ED7F3E" w:rsidRPr="00042036">
        <w:t>26</w:t>
      </w:r>
      <w:r w:rsidRPr="00042036">
        <w:t>.2.</w:t>
      </w:r>
      <w:r w:rsidR="005477C7" w:rsidRPr="00042036">
        <w:t>2</w:t>
      </w:r>
      <w:r w:rsidRPr="00042036">
        <w:t>-1.</w:t>
      </w:r>
    </w:p>
    <w:p w14:paraId="29C1AA57" w14:textId="50E6010E" w:rsidR="00282113" w:rsidRPr="00042036" w:rsidRDefault="00282113" w:rsidP="005701E1">
      <w:pPr>
        <w:pStyle w:val="TH"/>
      </w:pPr>
      <w:r w:rsidRPr="00042036">
        <w:object w:dxaOrig="8527" w:dyaOrig="5584" w14:anchorId="710D63FC">
          <v:shape id="_x0000_i1059" type="#_x0000_t75" style="width:425.25pt;height:276.75pt" o:ole="">
            <v:imagedata r:id="rId81" o:title=""/>
          </v:shape>
          <o:OLEObject Type="Embed" ProgID="Word.Picture.8" ShapeID="_x0000_i1059" DrawAspect="Content" ObjectID="_1723979112" r:id="rId82"/>
        </w:object>
      </w:r>
    </w:p>
    <w:p w14:paraId="3671F3D5" w14:textId="4EE1D724" w:rsidR="009B2A7B" w:rsidRPr="00042036" w:rsidRDefault="009B2A7B" w:rsidP="001D64BE">
      <w:pPr>
        <w:pStyle w:val="TF"/>
      </w:pPr>
      <w:r w:rsidRPr="00042036">
        <w:t>Figure 6.</w:t>
      </w:r>
      <w:r w:rsidR="00ED7F3E" w:rsidRPr="00042036">
        <w:t>26</w:t>
      </w:r>
      <w:r w:rsidRPr="00042036">
        <w:t>.2.</w:t>
      </w:r>
      <w:r w:rsidR="005477C7" w:rsidRPr="00042036">
        <w:t>2</w:t>
      </w:r>
      <w:r w:rsidRPr="00042036">
        <w:t>-1: Example of customer provided service area relation to cells</w:t>
      </w:r>
    </w:p>
    <w:p w14:paraId="4CA415E2" w14:textId="77777777" w:rsidR="009B2A7B" w:rsidRPr="00042036" w:rsidRDefault="009B2A7B" w:rsidP="009B2A7B">
      <w:r w:rsidRPr="00042036">
        <w:t>The following principles are used for cells inside and outside the customer defined service area while maintaining uniform support of network slices within the TA:</w:t>
      </w:r>
    </w:p>
    <w:p w14:paraId="4DE86155" w14:textId="77777777" w:rsidR="009B2A7B" w:rsidRPr="00042036" w:rsidRDefault="009B2A7B" w:rsidP="009B2A7B">
      <w:pPr>
        <w:pStyle w:val="B1"/>
      </w:pPr>
      <w:r w:rsidRPr="00042036">
        <w:t>-</w:t>
      </w:r>
      <w:r w:rsidRPr="00042036">
        <w:tab/>
        <w:t>Customer wants service in a specific area i.e. the customer provided area.</w:t>
      </w:r>
    </w:p>
    <w:p w14:paraId="66EAD8BC" w14:textId="77777777" w:rsidR="009B2A7B" w:rsidRPr="00042036" w:rsidRDefault="009B2A7B" w:rsidP="009B2A7B">
      <w:pPr>
        <w:pStyle w:val="B1"/>
      </w:pPr>
      <w:r w:rsidRPr="00042036">
        <w:t>-</w:t>
      </w:r>
      <w:r w:rsidRPr="00042036">
        <w:tab/>
        <w:t>Operator uses a network slice with S-NSSAI-1 for the customer</w:t>
      </w:r>
    </w:p>
    <w:p w14:paraId="5A89A2D9" w14:textId="17A4E990" w:rsidR="009B2A7B" w:rsidRPr="00042036" w:rsidRDefault="009B2A7B" w:rsidP="009B2A7B">
      <w:pPr>
        <w:pStyle w:val="B1"/>
      </w:pPr>
      <w:r w:rsidRPr="00042036">
        <w:t>-</w:t>
      </w:r>
      <w:r w:rsidRPr="00042036">
        <w:tab/>
        <w:t>When UE uses cell A-C the user will get service as specified in agreed KPI</w:t>
      </w:r>
      <w:r w:rsidR="00494EEF" w:rsidRPr="00042036">
        <w:t>'</w:t>
      </w:r>
      <w:r w:rsidRPr="00042036">
        <w:t>s.</w:t>
      </w:r>
    </w:p>
    <w:p w14:paraId="6D395704" w14:textId="77777777" w:rsidR="009B2A7B" w:rsidRPr="00042036" w:rsidRDefault="009B2A7B" w:rsidP="009B2A7B">
      <w:pPr>
        <w:pStyle w:val="B1"/>
      </w:pPr>
      <w:r w:rsidRPr="00042036">
        <w:t>-</w:t>
      </w:r>
      <w:r w:rsidRPr="00042036">
        <w:tab/>
        <w:t>S-NSSAI-1 is defined to be available in TA-1 (i.e. available in cells A-E)</w:t>
      </w:r>
    </w:p>
    <w:p w14:paraId="4BCC1BC7" w14:textId="3386801E" w:rsidR="009B2A7B" w:rsidRPr="00042036" w:rsidRDefault="009B2A7B" w:rsidP="009B2A7B">
      <w:pPr>
        <w:pStyle w:val="B1"/>
      </w:pPr>
      <w:r w:rsidRPr="00042036">
        <w:t>-</w:t>
      </w:r>
      <w:r w:rsidRPr="00042036">
        <w:tab/>
        <w:t>When UE is in cell D,E, the S-NSSAI is available, but only shared resources are allocated to the S-NSSAI-1 i.e. cannot expect to get the KPI</w:t>
      </w:r>
      <w:r w:rsidR="00494EEF" w:rsidRPr="00042036">
        <w:t>'</w:t>
      </w:r>
      <w:r w:rsidRPr="00042036">
        <w:t>s as agreed to be available within the customer provided area.</w:t>
      </w:r>
    </w:p>
    <w:p w14:paraId="70528DB6" w14:textId="77777777" w:rsidR="009B2A7B" w:rsidRPr="00042036" w:rsidRDefault="009B2A7B" w:rsidP="009B2A7B">
      <w:pPr>
        <w:pStyle w:val="B1"/>
      </w:pPr>
      <w:r w:rsidRPr="00042036">
        <w:t>-</w:t>
      </w:r>
      <w:r w:rsidRPr="00042036">
        <w:tab/>
        <w:t>When user moves out of TA to Cell-F the S-NSSAI-1 is not available.</w:t>
      </w:r>
    </w:p>
    <w:p w14:paraId="2A1378F4" w14:textId="17D83783" w:rsidR="009B2A7B" w:rsidRPr="00042036" w:rsidRDefault="009B2A7B" w:rsidP="009B2A7B">
      <w:r w:rsidRPr="00042036">
        <w:t xml:space="preserve">For the cells outside the service area, but within the TA i.e. cells D and E, the operator defines that the network slice is available but defines the RRM policies such that the network slice uses shared resources, see figure 4.3.36-2 from </w:t>
      </w:r>
      <w:r w:rsidR="00C92467" w:rsidRPr="00042036">
        <w:t>TS</w:t>
      </w:r>
      <w:r w:rsidR="00C92467">
        <w:t> </w:t>
      </w:r>
      <w:r w:rsidR="00C92467" w:rsidRPr="00042036">
        <w:t>28.541</w:t>
      </w:r>
      <w:r w:rsidR="00C92467">
        <w:t> </w:t>
      </w:r>
      <w:r w:rsidR="00C92467" w:rsidRPr="00042036">
        <w:t>[</w:t>
      </w:r>
      <w:r w:rsidR="00ED7F3E" w:rsidRPr="00042036">
        <w:t>13</w:t>
      </w:r>
      <w:r w:rsidRPr="00042036">
        <w:t>]. As the network slice only get shared resources outside the service area means that the network slice does not compete with other network slices requiring dedicated resources in that cell and also means that uniform support of network slices can be maintain by re-using existing OAM mechanisms.</w:t>
      </w:r>
    </w:p>
    <w:p w14:paraId="4813E99A" w14:textId="4ABEF522" w:rsidR="009B2A7B" w:rsidRPr="00042036" w:rsidRDefault="00ED7F3E" w:rsidP="009B2A7B">
      <w:pPr>
        <w:pStyle w:val="TH"/>
      </w:pPr>
      <w:r w:rsidRPr="00042036">
        <w:object w:dxaOrig="4369" w:dyaOrig="2930" w14:anchorId="7DCEAA8B">
          <v:shape id="_x0000_i1060" type="#_x0000_t75" style="width:273.75pt;height:182.25pt" o:ole="">
            <v:imagedata r:id="rId83" o:title=""/>
          </v:shape>
          <o:OLEObject Type="Embed" ProgID="Word.Picture.8" ShapeID="_x0000_i1060" DrawAspect="Content" ObjectID="_1723979113" r:id="rId84"/>
        </w:object>
      </w:r>
    </w:p>
    <w:p w14:paraId="3EF5A54B" w14:textId="4EBAD4D9" w:rsidR="009B2A7B" w:rsidRPr="00042036" w:rsidRDefault="009B2A7B" w:rsidP="009B2A7B">
      <w:pPr>
        <w:pStyle w:val="TF"/>
      </w:pPr>
      <w:r w:rsidRPr="00042036">
        <w:t>Figure 6.</w:t>
      </w:r>
      <w:r w:rsidR="00ED7F3E" w:rsidRPr="00042036">
        <w:t>26</w:t>
      </w:r>
      <w:r w:rsidRPr="00042036">
        <w:t>.2.</w:t>
      </w:r>
      <w:r w:rsidR="005477C7" w:rsidRPr="00042036">
        <w:t>2</w:t>
      </w:r>
      <w:r w:rsidRPr="00042036">
        <w:t>-2: Structure of RRM Policy Ratio</w:t>
      </w:r>
    </w:p>
    <w:p w14:paraId="70D2FABF" w14:textId="708461EC" w:rsidR="009B2A7B" w:rsidRPr="00042036" w:rsidRDefault="009B2A7B" w:rsidP="009B2A7B">
      <w:pPr>
        <w:pStyle w:val="Heading3"/>
      </w:pPr>
      <w:bookmarkStart w:id="879" w:name="_Toc104302529"/>
      <w:bookmarkStart w:id="880" w:name="_Toc104359495"/>
      <w:bookmarkStart w:id="881" w:name="_Toc112923284"/>
      <w:bookmarkStart w:id="882" w:name="_Toc112923951"/>
      <w:r w:rsidRPr="00042036">
        <w:t>6.</w:t>
      </w:r>
      <w:r w:rsidR="00ED7F3E" w:rsidRPr="00042036">
        <w:t>26</w:t>
      </w:r>
      <w:r w:rsidRPr="00042036">
        <w:t>.3</w:t>
      </w:r>
      <w:r w:rsidRPr="00042036">
        <w:tab/>
        <w:t>Procedures</w:t>
      </w:r>
      <w:bookmarkEnd w:id="879"/>
      <w:bookmarkEnd w:id="880"/>
      <w:bookmarkEnd w:id="881"/>
      <w:bookmarkEnd w:id="882"/>
    </w:p>
    <w:p w14:paraId="68EA5CAF" w14:textId="21AD8A74" w:rsidR="009B2A7B" w:rsidRPr="00042036" w:rsidRDefault="009B2A7B" w:rsidP="009B2A7B">
      <w:r w:rsidRPr="00042036">
        <w:t>Figure 6.</w:t>
      </w:r>
      <w:r w:rsidR="00ED7F3E" w:rsidRPr="00042036">
        <w:t>26</w:t>
      </w:r>
      <w:r w:rsidRPr="00042036">
        <w:t>.3-1 shows a high-level description of the proposed impacts to the registration procedure.</w:t>
      </w:r>
    </w:p>
    <w:p w14:paraId="01F2839D" w14:textId="21AA2524" w:rsidR="009B2A7B" w:rsidRPr="00042036" w:rsidRDefault="00ED7F3E" w:rsidP="009B2A7B">
      <w:pPr>
        <w:pStyle w:val="TH"/>
      </w:pPr>
      <w:r w:rsidRPr="00042036">
        <w:object w:dxaOrig="7756" w:dyaOrig="5851" w14:anchorId="7C719040">
          <v:shape id="_x0000_i1061" type="#_x0000_t75" style="width:365.25pt;height:279.75pt" o:ole="">
            <v:imagedata r:id="rId85" o:title=""/>
          </v:shape>
          <o:OLEObject Type="Embed" ProgID="Visio.Drawing.11" ShapeID="_x0000_i1061" DrawAspect="Content" ObjectID="_1723979114" r:id="rId86"/>
        </w:object>
      </w:r>
    </w:p>
    <w:p w14:paraId="4FAFCFF0" w14:textId="19A55763" w:rsidR="009B2A7B" w:rsidRPr="00042036" w:rsidRDefault="009B2A7B" w:rsidP="009B2A7B">
      <w:pPr>
        <w:pStyle w:val="TF"/>
      </w:pPr>
      <w:r w:rsidRPr="00042036">
        <w:t>Figure 6.</w:t>
      </w:r>
      <w:r w:rsidR="00ED7F3E" w:rsidRPr="00042036">
        <w:t>26</w:t>
      </w:r>
      <w:r w:rsidRPr="00042036">
        <w:t>.3-1: Registration procedure</w:t>
      </w:r>
    </w:p>
    <w:p w14:paraId="26C902FB" w14:textId="02DAB1F1" w:rsidR="009B2A7B" w:rsidRPr="00042036" w:rsidRDefault="009B2A7B" w:rsidP="009B2A7B">
      <w:r w:rsidRPr="00042036">
        <w:t xml:space="preserve">The Registration procedure in </w:t>
      </w:r>
      <w:r w:rsidR="00C92467" w:rsidRPr="00042036">
        <w:t>TS</w:t>
      </w:r>
      <w:r w:rsidR="00C92467">
        <w:t> </w:t>
      </w:r>
      <w:r w:rsidR="00C92467" w:rsidRPr="00042036">
        <w:t>23.502</w:t>
      </w:r>
      <w:r w:rsidR="00C92467">
        <w:t> </w:t>
      </w:r>
      <w:r w:rsidR="00C92467" w:rsidRPr="00042036">
        <w:t>[</w:t>
      </w:r>
      <w:r w:rsidR="00ED7F3E" w:rsidRPr="00042036">
        <w:t>5</w:t>
      </w:r>
      <w:r w:rsidRPr="00042036">
        <w:t>] is used with following modifications:</w:t>
      </w:r>
    </w:p>
    <w:p w14:paraId="08842B08" w14:textId="2C1E3F92" w:rsidR="009B2A7B" w:rsidRPr="00042036" w:rsidRDefault="009B2A7B" w:rsidP="009B2A7B">
      <w:pPr>
        <w:pStyle w:val="B1"/>
      </w:pPr>
      <w:r w:rsidRPr="00042036">
        <w:t>1.</w:t>
      </w:r>
      <w:r w:rsidRPr="00042036">
        <w:tab/>
        <w:t>The UE provides Requested NSSAI in Registration Request based on available information;</w:t>
      </w:r>
    </w:p>
    <w:p w14:paraId="51738F32" w14:textId="77777777" w:rsidR="009B2A7B" w:rsidRPr="00042036" w:rsidRDefault="009B2A7B" w:rsidP="009B2A7B">
      <w:pPr>
        <w:pStyle w:val="B1"/>
      </w:pPr>
      <w:r w:rsidRPr="00042036">
        <w:t>2.</w:t>
      </w:r>
      <w:r w:rsidRPr="00042036">
        <w:tab/>
        <w:t>The AMF provides NSSAI information to NSSF as per existing procedures;</w:t>
      </w:r>
    </w:p>
    <w:p w14:paraId="59496155" w14:textId="43B20711" w:rsidR="009B2A7B" w:rsidRPr="00042036" w:rsidRDefault="009B2A7B" w:rsidP="009B2A7B">
      <w:pPr>
        <w:pStyle w:val="B1"/>
      </w:pPr>
      <w:r w:rsidRPr="00042036">
        <w:t>3.</w:t>
      </w:r>
      <w:r w:rsidRPr="00042036">
        <w:tab/>
        <w:t>The AMF creates an RA and Allowed NSSAI as per existing procedures</w:t>
      </w:r>
      <w:r w:rsidR="00344785" w:rsidRPr="00042036">
        <w:t xml:space="preserve"> and</w:t>
      </w:r>
      <w:r w:rsidRPr="00042036">
        <w:t xml:space="preserve"> the AMF can in addition create a list of Secondary Allowed NSSAI and associated Secondary RA. The S-NSSAIs in the Secondary Allowed NSSAI can be S-NSSAIs that NSSF rejected for the RA or S-NSSAIs that are available in the UE</w:t>
      </w:r>
      <w:r w:rsidR="00494EEF" w:rsidRPr="00042036">
        <w:t>'</w:t>
      </w:r>
      <w:r w:rsidRPr="00042036">
        <w:t>s current TA while not available in all TAs of the RA.</w:t>
      </w:r>
    </w:p>
    <w:p w14:paraId="6F27D07E" w14:textId="77777777" w:rsidR="009B2A7B" w:rsidRPr="00042036" w:rsidRDefault="009B2A7B" w:rsidP="009B2A7B">
      <w:pPr>
        <w:pStyle w:val="B1"/>
      </w:pPr>
      <w:r w:rsidRPr="00042036">
        <w:t>4.</w:t>
      </w:r>
      <w:r w:rsidRPr="00042036">
        <w:tab/>
        <w:t>The AMF provides the Registration Accept with the additional list of Secondary Allowed NSSAI and associated Secondary RA.</w:t>
      </w:r>
    </w:p>
    <w:p w14:paraId="65767113" w14:textId="77777777" w:rsidR="009B2A7B" w:rsidRPr="00042036" w:rsidRDefault="009B2A7B" w:rsidP="009B2A7B">
      <w:pPr>
        <w:pStyle w:val="B1"/>
      </w:pPr>
      <w:r w:rsidRPr="00042036">
        <w:lastRenderedPageBreak/>
        <w:t>5.</w:t>
      </w:r>
      <w:r w:rsidRPr="00042036">
        <w:tab/>
        <w:t>If the UE moves to a different cell in a different TA within the RA, the UE checks such that the S-NSSAI is available for the TA before trying to e.g. activate UP for a PDU Session using the S-NSSAI.</w:t>
      </w:r>
    </w:p>
    <w:p w14:paraId="0BDCD71F" w14:textId="072F1E77" w:rsidR="009B2A7B" w:rsidRPr="00042036" w:rsidRDefault="009B2A7B" w:rsidP="009B2A7B">
      <w:pPr>
        <w:pStyle w:val="B1"/>
      </w:pPr>
      <w:r w:rsidRPr="00042036">
        <w:t>6.</w:t>
      </w:r>
      <w:r w:rsidRPr="00042036">
        <w:tab/>
        <w:t>The UE is allowed to establish PDU Sessions for S-NSSAIs that are defined to be available in the UE</w:t>
      </w:r>
      <w:r w:rsidR="00494EEF" w:rsidRPr="00042036">
        <w:t>'</w:t>
      </w:r>
      <w:r w:rsidRPr="00042036">
        <w:t>s current TA.</w:t>
      </w:r>
    </w:p>
    <w:p w14:paraId="32358559" w14:textId="1F7997BC" w:rsidR="009B2A7B" w:rsidRPr="00042036" w:rsidRDefault="009B2A7B" w:rsidP="009B2A7B">
      <w:pPr>
        <w:pStyle w:val="Heading3"/>
        <w:rPr>
          <w:lang w:eastAsia="zh-CN"/>
        </w:rPr>
      </w:pPr>
      <w:bookmarkStart w:id="883" w:name="_Toc104302530"/>
      <w:bookmarkStart w:id="884" w:name="_Toc104359496"/>
      <w:bookmarkStart w:id="885" w:name="_Toc112923285"/>
      <w:bookmarkStart w:id="886" w:name="_Toc112923952"/>
      <w:r w:rsidRPr="00042036">
        <w:rPr>
          <w:lang w:eastAsia="zh-CN"/>
        </w:rPr>
        <w:t>6.</w:t>
      </w:r>
      <w:r w:rsidR="00ED7F3E" w:rsidRPr="00042036">
        <w:rPr>
          <w:lang w:eastAsia="zh-CN"/>
        </w:rPr>
        <w:t>26</w:t>
      </w:r>
      <w:r w:rsidRPr="00042036">
        <w:rPr>
          <w:lang w:eastAsia="zh-CN"/>
        </w:rPr>
        <w:t>.4</w:t>
      </w:r>
      <w:r w:rsidRPr="00042036">
        <w:rPr>
          <w:lang w:eastAsia="zh-CN"/>
        </w:rPr>
        <w:tab/>
      </w:r>
      <w:r w:rsidRPr="00042036">
        <w:t>Impacts on services, entities and interfaces</w:t>
      </w:r>
      <w:bookmarkEnd w:id="883"/>
      <w:bookmarkEnd w:id="884"/>
      <w:bookmarkEnd w:id="885"/>
      <w:bookmarkEnd w:id="886"/>
    </w:p>
    <w:p w14:paraId="4A496CF1" w14:textId="77777777" w:rsidR="009B2A7B" w:rsidRPr="00042036" w:rsidRDefault="009B2A7B" w:rsidP="009B2A7B">
      <w:pPr>
        <w:rPr>
          <w:lang w:eastAsia="zh-CN"/>
        </w:rPr>
      </w:pPr>
      <w:r w:rsidRPr="00042036">
        <w:rPr>
          <w:lang w:eastAsia="zh-CN"/>
        </w:rPr>
        <w:t>The following impacts have been identified:</w:t>
      </w:r>
    </w:p>
    <w:p w14:paraId="7DE52992" w14:textId="16BEDD05" w:rsidR="009B2A7B" w:rsidRPr="00042036" w:rsidRDefault="009B2A7B" w:rsidP="00FB44BB">
      <w:r w:rsidRPr="00042036">
        <w:t>UE:</w:t>
      </w:r>
    </w:p>
    <w:p w14:paraId="5B78C5F1" w14:textId="7AE9D870" w:rsidR="009B2A7B" w:rsidRPr="00042036" w:rsidRDefault="009B2A7B" w:rsidP="00FB44BB">
      <w:pPr>
        <w:pStyle w:val="B1"/>
      </w:pPr>
      <w:r w:rsidRPr="00042036">
        <w:t>-</w:t>
      </w:r>
      <w:r w:rsidRPr="00042036">
        <w:tab/>
        <w:t>Support of Secondary Allowed NSSAI and associated Secondary RA</w:t>
      </w:r>
      <w:r w:rsidR="00344785" w:rsidRPr="00042036">
        <w:t xml:space="preserve"> and</w:t>
      </w:r>
      <w:r w:rsidRPr="00042036">
        <w:t xml:space="preserve"> logic to avoid activating UP outside the TAs defined for the S-NSSAI.</w:t>
      </w:r>
    </w:p>
    <w:p w14:paraId="434E8ACA" w14:textId="3331B480" w:rsidR="009B2A7B" w:rsidRPr="00042036" w:rsidRDefault="009B2A7B" w:rsidP="00FB44BB">
      <w:r w:rsidRPr="00042036">
        <w:t>AMF:</w:t>
      </w:r>
    </w:p>
    <w:p w14:paraId="372F31DD" w14:textId="77777777" w:rsidR="009B2A7B" w:rsidRPr="00042036" w:rsidRDefault="009B2A7B" w:rsidP="00FB44BB">
      <w:pPr>
        <w:pStyle w:val="B1"/>
      </w:pPr>
      <w:r w:rsidRPr="00042036">
        <w:t>-</w:t>
      </w:r>
      <w:r w:rsidRPr="00042036">
        <w:tab/>
        <w:t>Support of Secondary Allowed NSSAI and associated Secondary RA and logic to enforce such that UP cannot be activated outside the TAs defined for the S-NSSAI;</w:t>
      </w:r>
    </w:p>
    <w:p w14:paraId="2898B3E4" w14:textId="77777777" w:rsidR="009B2A7B" w:rsidRPr="00042036" w:rsidRDefault="009B2A7B" w:rsidP="00FB44BB">
      <w:pPr>
        <w:pStyle w:val="B1"/>
      </w:pPr>
      <w:r w:rsidRPr="00042036">
        <w:t>-</w:t>
      </w:r>
      <w:r w:rsidRPr="00042036">
        <w:tab/>
        <w:t>Create RA including TAs where some requested S-NSSAIs are not available.</w:t>
      </w:r>
    </w:p>
    <w:p w14:paraId="25471D21" w14:textId="663EBE21" w:rsidR="00B92E66" w:rsidRPr="00042036" w:rsidRDefault="00B92E66" w:rsidP="00B92E66">
      <w:pPr>
        <w:pStyle w:val="Heading2"/>
      </w:pPr>
      <w:bookmarkStart w:id="887" w:name="_Toc104302531"/>
      <w:bookmarkStart w:id="888" w:name="_Toc104359497"/>
      <w:bookmarkStart w:id="889" w:name="_Toc112923286"/>
      <w:bookmarkStart w:id="890" w:name="_Toc112923953"/>
      <w:r w:rsidRPr="00042036">
        <w:rPr>
          <w:lang w:eastAsia="zh-CN"/>
        </w:rPr>
        <w:t>6.</w:t>
      </w:r>
      <w:r w:rsidR="00B751D2" w:rsidRPr="00042036">
        <w:rPr>
          <w:lang w:eastAsia="zh-CN"/>
        </w:rPr>
        <w:t>27</w:t>
      </w:r>
      <w:r w:rsidRPr="00042036">
        <w:rPr>
          <w:lang w:eastAsia="ko-KR"/>
        </w:rPr>
        <w:tab/>
      </w:r>
      <w:r w:rsidRPr="00042036">
        <w:t>Solution</w:t>
      </w:r>
      <w:r w:rsidRPr="00042036">
        <w:rPr>
          <w:lang w:eastAsia="zh-CN"/>
        </w:rPr>
        <w:t xml:space="preserve"> #</w:t>
      </w:r>
      <w:r w:rsidR="00B751D2" w:rsidRPr="00042036">
        <w:rPr>
          <w:lang w:eastAsia="zh-CN"/>
        </w:rPr>
        <w:t>27</w:t>
      </w:r>
      <w:r w:rsidRPr="00042036">
        <w:t>: E</w:t>
      </w:r>
      <w:r w:rsidRPr="00042036">
        <w:rPr>
          <w:rFonts w:eastAsia="Yu Mincho"/>
        </w:rPr>
        <w:t>xception to the rejected NSSAI handling</w:t>
      </w:r>
      <w:bookmarkEnd w:id="887"/>
      <w:bookmarkEnd w:id="888"/>
      <w:bookmarkEnd w:id="889"/>
      <w:bookmarkEnd w:id="890"/>
    </w:p>
    <w:p w14:paraId="34354DB6" w14:textId="1010EBFB" w:rsidR="00B92E66" w:rsidRPr="00042036" w:rsidRDefault="00B92E66" w:rsidP="00B92E66">
      <w:pPr>
        <w:pStyle w:val="Heading3"/>
        <w:rPr>
          <w:lang w:eastAsia="ko-KR"/>
        </w:rPr>
      </w:pPr>
      <w:bookmarkStart w:id="891" w:name="_Toc104302532"/>
      <w:bookmarkStart w:id="892" w:name="_Toc104359498"/>
      <w:bookmarkStart w:id="893" w:name="_Toc112923287"/>
      <w:bookmarkStart w:id="894" w:name="_Toc112923954"/>
      <w:r w:rsidRPr="00042036">
        <w:rPr>
          <w:lang w:eastAsia="ko-KR"/>
        </w:rPr>
        <w:t>6.</w:t>
      </w:r>
      <w:r w:rsidR="00B751D2" w:rsidRPr="00042036">
        <w:rPr>
          <w:lang w:eastAsia="ko-KR"/>
        </w:rPr>
        <w:t>27</w:t>
      </w:r>
      <w:r w:rsidRPr="00042036">
        <w:rPr>
          <w:lang w:eastAsia="ko-KR"/>
        </w:rPr>
        <w:t>.1</w:t>
      </w:r>
      <w:r w:rsidRPr="00042036">
        <w:rPr>
          <w:lang w:eastAsia="ko-KR"/>
        </w:rPr>
        <w:tab/>
        <w:t>Introduction</w:t>
      </w:r>
      <w:bookmarkEnd w:id="891"/>
      <w:bookmarkEnd w:id="892"/>
      <w:bookmarkEnd w:id="893"/>
      <w:bookmarkEnd w:id="894"/>
    </w:p>
    <w:p w14:paraId="355F5FB7" w14:textId="0BA7FA16" w:rsidR="00B92E66" w:rsidRPr="00042036" w:rsidRDefault="00B92E66" w:rsidP="00B92E66">
      <w:pPr>
        <w:rPr>
          <w:lang w:eastAsia="zh-CN"/>
        </w:rPr>
      </w:pPr>
      <w:r w:rsidRPr="00042036">
        <w:rPr>
          <w:lang w:eastAsia="zh-CN"/>
        </w:rPr>
        <w:t>This solution applies to KI#5 i.e</w:t>
      </w:r>
      <w:r w:rsidR="00494EEF" w:rsidRPr="00042036">
        <w:rPr>
          <w:lang w:eastAsia="zh-CN"/>
        </w:rPr>
        <w:t>.</w:t>
      </w:r>
      <w:r w:rsidRPr="00042036">
        <w:rPr>
          <w:lang w:eastAsia="zh-CN"/>
        </w:rPr>
        <w:t xml:space="preserve"> how to allow the UE to initiate a registration for an S-NSSAI</w:t>
      </w:r>
      <w:r w:rsidRPr="00042036">
        <w:t xml:space="preserve"> </w:t>
      </w:r>
      <w:r w:rsidRPr="00042036">
        <w:rPr>
          <w:lang w:eastAsia="zh-CN"/>
        </w:rPr>
        <w:t>which was rejected for the RA when the UE enters a TA that is part of the RA and the TA supports this S-NSSAI.</w:t>
      </w:r>
    </w:p>
    <w:p w14:paraId="26E7C0A1" w14:textId="3091977F" w:rsidR="00B92E66" w:rsidRPr="00042036" w:rsidRDefault="00B92E66" w:rsidP="00B92E66">
      <w:pPr>
        <w:rPr>
          <w:rFonts w:eastAsia="Yu Mincho"/>
        </w:rPr>
      </w:pPr>
      <w:r w:rsidRPr="00042036">
        <w:rPr>
          <w:rFonts w:eastAsia="Yu Mincho"/>
        </w:rPr>
        <w:t>The issue scenario is that initially UE receives a rejected S-NSSAI for the current Registration Area. Then UE enters another TA that is part of the RA</w:t>
      </w:r>
      <w:r w:rsidRPr="00042036">
        <w:rPr>
          <w:lang w:eastAsia="zh-CN"/>
        </w:rPr>
        <w:t xml:space="preserve"> and the TA </w:t>
      </w:r>
      <w:r w:rsidR="00494EEF" w:rsidRPr="00042036">
        <w:rPr>
          <w:lang w:eastAsia="zh-CN"/>
        </w:rPr>
        <w:t>"</w:t>
      </w:r>
      <w:r w:rsidRPr="00042036">
        <w:rPr>
          <w:lang w:eastAsia="zh-CN"/>
        </w:rPr>
        <w:t>may</w:t>
      </w:r>
      <w:r w:rsidR="00494EEF" w:rsidRPr="00042036">
        <w:rPr>
          <w:lang w:eastAsia="zh-CN"/>
        </w:rPr>
        <w:t>"</w:t>
      </w:r>
      <w:r w:rsidRPr="00042036">
        <w:rPr>
          <w:lang w:eastAsia="zh-CN"/>
        </w:rPr>
        <w:t xml:space="preserve"> support this S-NSSAI</w:t>
      </w:r>
      <w:r w:rsidRPr="00042036">
        <w:rPr>
          <w:rFonts w:eastAsia="Yu Mincho"/>
        </w:rPr>
        <w:t>.</w:t>
      </w:r>
    </w:p>
    <w:p w14:paraId="23D5AF77" w14:textId="7439B68D" w:rsidR="00B92E66" w:rsidRPr="00042036" w:rsidRDefault="00B92E66" w:rsidP="00B92E66">
      <w:pPr>
        <w:pStyle w:val="Heading3"/>
      </w:pPr>
      <w:bookmarkStart w:id="895" w:name="_Toc104302533"/>
      <w:bookmarkStart w:id="896" w:name="_Toc104359499"/>
      <w:bookmarkStart w:id="897" w:name="_Toc112923288"/>
      <w:bookmarkStart w:id="898" w:name="_Toc112923955"/>
      <w:r w:rsidRPr="00042036">
        <w:t>6.</w:t>
      </w:r>
      <w:r w:rsidR="00B751D2" w:rsidRPr="00042036">
        <w:t>27</w:t>
      </w:r>
      <w:r w:rsidRPr="00042036">
        <w:t>.2</w:t>
      </w:r>
      <w:r w:rsidRPr="00042036">
        <w:tab/>
        <w:t>Functional Description</w:t>
      </w:r>
      <w:bookmarkEnd w:id="895"/>
      <w:bookmarkEnd w:id="896"/>
      <w:bookmarkEnd w:id="897"/>
      <w:bookmarkEnd w:id="898"/>
    </w:p>
    <w:p w14:paraId="75FDE2AE" w14:textId="77777777" w:rsidR="00B92E66" w:rsidRPr="00042036" w:rsidRDefault="00B92E66" w:rsidP="00B92E66">
      <w:pPr>
        <w:rPr>
          <w:lang w:eastAsia="zh-CN"/>
        </w:rPr>
      </w:pPr>
      <w:r w:rsidRPr="00042036">
        <w:rPr>
          <w:lang w:eastAsia="zh-CN"/>
        </w:rPr>
        <w:t>This solution outlines are as follows:</w:t>
      </w:r>
    </w:p>
    <w:p w14:paraId="27EE11D7" w14:textId="77777777" w:rsidR="00B92E66" w:rsidRPr="00042036" w:rsidRDefault="00B92E66" w:rsidP="00B92E66">
      <w:pPr>
        <w:rPr>
          <w:lang w:eastAsia="zh-CN"/>
        </w:rPr>
      </w:pPr>
      <w:r w:rsidRPr="00042036">
        <w:rPr>
          <w:lang w:eastAsia="zh-CN"/>
        </w:rPr>
        <w:t>The AMF</w:t>
      </w:r>
    </w:p>
    <w:p w14:paraId="732F3CD8" w14:textId="2F283456" w:rsidR="00B92E66" w:rsidRPr="00042036" w:rsidRDefault="00B92E66" w:rsidP="00B92E66">
      <w:pPr>
        <w:pStyle w:val="B1"/>
        <w:rPr>
          <w:lang w:eastAsia="zh-CN"/>
        </w:rPr>
      </w:pPr>
      <w:r w:rsidRPr="00042036">
        <w:rPr>
          <w:lang w:eastAsia="zh-CN"/>
        </w:rPr>
        <w:t>-</w:t>
      </w:r>
      <w:r w:rsidRPr="00042036">
        <w:rPr>
          <w:lang w:eastAsia="zh-CN"/>
        </w:rPr>
        <w:tab/>
        <w:t>provides the rejected S-NSSAIs</w:t>
      </w:r>
      <w:r w:rsidRPr="00042036">
        <w:rPr>
          <w:rFonts w:eastAsia="Yu Mincho"/>
        </w:rPr>
        <w:t xml:space="preserve"> for the current RA </w:t>
      </w:r>
      <w:r w:rsidRPr="00042036">
        <w:rPr>
          <w:lang w:eastAsia="zh-CN"/>
        </w:rPr>
        <w:t>per current mechanism i.e</w:t>
      </w:r>
      <w:r w:rsidR="00494EEF" w:rsidRPr="00042036">
        <w:rPr>
          <w:lang w:eastAsia="zh-CN"/>
        </w:rPr>
        <w:t>.</w:t>
      </w:r>
      <w:r w:rsidRPr="00042036">
        <w:rPr>
          <w:lang w:eastAsia="zh-CN"/>
        </w:rPr>
        <w:t xml:space="preserve"> no new cause value</w:t>
      </w:r>
      <w:r w:rsidRPr="00042036">
        <w:rPr>
          <w:rFonts w:eastAsia="Yu Mincho"/>
        </w:rPr>
        <w:t>.</w:t>
      </w:r>
    </w:p>
    <w:p w14:paraId="763E1F34" w14:textId="3BB06506" w:rsidR="00B92E66" w:rsidRPr="00042036" w:rsidRDefault="00B92E66" w:rsidP="00B92E66">
      <w:pPr>
        <w:pStyle w:val="B1"/>
        <w:rPr>
          <w:lang w:eastAsia="zh-CN"/>
        </w:rPr>
      </w:pPr>
      <w:r w:rsidRPr="00042036">
        <w:rPr>
          <w:lang w:eastAsia="zh-CN"/>
        </w:rPr>
        <w:t>-</w:t>
      </w:r>
      <w:r w:rsidRPr="00042036">
        <w:rPr>
          <w:lang w:eastAsia="zh-CN"/>
        </w:rPr>
        <w:tab/>
        <w:t>associates an indication to rejected S-SNSAI</w:t>
      </w:r>
      <w:r w:rsidR="00B338AB" w:rsidRPr="00042036">
        <w:rPr>
          <w:lang w:eastAsia="zh-CN"/>
        </w:rPr>
        <w:t>(s)</w:t>
      </w:r>
      <w:r w:rsidRPr="00042036">
        <w:rPr>
          <w:lang w:eastAsia="zh-CN"/>
        </w:rPr>
        <w:t xml:space="preserve"> for an exceptional handling that UE can use the S-NSSAI even if UE stores the S-NSSAI in the rejected NSSAI storage </w:t>
      </w:r>
      <w:r w:rsidRPr="00042036">
        <w:rPr>
          <w:rFonts w:eastAsia="Yu Mincho"/>
        </w:rPr>
        <w:t>for the current RA</w:t>
      </w:r>
      <w:r w:rsidRPr="00042036">
        <w:rPr>
          <w:lang w:eastAsia="zh-CN"/>
        </w:rPr>
        <w:t xml:space="preserve"> when the UE enters another TA in the current RA and provides the associated indication to the UE</w:t>
      </w:r>
      <w:r w:rsidRPr="00042036">
        <w:rPr>
          <w:rFonts w:eastAsia="Yu Mincho"/>
        </w:rPr>
        <w:t>.</w:t>
      </w:r>
    </w:p>
    <w:p w14:paraId="48400E18" w14:textId="77777777" w:rsidR="00B92E66" w:rsidRPr="00042036" w:rsidRDefault="00B92E66" w:rsidP="00B92E66">
      <w:pPr>
        <w:pStyle w:val="B1"/>
        <w:rPr>
          <w:lang w:eastAsia="zh-CN"/>
        </w:rPr>
      </w:pPr>
      <w:r w:rsidRPr="00042036">
        <w:rPr>
          <w:lang w:eastAsia="zh-CN"/>
        </w:rPr>
        <w:t>-</w:t>
      </w:r>
      <w:r w:rsidRPr="00042036">
        <w:rPr>
          <w:lang w:eastAsia="zh-CN"/>
        </w:rPr>
        <w:tab/>
        <w:t>may associate a list of TA (included in the current RA) where the rejected S-NSSAI is supported and provide it to the UE</w:t>
      </w:r>
      <w:r w:rsidRPr="00042036">
        <w:rPr>
          <w:rFonts w:eastAsia="Yu Mincho"/>
        </w:rPr>
        <w:t>.</w:t>
      </w:r>
    </w:p>
    <w:p w14:paraId="5C698077" w14:textId="77777777" w:rsidR="00B92E66" w:rsidRPr="00042036" w:rsidRDefault="00B92E66" w:rsidP="00B92E66">
      <w:pPr>
        <w:rPr>
          <w:lang w:eastAsia="zh-CN"/>
        </w:rPr>
      </w:pPr>
      <w:r w:rsidRPr="00042036">
        <w:rPr>
          <w:rFonts w:eastAsia="Yu Mincho"/>
        </w:rPr>
        <w:t>The UE</w:t>
      </w:r>
    </w:p>
    <w:p w14:paraId="56723596" w14:textId="77777777" w:rsidR="00B92E66" w:rsidRPr="00042036" w:rsidRDefault="00B92E66" w:rsidP="00B92E66">
      <w:pPr>
        <w:pStyle w:val="B1"/>
        <w:rPr>
          <w:lang w:eastAsia="zh-CN"/>
        </w:rPr>
      </w:pPr>
      <w:r w:rsidRPr="00042036">
        <w:rPr>
          <w:lang w:eastAsia="zh-CN"/>
        </w:rPr>
        <w:t>-</w:t>
      </w:r>
      <w:r w:rsidRPr="00042036">
        <w:rPr>
          <w:lang w:eastAsia="zh-CN"/>
        </w:rPr>
        <w:tab/>
        <w:t>stores the received rejected NSSAI per current mechanism</w:t>
      </w:r>
      <w:r w:rsidRPr="00042036">
        <w:rPr>
          <w:rFonts w:eastAsia="Yu Mincho"/>
        </w:rPr>
        <w:t>.</w:t>
      </w:r>
    </w:p>
    <w:p w14:paraId="767EABF5" w14:textId="5FB53344" w:rsidR="00B92E66" w:rsidRPr="00042036" w:rsidRDefault="00B92E66" w:rsidP="00B92E66">
      <w:pPr>
        <w:pStyle w:val="B1"/>
        <w:rPr>
          <w:rFonts w:eastAsia="Malgun Gothic"/>
        </w:rPr>
      </w:pPr>
      <w:r w:rsidRPr="00042036">
        <w:rPr>
          <w:lang w:eastAsia="zh-CN"/>
        </w:rPr>
        <w:t>-</w:t>
      </w:r>
      <w:r w:rsidRPr="00042036">
        <w:rPr>
          <w:lang w:eastAsia="zh-CN"/>
        </w:rPr>
        <w:tab/>
        <w:t>sends</w:t>
      </w:r>
      <w:r w:rsidRPr="00042036">
        <w:rPr>
          <w:rFonts w:eastAsia="Malgun Gothic"/>
        </w:rPr>
        <w:t xml:space="preserve"> a 5GMM capability of support of new slice granularity i.e</w:t>
      </w:r>
      <w:r w:rsidR="00494EEF" w:rsidRPr="00042036">
        <w:rPr>
          <w:rFonts w:eastAsia="Malgun Gothic"/>
        </w:rPr>
        <w:t>.</w:t>
      </w:r>
      <w:r w:rsidRPr="00042036">
        <w:rPr>
          <w:rFonts w:eastAsia="Malgun Gothic"/>
        </w:rPr>
        <w:t xml:space="preserve"> per tracking area in Registration Request message.</w:t>
      </w:r>
    </w:p>
    <w:p w14:paraId="7497C87E" w14:textId="77777777" w:rsidR="00B92E66" w:rsidRPr="00042036" w:rsidRDefault="00B92E66" w:rsidP="00B92E66">
      <w:pPr>
        <w:pStyle w:val="B1"/>
        <w:rPr>
          <w:lang w:eastAsia="zh-CN"/>
        </w:rPr>
      </w:pPr>
      <w:r w:rsidRPr="00042036">
        <w:rPr>
          <w:lang w:eastAsia="zh-CN"/>
        </w:rPr>
        <w:t>-</w:t>
      </w:r>
      <w:r w:rsidRPr="00042036">
        <w:rPr>
          <w:lang w:eastAsia="zh-CN"/>
        </w:rPr>
        <w:tab/>
        <w:t>can use the S-NSSAI stored in rejected NSSAI storage if the received exception indication indicates that it is allowed to use the S-NSSAI when the UE enters another TA in the current RA</w:t>
      </w:r>
      <w:r w:rsidRPr="00042036">
        <w:rPr>
          <w:rFonts w:eastAsia="Yu Mincho"/>
        </w:rPr>
        <w:t>.</w:t>
      </w:r>
    </w:p>
    <w:p w14:paraId="7DF37897" w14:textId="77777777" w:rsidR="00B92E66" w:rsidRPr="00042036" w:rsidRDefault="00B92E66" w:rsidP="00B92E66">
      <w:pPr>
        <w:pStyle w:val="B1"/>
        <w:rPr>
          <w:lang w:eastAsia="zh-CN"/>
        </w:rPr>
      </w:pPr>
      <w:r w:rsidRPr="00042036">
        <w:rPr>
          <w:lang w:eastAsia="zh-CN"/>
        </w:rPr>
        <w:t>-</w:t>
      </w:r>
      <w:r w:rsidRPr="00042036">
        <w:rPr>
          <w:lang w:eastAsia="zh-CN"/>
        </w:rPr>
        <w:tab/>
        <w:t>shall not use the S-NSSAI stored in rejected NSSAI storage if the received indication indicates that it is not allowed to use the S-NSSAI when the UE enters another TA in the current RA</w:t>
      </w:r>
      <w:r w:rsidRPr="00042036">
        <w:rPr>
          <w:rFonts w:eastAsia="Yu Mincho"/>
        </w:rPr>
        <w:t>.</w:t>
      </w:r>
    </w:p>
    <w:p w14:paraId="00662B93" w14:textId="651D2C2B" w:rsidR="00B92E66" w:rsidRPr="00042036" w:rsidRDefault="00B92E66" w:rsidP="00B92E66">
      <w:pPr>
        <w:pStyle w:val="Heading3"/>
      </w:pPr>
      <w:bookmarkStart w:id="899" w:name="_Toc104302534"/>
      <w:bookmarkStart w:id="900" w:name="_Toc104359500"/>
      <w:bookmarkStart w:id="901" w:name="_Toc112923289"/>
      <w:bookmarkStart w:id="902" w:name="_Toc112923956"/>
      <w:r w:rsidRPr="00042036">
        <w:lastRenderedPageBreak/>
        <w:t>6.</w:t>
      </w:r>
      <w:r w:rsidR="00B751D2" w:rsidRPr="00042036">
        <w:t>27</w:t>
      </w:r>
      <w:r w:rsidRPr="00042036">
        <w:t>.3</w:t>
      </w:r>
      <w:r w:rsidRPr="00042036">
        <w:tab/>
        <w:t>Procedures</w:t>
      </w:r>
      <w:bookmarkEnd w:id="899"/>
      <w:bookmarkEnd w:id="900"/>
      <w:bookmarkEnd w:id="901"/>
      <w:bookmarkEnd w:id="902"/>
    </w:p>
    <w:p w14:paraId="71E8D834" w14:textId="77777777" w:rsidR="00B92E66" w:rsidRPr="00042036" w:rsidRDefault="00B92E66" w:rsidP="00FB44BB">
      <w:pPr>
        <w:pStyle w:val="TH"/>
        <w:rPr>
          <w:lang w:eastAsia="x-none"/>
        </w:rPr>
      </w:pPr>
      <w:r w:rsidRPr="00042036">
        <w:object w:dxaOrig="7711" w:dyaOrig="6371" w14:anchorId="242E74E4">
          <v:shape id="_x0000_i1062" type="#_x0000_t75" style="width:386.25pt;height:318.75pt" o:ole="">
            <v:imagedata r:id="rId87" o:title=""/>
          </v:shape>
          <o:OLEObject Type="Embed" ProgID="Visio.Drawing.15" ShapeID="_x0000_i1062" DrawAspect="Content" ObjectID="_1723979115" r:id="rId88"/>
        </w:object>
      </w:r>
    </w:p>
    <w:p w14:paraId="0CBB24AD" w14:textId="2B344BA8" w:rsidR="00B92E66" w:rsidRPr="00042036" w:rsidRDefault="00B92E66" w:rsidP="00FB44BB">
      <w:pPr>
        <w:pStyle w:val="TF"/>
      </w:pPr>
      <w:r w:rsidRPr="00042036">
        <w:t>Figure 6.</w:t>
      </w:r>
      <w:r w:rsidR="00B751D2" w:rsidRPr="00042036">
        <w:t>27</w:t>
      </w:r>
      <w:r w:rsidRPr="00042036">
        <w:t>.3-1: Exceptional handling of Rejected NSSAI</w:t>
      </w:r>
    </w:p>
    <w:p w14:paraId="027AB5FA" w14:textId="1CE28341" w:rsidR="00B92E66" w:rsidRPr="00042036" w:rsidRDefault="00B92E66" w:rsidP="00282113">
      <w:pPr>
        <w:pStyle w:val="B1"/>
        <w:rPr>
          <w:rFonts w:eastAsia="Malgun Gothic"/>
        </w:rPr>
      </w:pPr>
      <w:r w:rsidRPr="00042036">
        <w:rPr>
          <w:rFonts w:eastAsia="Malgun Gothic"/>
        </w:rPr>
        <w:t>1.</w:t>
      </w:r>
      <w:r w:rsidRPr="00042036">
        <w:rPr>
          <w:rFonts w:eastAsia="Malgun Gothic"/>
        </w:rPr>
        <w:tab/>
        <w:t>The UE initiates Registration procedure. The Registration Request message includes a 5GMM capability of support of new slice granularity i.e</w:t>
      </w:r>
      <w:r w:rsidR="00494EEF" w:rsidRPr="00042036">
        <w:rPr>
          <w:rFonts w:eastAsia="Malgun Gothic"/>
        </w:rPr>
        <w:t>.</w:t>
      </w:r>
      <w:r w:rsidRPr="00042036">
        <w:rPr>
          <w:rFonts w:eastAsia="Malgun Gothic"/>
        </w:rPr>
        <w:t xml:space="preserve"> per tracking area.</w:t>
      </w:r>
    </w:p>
    <w:p w14:paraId="38A3E2FB" w14:textId="04098E7A" w:rsidR="00B92E66" w:rsidRPr="00042036" w:rsidRDefault="00B92E66" w:rsidP="00282113">
      <w:pPr>
        <w:pStyle w:val="B1"/>
        <w:rPr>
          <w:rFonts w:eastAsia="Malgun Gothic"/>
        </w:rPr>
      </w:pPr>
      <w:r w:rsidRPr="00042036">
        <w:rPr>
          <w:rFonts w:eastAsia="Malgun Gothic"/>
        </w:rPr>
        <w:t>2.</w:t>
      </w:r>
      <w:r w:rsidRPr="00042036">
        <w:rPr>
          <w:rFonts w:eastAsia="Malgun Gothic"/>
        </w:rPr>
        <w:tab/>
        <w:t>The AMF continues with Registration procedure.</w:t>
      </w:r>
    </w:p>
    <w:p w14:paraId="024782A5" w14:textId="0B322906" w:rsidR="00B92E66" w:rsidRPr="00042036" w:rsidRDefault="00B92E66" w:rsidP="00282113">
      <w:pPr>
        <w:pStyle w:val="B1"/>
        <w:rPr>
          <w:rFonts w:eastAsia="Malgun Gothic"/>
        </w:rPr>
      </w:pPr>
      <w:r w:rsidRPr="00042036">
        <w:rPr>
          <w:rFonts w:eastAsia="Malgun Gothic"/>
        </w:rPr>
        <w:t>3.</w:t>
      </w:r>
      <w:r w:rsidRPr="00042036">
        <w:rPr>
          <w:rFonts w:eastAsia="Malgun Gothic"/>
        </w:rPr>
        <w:tab/>
        <w:t xml:space="preserve">The AMF sends Rejected S-NSSAI(s) with the cause value </w:t>
      </w:r>
      <w:r w:rsidR="00494EEF" w:rsidRPr="00042036">
        <w:rPr>
          <w:rFonts w:eastAsia="Malgun Gothic"/>
        </w:rPr>
        <w:t>"</w:t>
      </w:r>
      <w:r w:rsidRPr="00042036">
        <w:t>S-NSSAI not available in the current registration area</w:t>
      </w:r>
      <w:r w:rsidR="00494EEF" w:rsidRPr="00042036">
        <w:rPr>
          <w:rFonts w:eastAsia="Malgun Gothic"/>
        </w:rPr>
        <w:t>"</w:t>
      </w:r>
      <w:r w:rsidRPr="00042036">
        <w:rPr>
          <w:rFonts w:eastAsia="Malgun Gothic"/>
        </w:rPr>
        <w:t xml:space="preserve"> and an associated exception indication. The exception indication indicates the exception to the Rejected S-NSSAI handling. If operator and implementation policy require, the AMF may also provide </w:t>
      </w:r>
      <w:r w:rsidRPr="00042036">
        <w:t>a list of TA (included in the current RA) where the rejected S-NSSAI(s) is supported and associated the list of TA to each rejected S-NSSAI.</w:t>
      </w:r>
    </w:p>
    <w:p w14:paraId="0C6B94B0" w14:textId="77777777" w:rsidR="00B92E66" w:rsidRPr="00042036" w:rsidRDefault="00B92E66" w:rsidP="00282113">
      <w:pPr>
        <w:pStyle w:val="B1"/>
        <w:rPr>
          <w:lang w:eastAsia="x-none"/>
        </w:rPr>
      </w:pPr>
      <w:r w:rsidRPr="00042036">
        <w:rPr>
          <w:rFonts w:eastAsia="Malgun Gothic"/>
        </w:rPr>
        <w:t>4.</w:t>
      </w:r>
      <w:r w:rsidRPr="00042036">
        <w:rPr>
          <w:rFonts w:eastAsia="Malgun Gothic"/>
        </w:rPr>
        <w:tab/>
        <w:t>The UE continues with Registration procedure.</w:t>
      </w:r>
    </w:p>
    <w:p w14:paraId="1633E5E1" w14:textId="0CA85EF8" w:rsidR="00B92E66" w:rsidRPr="00042036" w:rsidRDefault="00B92E66" w:rsidP="00B92E66">
      <w:pPr>
        <w:rPr>
          <w:lang w:eastAsia="x-none"/>
        </w:rPr>
      </w:pPr>
      <w:r w:rsidRPr="00042036">
        <w:rPr>
          <w:rFonts w:eastAsia="Yu Mincho"/>
        </w:rPr>
        <w:t xml:space="preserve">When the UE moves to another TA in current RA where the UE received the Rejected S-NSSAI and the cause value indicates </w:t>
      </w:r>
      <w:r w:rsidR="00494EEF" w:rsidRPr="00042036">
        <w:rPr>
          <w:rFonts w:eastAsia="Malgun Gothic"/>
        </w:rPr>
        <w:t>"</w:t>
      </w:r>
      <w:r w:rsidRPr="00042036">
        <w:rPr>
          <w:lang w:eastAsia="ko-KR"/>
        </w:rPr>
        <w:t>S-NSSAI not available in the current registration area</w:t>
      </w:r>
      <w:r w:rsidR="00494EEF" w:rsidRPr="00042036">
        <w:rPr>
          <w:rFonts w:eastAsia="Malgun Gothic"/>
        </w:rPr>
        <w:t>"</w:t>
      </w:r>
      <w:r w:rsidRPr="00042036">
        <w:rPr>
          <w:rFonts w:eastAsia="Malgun Gothic"/>
        </w:rPr>
        <w:t>, if the exception indication indicates that the Rejected S-NSSAI</w:t>
      </w:r>
      <w:r w:rsidR="00B338AB" w:rsidRPr="00042036">
        <w:rPr>
          <w:rFonts w:eastAsia="Malgun Gothic"/>
        </w:rPr>
        <w:t>(s)</w:t>
      </w:r>
      <w:r w:rsidRPr="00042036">
        <w:rPr>
          <w:rFonts w:eastAsia="Malgun Gothic"/>
        </w:rPr>
        <w:t xml:space="preserve"> is TA granularity so that it is allowed to use the Rejected S-NSSAI in anther TA, the UE is allowed to use the Rejected S-NSSAI in the Registration procedure. If the previously Rejected S-NSSAI is included in the Allowed NSSAI, UE can request the service for the S-NSSAI. If the AMF provides a list of TA associated with the rejected S-NSSAI(s) to the UE, the UE will send Registration Request for the rejected S-NSSAI when the UE moves into a new TA that is in the list of TA.</w:t>
      </w:r>
    </w:p>
    <w:p w14:paraId="63A489B1" w14:textId="678FFD06" w:rsidR="00B338AB" w:rsidRPr="00042036" w:rsidRDefault="00B338AB" w:rsidP="00B338AB">
      <w:pPr>
        <w:rPr>
          <w:rFonts w:eastAsia="Yu Mincho"/>
        </w:rPr>
      </w:pPr>
      <w:bookmarkStart w:id="903" w:name="_Toc104302535"/>
      <w:bookmarkStart w:id="904" w:name="_Toc104359501"/>
      <w:r w:rsidRPr="00042036">
        <w:rPr>
          <w:rFonts w:eastAsia="Yu Mincho"/>
        </w:rPr>
        <w:t xml:space="preserve">For example, the simple implementation of the exception indication can be realized by adding 1 bit indication in octet 3 bit8 of </w:t>
      </w:r>
      <w:r w:rsidR="00C92467" w:rsidRPr="00042036">
        <w:rPr>
          <w:rFonts w:eastAsia="Yu Mincho"/>
        </w:rPr>
        <w:t>TS</w:t>
      </w:r>
      <w:r w:rsidR="00C92467">
        <w:rPr>
          <w:rFonts w:eastAsia="Yu Mincho"/>
        </w:rPr>
        <w:t> </w:t>
      </w:r>
      <w:r w:rsidR="00C92467" w:rsidRPr="00042036">
        <w:rPr>
          <w:rFonts w:eastAsia="Yu Mincho"/>
        </w:rPr>
        <w:t>24.501</w:t>
      </w:r>
      <w:r w:rsidR="00C92467">
        <w:rPr>
          <w:rFonts w:eastAsia="Yu Mincho"/>
        </w:rPr>
        <w:t> </w:t>
      </w:r>
      <w:r w:rsidR="00C92467" w:rsidRPr="00042036">
        <w:rPr>
          <w:rFonts w:eastAsia="Yu Mincho"/>
        </w:rPr>
        <w:t>[</w:t>
      </w:r>
      <w:r w:rsidR="007D63BE" w:rsidRPr="00042036">
        <w:rPr>
          <w:rFonts w:eastAsia="Yu Mincho"/>
        </w:rPr>
        <w:t>16]</w:t>
      </w:r>
      <w:r w:rsidRPr="00042036">
        <w:rPr>
          <w:rFonts w:eastAsia="Yu Mincho"/>
        </w:rPr>
        <w:t xml:space="preserve"> </w:t>
      </w:r>
      <w:r w:rsidRPr="00042036">
        <w:t>Figure</w:t>
      </w:r>
      <w:r w:rsidR="007D63BE" w:rsidRPr="00042036">
        <w:t> </w:t>
      </w:r>
      <w:r w:rsidRPr="00042036">
        <w:t>9.11.3.75.2 Extended rejected NSSAI information element.</w:t>
      </w:r>
    </w:p>
    <w:p w14:paraId="3A432A4F" w14:textId="22724306" w:rsidR="00B338AB" w:rsidRDefault="00B338AB" w:rsidP="00B338AB">
      <w:pPr>
        <w:pStyle w:val="NO"/>
        <w:rPr>
          <w:rFonts w:eastAsia="Malgun Gothic"/>
        </w:rPr>
      </w:pPr>
      <w:r w:rsidRPr="00042036">
        <w:t>NOTE:</w:t>
      </w:r>
      <w:r w:rsidRPr="00042036">
        <w:tab/>
        <w:t xml:space="preserve">It is left to Stage-3 specifications to define the exact format of how the </w:t>
      </w:r>
      <w:r w:rsidRPr="00042036">
        <w:rPr>
          <w:rFonts w:eastAsia="Malgun Gothic"/>
        </w:rPr>
        <w:t>exception indication</w:t>
      </w:r>
      <w:r w:rsidRPr="00042036">
        <w:t xml:space="preserve"> information would be provided to the UE. Here, for the purpose clarifying the aspect of </w:t>
      </w:r>
      <w:r w:rsidR="00494EEF" w:rsidRPr="00042036">
        <w:rPr>
          <w:rFonts w:eastAsia="Malgun Gothic"/>
        </w:rPr>
        <w:t>"</w:t>
      </w:r>
      <w:r w:rsidRPr="00042036">
        <w:rPr>
          <w:rFonts w:eastAsia="Malgun Gothic"/>
        </w:rPr>
        <w:t>simple implementation</w:t>
      </w:r>
      <w:r w:rsidR="00494EEF" w:rsidRPr="00042036">
        <w:rPr>
          <w:rFonts w:eastAsia="Malgun Gothic"/>
        </w:rPr>
        <w:t>"</w:t>
      </w:r>
      <w:r w:rsidRPr="00042036">
        <w:rPr>
          <w:rFonts w:eastAsia="Malgun Gothic"/>
        </w:rPr>
        <w:t>, the example format is shown.</w:t>
      </w:r>
    </w:p>
    <w:p w14:paraId="1481FE85" w14:textId="77777777" w:rsidR="00C92467" w:rsidRPr="00042036" w:rsidRDefault="00C92467" w:rsidP="00C9246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338AB" w:rsidRPr="00042036" w14:paraId="17198C55" w14:textId="77777777" w:rsidTr="00A77EFE">
        <w:trPr>
          <w:cantSplit/>
          <w:jc w:val="center"/>
        </w:trPr>
        <w:tc>
          <w:tcPr>
            <w:tcW w:w="709" w:type="dxa"/>
            <w:tcBorders>
              <w:top w:val="nil"/>
              <w:left w:val="nil"/>
              <w:bottom w:val="single" w:sz="4" w:space="0" w:color="auto"/>
              <w:right w:val="nil"/>
            </w:tcBorders>
            <w:hideMark/>
          </w:tcPr>
          <w:p w14:paraId="3DBAFED4" w14:textId="77777777" w:rsidR="00B338AB" w:rsidRPr="00042036" w:rsidRDefault="00B338AB" w:rsidP="00042036">
            <w:pPr>
              <w:pStyle w:val="TAH"/>
            </w:pPr>
            <w:bookmarkStart w:id="905" w:name="_PERM_MCCTEMPBM_CRPT61090061___7"/>
            <w:bookmarkStart w:id="906" w:name="_PERM_MCCTEMPBM_CRPT61090062___4"/>
            <w:bookmarkEnd w:id="905"/>
            <w:bookmarkEnd w:id="906"/>
            <w:r w:rsidRPr="00042036">
              <w:t>8</w:t>
            </w:r>
          </w:p>
        </w:tc>
        <w:tc>
          <w:tcPr>
            <w:tcW w:w="709" w:type="dxa"/>
            <w:tcBorders>
              <w:top w:val="nil"/>
              <w:left w:val="nil"/>
              <w:bottom w:val="single" w:sz="4" w:space="0" w:color="auto"/>
              <w:right w:val="nil"/>
            </w:tcBorders>
            <w:hideMark/>
          </w:tcPr>
          <w:p w14:paraId="49CED498" w14:textId="77777777" w:rsidR="00B338AB" w:rsidRPr="00042036" w:rsidRDefault="00B338AB" w:rsidP="00042036">
            <w:pPr>
              <w:pStyle w:val="TAH"/>
            </w:pPr>
            <w:r w:rsidRPr="00042036">
              <w:t>7</w:t>
            </w:r>
          </w:p>
        </w:tc>
        <w:tc>
          <w:tcPr>
            <w:tcW w:w="709" w:type="dxa"/>
            <w:tcBorders>
              <w:top w:val="nil"/>
              <w:left w:val="nil"/>
              <w:bottom w:val="single" w:sz="4" w:space="0" w:color="auto"/>
              <w:right w:val="nil"/>
            </w:tcBorders>
            <w:hideMark/>
          </w:tcPr>
          <w:p w14:paraId="1EBEB34C" w14:textId="77777777" w:rsidR="00B338AB" w:rsidRPr="00042036" w:rsidRDefault="00B338AB" w:rsidP="00042036">
            <w:pPr>
              <w:pStyle w:val="TAH"/>
            </w:pPr>
            <w:r w:rsidRPr="00042036">
              <w:t>6</w:t>
            </w:r>
          </w:p>
        </w:tc>
        <w:tc>
          <w:tcPr>
            <w:tcW w:w="709" w:type="dxa"/>
            <w:tcBorders>
              <w:top w:val="nil"/>
              <w:left w:val="nil"/>
              <w:bottom w:val="single" w:sz="4" w:space="0" w:color="auto"/>
              <w:right w:val="nil"/>
            </w:tcBorders>
            <w:hideMark/>
          </w:tcPr>
          <w:p w14:paraId="14F1298D" w14:textId="77777777" w:rsidR="00B338AB" w:rsidRPr="00042036" w:rsidRDefault="00B338AB" w:rsidP="00042036">
            <w:pPr>
              <w:pStyle w:val="TAH"/>
            </w:pPr>
            <w:r w:rsidRPr="00042036">
              <w:t>5</w:t>
            </w:r>
          </w:p>
        </w:tc>
        <w:tc>
          <w:tcPr>
            <w:tcW w:w="709" w:type="dxa"/>
            <w:tcBorders>
              <w:top w:val="nil"/>
              <w:left w:val="nil"/>
              <w:bottom w:val="nil"/>
              <w:right w:val="nil"/>
            </w:tcBorders>
            <w:hideMark/>
          </w:tcPr>
          <w:p w14:paraId="02D3CFE2" w14:textId="77777777" w:rsidR="00B338AB" w:rsidRPr="00042036" w:rsidRDefault="00B338AB" w:rsidP="00042036">
            <w:pPr>
              <w:pStyle w:val="TAH"/>
            </w:pPr>
            <w:r w:rsidRPr="00042036">
              <w:t>4</w:t>
            </w:r>
          </w:p>
        </w:tc>
        <w:tc>
          <w:tcPr>
            <w:tcW w:w="709" w:type="dxa"/>
            <w:tcBorders>
              <w:top w:val="nil"/>
              <w:left w:val="nil"/>
              <w:bottom w:val="nil"/>
              <w:right w:val="nil"/>
            </w:tcBorders>
            <w:hideMark/>
          </w:tcPr>
          <w:p w14:paraId="12DAB36C" w14:textId="77777777" w:rsidR="00B338AB" w:rsidRPr="00042036" w:rsidRDefault="00B338AB" w:rsidP="00042036">
            <w:pPr>
              <w:pStyle w:val="TAH"/>
            </w:pPr>
            <w:r w:rsidRPr="00042036">
              <w:t>3</w:t>
            </w:r>
          </w:p>
        </w:tc>
        <w:tc>
          <w:tcPr>
            <w:tcW w:w="709" w:type="dxa"/>
            <w:tcBorders>
              <w:top w:val="nil"/>
              <w:left w:val="nil"/>
              <w:bottom w:val="nil"/>
              <w:right w:val="nil"/>
            </w:tcBorders>
            <w:hideMark/>
          </w:tcPr>
          <w:p w14:paraId="6B21F10E" w14:textId="77777777" w:rsidR="00B338AB" w:rsidRPr="00042036" w:rsidRDefault="00B338AB" w:rsidP="00042036">
            <w:pPr>
              <w:pStyle w:val="TAH"/>
            </w:pPr>
            <w:r w:rsidRPr="00042036">
              <w:t>2</w:t>
            </w:r>
          </w:p>
        </w:tc>
        <w:tc>
          <w:tcPr>
            <w:tcW w:w="709" w:type="dxa"/>
            <w:tcBorders>
              <w:top w:val="nil"/>
              <w:left w:val="nil"/>
              <w:bottom w:val="nil"/>
              <w:right w:val="nil"/>
            </w:tcBorders>
            <w:hideMark/>
          </w:tcPr>
          <w:p w14:paraId="1029871F" w14:textId="77777777" w:rsidR="00B338AB" w:rsidRPr="00042036" w:rsidRDefault="00B338AB" w:rsidP="00042036">
            <w:pPr>
              <w:pStyle w:val="TAH"/>
            </w:pPr>
            <w:r w:rsidRPr="00042036">
              <w:t>1</w:t>
            </w:r>
          </w:p>
        </w:tc>
        <w:tc>
          <w:tcPr>
            <w:tcW w:w="1560" w:type="dxa"/>
            <w:tcBorders>
              <w:top w:val="nil"/>
              <w:left w:val="nil"/>
              <w:bottom w:val="nil"/>
              <w:right w:val="nil"/>
            </w:tcBorders>
          </w:tcPr>
          <w:p w14:paraId="24316C6E" w14:textId="77777777" w:rsidR="00B338AB" w:rsidRPr="00042036" w:rsidRDefault="00B338AB" w:rsidP="00042036">
            <w:pPr>
              <w:pStyle w:val="TAH"/>
            </w:pPr>
            <w:bookmarkStart w:id="907" w:name="_PERM_MCCTEMPBM_CRPT61090063___7"/>
            <w:bookmarkEnd w:id="907"/>
          </w:p>
        </w:tc>
      </w:tr>
      <w:tr w:rsidR="00B338AB" w:rsidRPr="00042036" w14:paraId="365F09FE" w14:textId="77777777" w:rsidTr="00A77EFE">
        <w:trPr>
          <w:cantSplit/>
          <w:jc w:val="center"/>
        </w:trPr>
        <w:tc>
          <w:tcPr>
            <w:tcW w:w="709" w:type="dxa"/>
            <w:tcBorders>
              <w:top w:val="single" w:sz="4" w:space="0" w:color="auto"/>
              <w:left w:val="single" w:sz="4" w:space="0" w:color="auto"/>
              <w:bottom w:val="single" w:sz="4" w:space="0" w:color="auto"/>
              <w:right w:val="single" w:sz="4" w:space="0" w:color="auto"/>
            </w:tcBorders>
            <w:hideMark/>
          </w:tcPr>
          <w:p w14:paraId="4A296096" w14:textId="77777777" w:rsidR="00B338AB" w:rsidRPr="00042036" w:rsidRDefault="00B338AB" w:rsidP="00042036">
            <w:pPr>
              <w:pStyle w:val="TAC"/>
              <w:rPr>
                <w:dstrike/>
              </w:rPr>
            </w:pPr>
            <w:r w:rsidRPr="00042036">
              <w:rPr>
                <w:dstrike/>
              </w:rPr>
              <w:t>spare</w:t>
            </w:r>
          </w:p>
          <w:p w14:paraId="306B2DD0" w14:textId="77777777" w:rsidR="00B338AB" w:rsidRPr="00042036" w:rsidRDefault="00B338AB" w:rsidP="00042036">
            <w:pPr>
              <w:pStyle w:val="TAC"/>
              <w:rPr>
                <w:rFonts w:eastAsia="Yu Mincho"/>
              </w:rPr>
            </w:pPr>
            <w:bookmarkStart w:id="908" w:name="_PERM_MCCTEMPBM_CRPT02080001___5"/>
            <w:r w:rsidRPr="00042036">
              <w:rPr>
                <w:rFonts w:eastAsia="Yu Mincho"/>
                <w:color w:val="FF0000"/>
              </w:rPr>
              <w:t>NST</w:t>
            </w:r>
            <w:bookmarkEnd w:id="908"/>
          </w:p>
        </w:tc>
        <w:tc>
          <w:tcPr>
            <w:tcW w:w="2127" w:type="dxa"/>
            <w:gridSpan w:val="3"/>
            <w:tcBorders>
              <w:top w:val="single" w:sz="4" w:space="0" w:color="auto"/>
              <w:left w:val="single" w:sz="4" w:space="0" w:color="auto"/>
              <w:bottom w:val="single" w:sz="4" w:space="0" w:color="auto"/>
              <w:right w:val="single" w:sz="4" w:space="0" w:color="auto"/>
            </w:tcBorders>
            <w:hideMark/>
          </w:tcPr>
          <w:p w14:paraId="1AC95DCE" w14:textId="77777777" w:rsidR="00B338AB" w:rsidRPr="00042036" w:rsidRDefault="00B338AB" w:rsidP="00042036">
            <w:pPr>
              <w:pStyle w:val="TAC"/>
            </w:pPr>
            <w:r w:rsidRPr="00042036">
              <w:t>Type of list</w:t>
            </w:r>
          </w:p>
        </w:tc>
        <w:tc>
          <w:tcPr>
            <w:tcW w:w="2836" w:type="dxa"/>
            <w:gridSpan w:val="4"/>
            <w:tcBorders>
              <w:top w:val="single" w:sz="4" w:space="0" w:color="auto"/>
              <w:left w:val="single" w:sz="4" w:space="0" w:color="auto"/>
              <w:bottom w:val="single" w:sz="4" w:space="0" w:color="auto"/>
              <w:right w:val="single" w:sz="4" w:space="0" w:color="auto"/>
            </w:tcBorders>
            <w:hideMark/>
          </w:tcPr>
          <w:p w14:paraId="3A206820" w14:textId="77777777" w:rsidR="00B338AB" w:rsidRPr="00042036" w:rsidRDefault="00B338AB" w:rsidP="00042036">
            <w:pPr>
              <w:pStyle w:val="TAC"/>
            </w:pPr>
            <w:r w:rsidRPr="00042036">
              <w:t>Number of elements</w:t>
            </w:r>
          </w:p>
        </w:tc>
        <w:tc>
          <w:tcPr>
            <w:tcW w:w="1560" w:type="dxa"/>
            <w:tcBorders>
              <w:top w:val="nil"/>
              <w:left w:val="nil"/>
              <w:bottom w:val="nil"/>
              <w:right w:val="nil"/>
            </w:tcBorders>
            <w:hideMark/>
          </w:tcPr>
          <w:p w14:paraId="084767A0" w14:textId="77777777" w:rsidR="00B338AB" w:rsidRPr="00042036" w:rsidRDefault="00B338AB" w:rsidP="00042036">
            <w:pPr>
              <w:pStyle w:val="TAC"/>
            </w:pPr>
            <w:r w:rsidRPr="00042036">
              <w:t>octet 3</w:t>
            </w:r>
          </w:p>
        </w:tc>
      </w:tr>
      <w:tr w:rsidR="00B338AB" w:rsidRPr="00042036" w14:paraId="04E5D193"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70F16D5" w14:textId="77777777" w:rsidR="00B338AB" w:rsidRPr="00042036" w:rsidRDefault="00B338AB" w:rsidP="00042036">
            <w:pPr>
              <w:pStyle w:val="TAC"/>
            </w:pPr>
          </w:p>
          <w:p w14:paraId="18EBE71C" w14:textId="77777777" w:rsidR="00B338AB" w:rsidRPr="00042036" w:rsidRDefault="00B338AB" w:rsidP="00042036">
            <w:pPr>
              <w:pStyle w:val="TAC"/>
            </w:pPr>
            <w:r w:rsidRPr="00042036">
              <w:t>Rejected S-NSSAI 1</w:t>
            </w:r>
          </w:p>
        </w:tc>
        <w:tc>
          <w:tcPr>
            <w:tcW w:w="1560" w:type="dxa"/>
            <w:tcBorders>
              <w:top w:val="nil"/>
              <w:left w:val="nil"/>
              <w:bottom w:val="nil"/>
              <w:right w:val="nil"/>
            </w:tcBorders>
          </w:tcPr>
          <w:p w14:paraId="2D0DEF38" w14:textId="77777777" w:rsidR="00B338AB" w:rsidRPr="00042036" w:rsidRDefault="00B338AB" w:rsidP="00042036">
            <w:pPr>
              <w:pStyle w:val="TAC"/>
            </w:pPr>
            <w:r w:rsidRPr="00042036">
              <w:t>octet 4</w:t>
            </w:r>
          </w:p>
          <w:p w14:paraId="0A9F0D37" w14:textId="77777777" w:rsidR="00B338AB" w:rsidRPr="00042036" w:rsidRDefault="00B338AB" w:rsidP="00042036">
            <w:pPr>
              <w:pStyle w:val="TAC"/>
            </w:pPr>
          </w:p>
          <w:p w14:paraId="12CAB09A" w14:textId="77777777" w:rsidR="00B338AB" w:rsidRPr="00042036" w:rsidRDefault="00B338AB" w:rsidP="00042036">
            <w:pPr>
              <w:pStyle w:val="TAC"/>
            </w:pPr>
            <w:r w:rsidRPr="00042036">
              <w:t>octet j</w:t>
            </w:r>
          </w:p>
        </w:tc>
      </w:tr>
      <w:tr w:rsidR="00B338AB" w:rsidRPr="00042036" w14:paraId="7848481A"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FA5AEC5" w14:textId="77777777" w:rsidR="00B338AB" w:rsidRPr="00042036" w:rsidRDefault="00B338AB" w:rsidP="00042036">
            <w:pPr>
              <w:pStyle w:val="TAC"/>
            </w:pPr>
          </w:p>
          <w:p w14:paraId="122EA884" w14:textId="77777777" w:rsidR="00B338AB" w:rsidRPr="00042036" w:rsidRDefault="00B338AB" w:rsidP="00042036">
            <w:pPr>
              <w:pStyle w:val="TAC"/>
            </w:pPr>
            <w:r w:rsidRPr="00042036">
              <w:t>Rejected S-NSSAI 2</w:t>
            </w:r>
          </w:p>
        </w:tc>
        <w:tc>
          <w:tcPr>
            <w:tcW w:w="1560" w:type="dxa"/>
            <w:tcBorders>
              <w:top w:val="nil"/>
              <w:left w:val="nil"/>
              <w:bottom w:val="nil"/>
              <w:right w:val="nil"/>
            </w:tcBorders>
          </w:tcPr>
          <w:p w14:paraId="230387A0" w14:textId="77777777" w:rsidR="00B338AB" w:rsidRPr="00042036" w:rsidRDefault="00B338AB" w:rsidP="00042036">
            <w:pPr>
              <w:pStyle w:val="TAC"/>
            </w:pPr>
            <w:r w:rsidRPr="00042036">
              <w:t>octet j+1*</w:t>
            </w:r>
          </w:p>
          <w:p w14:paraId="5976DD64" w14:textId="77777777" w:rsidR="00B338AB" w:rsidRPr="00042036" w:rsidRDefault="00B338AB" w:rsidP="00042036">
            <w:pPr>
              <w:pStyle w:val="TAC"/>
            </w:pPr>
          </w:p>
          <w:p w14:paraId="40181E1E" w14:textId="77777777" w:rsidR="00B338AB" w:rsidRPr="00042036" w:rsidRDefault="00B338AB" w:rsidP="00042036">
            <w:pPr>
              <w:pStyle w:val="TAC"/>
            </w:pPr>
            <w:r w:rsidRPr="00042036">
              <w:t>octet k*</w:t>
            </w:r>
          </w:p>
        </w:tc>
      </w:tr>
      <w:tr w:rsidR="00B338AB" w:rsidRPr="00042036" w14:paraId="1C65B85A"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802FA2C" w14:textId="77777777" w:rsidR="00B338AB" w:rsidRPr="00042036" w:rsidRDefault="00B338AB" w:rsidP="00042036">
            <w:pPr>
              <w:pStyle w:val="TAC"/>
            </w:pPr>
          </w:p>
          <w:p w14:paraId="75440CAC" w14:textId="77777777" w:rsidR="00B338AB" w:rsidRPr="00042036" w:rsidRDefault="00B338AB" w:rsidP="00042036">
            <w:pPr>
              <w:pStyle w:val="TAC"/>
            </w:pPr>
            <w:r w:rsidRPr="00042036">
              <w:t>…</w:t>
            </w:r>
          </w:p>
          <w:p w14:paraId="4EA72682" w14:textId="77777777" w:rsidR="00B338AB" w:rsidRPr="00042036" w:rsidRDefault="00B338AB" w:rsidP="00042036">
            <w:pPr>
              <w:pStyle w:val="TAC"/>
            </w:pPr>
          </w:p>
        </w:tc>
        <w:tc>
          <w:tcPr>
            <w:tcW w:w="1560" w:type="dxa"/>
            <w:tcBorders>
              <w:top w:val="nil"/>
              <w:left w:val="nil"/>
              <w:bottom w:val="nil"/>
              <w:right w:val="nil"/>
            </w:tcBorders>
          </w:tcPr>
          <w:p w14:paraId="7D7D2529" w14:textId="77777777" w:rsidR="00B338AB" w:rsidRPr="00042036" w:rsidRDefault="00B338AB" w:rsidP="00042036">
            <w:pPr>
              <w:pStyle w:val="TAC"/>
            </w:pPr>
            <w:r w:rsidRPr="00042036">
              <w:t>octet k+1</w:t>
            </w:r>
          </w:p>
          <w:p w14:paraId="4507913A" w14:textId="77777777" w:rsidR="00B338AB" w:rsidRPr="00042036" w:rsidRDefault="00B338AB" w:rsidP="00042036">
            <w:pPr>
              <w:pStyle w:val="TAC"/>
            </w:pPr>
          </w:p>
          <w:p w14:paraId="4E5B374F" w14:textId="77777777" w:rsidR="00B338AB" w:rsidRPr="00042036" w:rsidRDefault="00B338AB" w:rsidP="00042036">
            <w:pPr>
              <w:pStyle w:val="TAC"/>
            </w:pPr>
            <w:r w:rsidRPr="00042036">
              <w:t>octet p*</w:t>
            </w:r>
          </w:p>
        </w:tc>
      </w:tr>
      <w:tr w:rsidR="00B338AB" w:rsidRPr="00042036" w14:paraId="5AAF4322"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5E28B2" w14:textId="77777777" w:rsidR="00B338AB" w:rsidRPr="00042036" w:rsidRDefault="00B338AB" w:rsidP="00042036">
            <w:pPr>
              <w:pStyle w:val="TAC"/>
            </w:pPr>
          </w:p>
          <w:p w14:paraId="084BD988" w14:textId="77777777" w:rsidR="00B338AB" w:rsidRPr="00042036" w:rsidRDefault="00B338AB" w:rsidP="00042036">
            <w:pPr>
              <w:pStyle w:val="TAC"/>
            </w:pPr>
            <w:r w:rsidRPr="00042036">
              <w:t>Rejected S-NSSAI n</w:t>
            </w:r>
          </w:p>
        </w:tc>
        <w:tc>
          <w:tcPr>
            <w:tcW w:w="1560" w:type="dxa"/>
            <w:tcBorders>
              <w:top w:val="nil"/>
              <w:left w:val="nil"/>
              <w:bottom w:val="nil"/>
              <w:right w:val="nil"/>
            </w:tcBorders>
          </w:tcPr>
          <w:p w14:paraId="60E4F7F8" w14:textId="77777777" w:rsidR="00B338AB" w:rsidRPr="00042036" w:rsidRDefault="00B338AB" w:rsidP="00042036">
            <w:pPr>
              <w:pStyle w:val="TAC"/>
            </w:pPr>
            <w:r w:rsidRPr="00042036">
              <w:t>octet p+1*</w:t>
            </w:r>
          </w:p>
          <w:p w14:paraId="4B09BC76" w14:textId="77777777" w:rsidR="00B338AB" w:rsidRPr="00042036" w:rsidRDefault="00B338AB" w:rsidP="00042036">
            <w:pPr>
              <w:pStyle w:val="TAC"/>
            </w:pPr>
          </w:p>
          <w:p w14:paraId="4F8FCCC3" w14:textId="77777777" w:rsidR="00B338AB" w:rsidRPr="00042036" w:rsidRDefault="00B338AB" w:rsidP="00042036">
            <w:pPr>
              <w:pStyle w:val="TAC"/>
            </w:pPr>
            <w:r w:rsidRPr="00042036">
              <w:t>octet m*</w:t>
            </w:r>
          </w:p>
        </w:tc>
      </w:tr>
    </w:tbl>
    <w:p w14:paraId="10AF5794" w14:textId="77777777" w:rsidR="00B338AB" w:rsidRPr="00042036" w:rsidRDefault="00B338AB" w:rsidP="00C92467">
      <w:pPr>
        <w:pStyle w:val="TH"/>
        <w:rPr>
          <w:lang w:eastAsia="en-US"/>
        </w:rPr>
      </w:pPr>
      <w:bookmarkStart w:id="909" w:name="_PERM_MCCTEMPBM_CRPT61090064___7"/>
      <w:bookmarkEnd w:id="909"/>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4"/>
        <w:gridCol w:w="5953"/>
      </w:tblGrid>
      <w:tr w:rsidR="00B338AB" w:rsidRPr="00042036" w14:paraId="1DDC9C5B" w14:textId="77777777" w:rsidTr="00797053">
        <w:trPr>
          <w:cantSplit/>
          <w:jc w:val="center"/>
        </w:trPr>
        <w:tc>
          <w:tcPr>
            <w:tcW w:w="7088" w:type="dxa"/>
            <w:gridSpan w:val="5"/>
          </w:tcPr>
          <w:p w14:paraId="31BF95A5" w14:textId="77777777" w:rsidR="00B338AB" w:rsidRPr="00042036" w:rsidRDefault="00B338AB" w:rsidP="00A77EFE">
            <w:pPr>
              <w:pStyle w:val="TAL"/>
              <w:rPr>
                <w:color w:val="FF0000"/>
              </w:rPr>
            </w:pPr>
            <w:bookmarkStart w:id="910" w:name="_PERM_MCCTEMPBM_CRPT02080002___5"/>
            <w:r w:rsidRPr="00042036">
              <w:rPr>
                <w:rFonts w:eastAsia="Yu Mincho"/>
                <w:color w:val="FF0000"/>
              </w:rPr>
              <w:t>Network Slice per TA</w:t>
            </w:r>
            <w:r w:rsidRPr="00042036">
              <w:rPr>
                <w:color w:val="FF0000"/>
              </w:rPr>
              <w:t xml:space="preserve"> (octet 3, bit 8)</w:t>
            </w:r>
            <w:bookmarkEnd w:id="910"/>
          </w:p>
        </w:tc>
      </w:tr>
      <w:tr w:rsidR="00B338AB" w:rsidRPr="00042036" w14:paraId="15234D8D" w14:textId="77777777" w:rsidTr="00797053">
        <w:trPr>
          <w:cantSplit/>
          <w:jc w:val="center"/>
        </w:trPr>
        <w:tc>
          <w:tcPr>
            <w:tcW w:w="7088" w:type="dxa"/>
            <w:gridSpan w:val="5"/>
          </w:tcPr>
          <w:p w14:paraId="3367187D" w14:textId="77777777" w:rsidR="00B338AB" w:rsidRPr="00042036" w:rsidRDefault="00B338AB" w:rsidP="00A77EFE">
            <w:pPr>
              <w:pStyle w:val="TAL"/>
              <w:rPr>
                <w:rFonts w:eastAsia="Yu Mincho"/>
                <w:color w:val="FF0000"/>
              </w:rPr>
            </w:pPr>
            <w:bookmarkStart w:id="911" w:name="_PERM_MCCTEMPBM_CRPT02080003___5"/>
            <w:r w:rsidRPr="00042036">
              <w:rPr>
                <w:color w:val="FF0000"/>
                <w:lang w:eastAsia="zh-CN"/>
              </w:rPr>
              <w:t>This bit indicates if it is allowed to use the associated S-NSSAIs when the UE enters a new TA in current registration area</w:t>
            </w:r>
            <w:bookmarkEnd w:id="911"/>
          </w:p>
        </w:tc>
      </w:tr>
      <w:tr w:rsidR="00B338AB" w:rsidRPr="00042036" w14:paraId="799C9443" w14:textId="77777777" w:rsidTr="00797053">
        <w:trPr>
          <w:cantSplit/>
          <w:jc w:val="center"/>
        </w:trPr>
        <w:tc>
          <w:tcPr>
            <w:tcW w:w="284" w:type="dxa"/>
          </w:tcPr>
          <w:p w14:paraId="0662E169" w14:textId="77777777" w:rsidR="00B338AB" w:rsidRPr="00042036" w:rsidRDefault="00B338AB" w:rsidP="00A77EFE">
            <w:pPr>
              <w:pStyle w:val="TAC"/>
              <w:rPr>
                <w:color w:val="FF0000"/>
              </w:rPr>
            </w:pPr>
            <w:bookmarkStart w:id="912" w:name="_PERM_MCCTEMPBM_CRPT02080004___5"/>
            <w:r w:rsidRPr="00042036">
              <w:rPr>
                <w:rFonts w:eastAsia="Yu Mincho"/>
                <w:color w:val="FF0000"/>
              </w:rPr>
              <w:t>0</w:t>
            </w:r>
            <w:bookmarkEnd w:id="912"/>
          </w:p>
        </w:tc>
        <w:tc>
          <w:tcPr>
            <w:tcW w:w="284" w:type="dxa"/>
          </w:tcPr>
          <w:p w14:paraId="1A6E1BB0" w14:textId="77777777" w:rsidR="00B338AB" w:rsidRPr="00042036" w:rsidRDefault="00B338AB" w:rsidP="00A77EFE">
            <w:pPr>
              <w:pStyle w:val="TAC"/>
              <w:rPr>
                <w:color w:val="FF0000"/>
              </w:rPr>
            </w:pPr>
          </w:p>
        </w:tc>
        <w:tc>
          <w:tcPr>
            <w:tcW w:w="283" w:type="dxa"/>
          </w:tcPr>
          <w:p w14:paraId="0D28FEAA" w14:textId="77777777" w:rsidR="00B338AB" w:rsidRPr="00042036" w:rsidRDefault="00B338AB" w:rsidP="00A77EFE">
            <w:pPr>
              <w:pStyle w:val="TAC"/>
              <w:rPr>
                <w:color w:val="FF0000"/>
              </w:rPr>
            </w:pPr>
          </w:p>
        </w:tc>
        <w:tc>
          <w:tcPr>
            <w:tcW w:w="284" w:type="dxa"/>
          </w:tcPr>
          <w:p w14:paraId="78BE7D6C" w14:textId="77777777" w:rsidR="00B338AB" w:rsidRPr="00042036" w:rsidRDefault="00B338AB" w:rsidP="00A77EFE">
            <w:pPr>
              <w:pStyle w:val="TAC"/>
              <w:rPr>
                <w:color w:val="FF0000"/>
              </w:rPr>
            </w:pPr>
          </w:p>
        </w:tc>
        <w:tc>
          <w:tcPr>
            <w:tcW w:w="5953" w:type="dxa"/>
          </w:tcPr>
          <w:p w14:paraId="3EDE84E1" w14:textId="77777777" w:rsidR="00B338AB" w:rsidRPr="00042036" w:rsidRDefault="00B338AB" w:rsidP="00A77EFE">
            <w:pPr>
              <w:pStyle w:val="TAL"/>
              <w:rPr>
                <w:color w:val="FF0000"/>
              </w:rPr>
            </w:pPr>
            <w:bookmarkStart w:id="913" w:name="_PERM_MCCTEMPBM_CRPT02080005___5"/>
            <w:r w:rsidRPr="00042036">
              <w:rPr>
                <w:rFonts w:eastAsia="Yu Mincho"/>
                <w:color w:val="FF0000"/>
              </w:rPr>
              <w:t>Network Slice per TA not allowed</w:t>
            </w:r>
            <w:bookmarkEnd w:id="913"/>
          </w:p>
        </w:tc>
      </w:tr>
      <w:tr w:rsidR="00B338AB" w:rsidRPr="00042036" w14:paraId="57AD20B6" w14:textId="77777777" w:rsidTr="00797053">
        <w:trPr>
          <w:cantSplit/>
          <w:jc w:val="center"/>
        </w:trPr>
        <w:tc>
          <w:tcPr>
            <w:tcW w:w="284" w:type="dxa"/>
          </w:tcPr>
          <w:p w14:paraId="06F0B718" w14:textId="77777777" w:rsidR="00B338AB" w:rsidRPr="00042036" w:rsidRDefault="00B338AB" w:rsidP="00A77EFE">
            <w:pPr>
              <w:pStyle w:val="TAC"/>
              <w:rPr>
                <w:color w:val="FF0000"/>
              </w:rPr>
            </w:pPr>
            <w:bookmarkStart w:id="914" w:name="_PERM_MCCTEMPBM_CRPT02080006___5"/>
            <w:r w:rsidRPr="00042036">
              <w:rPr>
                <w:rFonts w:eastAsia="Yu Mincho"/>
                <w:color w:val="FF0000"/>
              </w:rPr>
              <w:t>1</w:t>
            </w:r>
            <w:bookmarkEnd w:id="914"/>
          </w:p>
        </w:tc>
        <w:tc>
          <w:tcPr>
            <w:tcW w:w="284" w:type="dxa"/>
          </w:tcPr>
          <w:p w14:paraId="5BACC4CC" w14:textId="77777777" w:rsidR="00B338AB" w:rsidRPr="00042036" w:rsidRDefault="00B338AB" w:rsidP="00A77EFE">
            <w:pPr>
              <w:pStyle w:val="TAC"/>
              <w:rPr>
                <w:color w:val="FF0000"/>
              </w:rPr>
            </w:pPr>
          </w:p>
        </w:tc>
        <w:tc>
          <w:tcPr>
            <w:tcW w:w="283" w:type="dxa"/>
          </w:tcPr>
          <w:p w14:paraId="0E069EFA" w14:textId="77777777" w:rsidR="00B338AB" w:rsidRPr="00042036" w:rsidRDefault="00B338AB" w:rsidP="00A77EFE">
            <w:pPr>
              <w:pStyle w:val="TAC"/>
              <w:rPr>
                <w:color w:val="FF0000"/>
              </w:rPr>
            </w:pPr>
          </w:p>
        </w:tc>
        <w:tc>
          <w:tcPr>
            <w:tcW w:w="284" w:type="dxa"/>
          </w:tcPr>
          <w:p w14:paraId="2F0DA0A2" w14:textId="77777777" w:rsidR="00B338AB" w:rsidRPr="00042036" w:rsidRDefault="00B338AB" w:rsidP="00A77EFE">
            <w:pPr>
              <w:pStyle w:val="TAC"/>
              <w:rPr>
                <w:color w:val="FF0000"/>
              </w:rPr>
            </w:pPr>
          </w:p>
        </w:tc>
        <w:tc>
          <w:tcPr>
            <w:tcW w:w="5953" w:type="dxa"/>
          </w:tcPr>
          <w:p w14:paraId="38D82917" w14:textId="77777777" w:rsidR="00B338AB" w:rsidRPr="00042036" w:rsidRDefault="00B338AB" w:rsidP="00A77EFE">
            <w:pPr>
              <w:pStyle w:val="TAL"/>
              <w:rPr>
                <w:color w:val="FF0000"/>
              </w:rPr>
            </w:pPr>
            <w:bookmarkStart w:id="915" w:name="_PERM_MCCTEMPBM_CRPT02080007___5"/>
            <w:r w:rsidRPr="00042036">
              <w:rPr>
                <w:rFonts w:eastAsia="Yu Mincho"/>
                <w:color w:val="FF0000"/>
              </w:rPr>
              <w:t>Network Slice per TA allowed</w:t>
            </w:r>
            <w:bookmarkEnd w:id="915"/>
          </w:p>
        </w:tc>
      </w:tr>
    </w:tbl>
    <w:p w14:paraId="6272A550" w14:textId="77777777" w:rsidR="00C92467" w:rsidRDefault="00C92467" w:rsidP="00C92467">
      <w:pPr>
        <w:rPr>
          <w:lang w:eastAsia="zh-CN"/>
        </w:rPr>
      </w:pPr>
    </w:p>
    <w:p w14:paraId="6006AD36" w14:textId="39D95A86" w:rsidR="00B92E66" w:rsidRPr="00042036" w:rsidRDefault="00B92E66" w:rsidP="00B92E66">
      <w:pPr>
        <w:pStyle w:val="Heading3"/>
        <w:rPr>
          <w:lang w:eastAsia="zh-CN"/>
        </w:rPr>
      </w:pPr>
      <w:bookmarkStart w:id="916" w:name="_Toc112923290"/>
      <w:bookmarkStart w:id="917" w:name="_Toc112923957"/>
      <w:r w:rsidRPr="00042036">
        <w:rPr>
          <w:lang w:eastAsia="zh-CN"/>
        </w:rPr>
        <w:t>6.</w:t>
      </w:r>
      <w:r w:rsidR="00B751D2" w:rsidRPr="00042036">
        <w:rPr>
          <w:lang w:eastAsia="zh-CN"/>
        </w:rPr>
        <w:t>27</w:t>
      </w:r>
      <w:r w:rsidRPr="00042036">
        <w:rPr>
          <w:lang w:eastAsia="zh-CN"/>
        </w:rPr>
        <w:t>.4</w:t>
      </w:r>
      <w:r w:rsidRPr="00042036">
        <w:rPr>
          <w:lang w:eastAsia="zh-CN"/>
        </w:rPr>
        <w:tab/>
      </w:r>
      <w:r w:rsidRPr="00042036">
        <w:t>Impacts on services, entities and interfaces</w:t>
      </w:r>
      <w:bookmarkEnd w:id="903"/>
      <w:bookmarkEnd w:id="904"/>
      <w:bookmarkEnd w:id="916"/>
      <w:bookmarkEnd w:id="917"/>
    </w:p>
    <w:p w14:paraId="770A42F2" w14:textId="77777777" w:rsidR="00B92E66" w:rsidRPr="00042036" w:rsidRDefault="00B92E66" w:rsidP="00B92E66">
      <w:pPr>
        <w:rPr>
          <w:rFonts w:eastAsia="Malgun Gothic"/>
          <w:lang w:eastAsia="zh-CN"/>
        </w:rPr>
      </w:pPr>
      <w:r w:rsidRPr="00042036">
        <w:rPr>
          <w:rFonts w:eastAsia="Malgun Gothic"/>
          <w:lang w:eastAsia="zh-CN"/>
        </w:rPr>
        <w:t>The following impacts have been identified:</w:t>
      </w:r>
    </w:p>
    <w:p w14:paraId="5FB73220" w14:textId="77777777" w:rsidR="00B92E66" w:rsidRPr="00042036" w:rsidRDefault="00B92E66" w:rsidP="00FB44BB">
      <w:pPr>
        <w:rPr>
          <w:lang w:eastAsia="zh-CN"/>
        </w:rPr>
      </w:pPr>
      <w:r w:rsidRPr="00042036">
        <w:rPr>
          <w:lang w:eastAsia="zh-CN"/>
        </w:rPr>
        <w:t>UE:</w:t>
      </w:r>
    </w:p>
    <w:p w14:paraId="120AEB57" w14:textId="7AFC47A4" w:rsidR="00B92E66" w:rsidRPr="00042036" w:rsidRDefault="00B92E66" w:rsidP="00FB44BB">
      <w:pPr>
        <w:pStyle w:val="B1"/>
        <w:rPr>
          <w:rFonts w:eastAsia="Malgun Gothic"/>
        </w:rPr>
      </w:pPr>
      <w:r w:rsidRPr="00042036">
        <w:rPr>
          <w:rFonts w:eastAsia="Malgun Gothic"/>
          <w:lang w:eastAsia="zh-CN"/>
        </w:rPr>
        <w:t>-</w:t>
      </w:r>
      <w:r w:rsidRPr="00042036">
        <w:rPr>
          <w:rFonts w:eastAsia="Malgun Gothic"/>
          <w:lang w:eastAsia="zh-CN"/>
        </w:rPr>
        <w:tab/>
        <w:t xml:space="preserve">sending a </w:t>
      </w:r>
      <w:r w:rsidRPr="00042036">
        <w:rPr>
          <w:rFonts w:eastAsia="Malgun Gothic"/>
        </w:rPr>
        <w:t>5GMM capability of support of new slice granularity i.e</w:t>
      </w:r>
      <w:r w:rsidR="00494EEF" w:rsidRPr="00042036">
        <w:rPr>
          <w:rFonts w:eastAsia="Malgun Gothic"/>
        </w:rPr>
        <w:t>.</w:t>
      </w:r>
      <w:r w:rsidRPr="00042036">
        <w:rPr>
          <w:rFonts w:eastAsia="Malgun Gothic"/>
        </w:rPr>
        <w:t xml:space="preserve"> per tracking area in Registration Request message</w:t>
      </w:r>
      <w:r w:rsidR="00042036">
        <w:rPr>
          <w:rFonts w:eastAsia="Malgun Gothic"/>
        </w:rPr>
        <w:t>.</w:t>
      </w:r>
    </w:p>
    <w:p w14:paraId="47F329CB" w14:textId="7D34CD01" w:rsidR="00B92E66" w:rsidRPr="00042036" w:rsidRDefault="00B92E66" w:rsidP="00FB44BB">
      <w:pPr>
        <w:pStyle w:val="B1"/>
        <w:rPr>
          <w:rFonts w:eastAsia="Malgun Gothic"/>
        </w:rPr>
      </w:pPr>
      <w:r w:rsidRPr="00042036">
        <w:rPr>
          <w:rFonts w:eastAsia="Malgun Gothic"/>
        </w:rPr>
        <w:t>-</w:t>
      </w:r>
      <w:r w:rsidRPr="00042036">
        <w:rPr>
          <w:rFonts w:eastAsia="Malgun Gothic"/>
        </w:rPr>
        <w:tab/>
        <w:t>performing the exceptional handling of Rejected S-NSSAI</w:t>
      </w:r>
      <w:r w:rsidR="00042036">
        <w:rPr>
          <w:rFonts w:eastAsia="Malgun Gothic"/>
        </w:rPr>
        <w:t>.</w:t>
      </w:r>
    </w:p>
    <w:p w14:paraId="56972BA2" w14:textId="77777777" w:rsidR="00B92E66" w:rsidRPr="00042036" w:rsidRDefault="00B92E66" w:rsidP="00FB44BB">
      <w:pPr>
        <w:rPr>
          <w:lang w:eastAsia="zh-CN"/>
        </w:rPr>
      </w:pPr>
      <w:r w:rsidRPr="00042036">
        <w:rPr>
          <w:lang w:eastAsia="zh-CN"/>
        </w:rPr>
        <w:t>AMF:</w:t>
      </w:r>
    </w:p>
    <w:p w14:paraId="0071CC5C" w14:textId="14593569" w:rsidR="00B92E66" w:rsidRPr="00042036" w:rsidRDefault="00B92E66" w:rsidP="00FB44BB">
      <w:pPr>
        <w:pStyle w:val="B1"/>
        <w:rPr>
          <w:rFonts w:eastAsia="Malgun Gothic"/>
        </w:rPr>
      </w:pPr>
      <w:r w:rsidRPr="00042036">
        <w:rPr>
          <w:rFonts w:eastAsia="Malgun Gothic"/>
          <w:lang w:eastAsia="zh-CN"/>
        </w:rPr>
        <w:t>-</w:t>
      </w:r>
      <w:r w:rsidRPr="00042036">
        <w:rPr>
          <w:rFonts w:eastAsia="Malgun Gothic"/>
          <w:lang w:eastAsia="zh-CN"/>
        </w:rPr>
        <w:tab/>
        <w:t xml:space="preserve">providing an </w:t>
      </w:r>
      <w:r w:rsidRPr="00042036">
        <w:rPr>
          <w:rFonts w:eastAsia="Malgun Gothic"/>
        </w:rPr>
        <w:t>exception indication indicates that the Rejected S-NSSAI</w:t>
      </w:r>
      <w:r w:rsidR="00B338AB" w:rsidRPr="00042036">
        <w:rPr>
          <w:rFonts w:eastAsia="Malgun Gothic"/>
        </w:rPr>
        <w:t>(s)</w:t>
      </w:r>
      <w:r w:rsidRPr="00042036">
        <w:rPr>
          <w:rFonts w:eastAsia="Malgun Gothic"/>
        </w:rPr>
        <w:t xml:space="preserve"> is TA granularity so that it is allowed to use the Rejected S-NSSAI in anther TA</w:t>
      </w:r>
      <w:r w:rsidR="00042036">
        <w:rPr>
          <w:rFonts w:eastAsia="Malgun Gothic"/>
        </w:rPr>
        <w:t>.</w:t>
      </w:r>
    </w:p>
    <w:p w14:paraId="28B9851E" w14:textId="3D62C633" w:rsidR="00B92E66" w:rsidRPr="00042036" w:rsidRDefault="00B92E66" w:rsidP="00FB44BB">
      <w:pPr>
        <w:pStyle w:val="B1"/>
        <w:rPr>
          <w:rFonts w:eastAsia="Yu Mincho"/>
        </w:rPr>
      </w:pPr>
      <w:r w:rsidRPr="00042036">
        <w:rPr>
          <w:rFonts w:eastAsia="Malgun Gothic"/>
          <w:lang w:eastAsia="zh-CN"/>
        </w:rPr>
        <w:t>-</w:t>
      </w:r>
      <w:r w:rsidRPr="00042036">
        <w:rPr>
          <w:rFonts w:eastAsia="Malgun Gothic"/>
          <w:lang w:eastAsia="zh-CN"/>
        </w:rPr>
        <w:tab/>
        <w:t xml:space="preserve">providing </w:t>
      </w:r>
      <w:r w:rsidRPr="00042036">
        <w:rPr>
          <w:rFonts w:eastAsia="Yu Mincho"/>
        </w:rPr>
        <w:t>a list of TA associated to the rejected S-NSSAI</w:t>
      </w:r>
      <w:r w:rsidR="00042036">
        <w:rPr>
          <w:rFonts w:eastAsia="Yu Mincho"/>
        </w:rPr>
        <w:t>.</w:t>
      </w:r>
    </w:p>
    <w:p w14:paraId="46D5BD36" w14:textId="2CFA5C43" w:rsidR="00DF34BE" w:rsidRPr="00042036" w:rsidRDefault="00DF34BE" w:rsidP="00DF34BE">
      <w:pPr>
        <w:pStyle w:val="Heading2"/>
      </w:pPr>
      <w:bookmarkStart w:id="918" w:name="_Toc104302536"/>
      <w:bookmarkStart w:id="919" w:name="_Toc104359502"/>
      <w:bookmarkStart w:id="920" w:name="_Toc112923291"/>
      <w:bookmarkStart w:id="921" w:name="_Toc112923958"/>
      <w:r w:rsidRPr="00042036">
        <w:rPr>
          <w:lang w:eastAsia="zh-CN"/>
        </w:rPr>
        <w:t>6.</w:t>
      </w:r>
      <w:r w:rsidR="001B52F0" w:rsidRPr="00042036">
        <w:rPr>
          <w:lang w:eastAsia="zh-CN"/>
        </w:rPr>
        <w:t>28</w:t>
      </w:r>
      <w:r w:rsidRPr="00042036">
        <w:rPr>
          <w:lang w:eastAsia="ko-KR"/>
        </w:rPr>
        <w:tab/>
      </w:r>
      <w:r w:rsidRPr="00042036">
        <w:t>Solution</w:t>
      </w:r>
      <w:r w:rsidRPr="00042036">
        <w:rPr>
          <w:lang w:eastAsia="zh-CN"/>
        </w:rPr>
        <w:t xml:space="preserve"> #</w:t>
      </w:r>
      <w:r w:rsidR="001B52F0" w:rsidRPr="00042036">
        <w:rPr>
          <w:lang w:eastAsia="zh-CN"/>
        </w:rPr>
        <w:t>28</w:t>
      </w:r>
      <w:r w:rsidRPr="00042036">
        <w:t>:</w:t>
      </w:r>
      <w:r w:rsidRPr="00042036">
        <w:rPr>
          <w:bCs/>
        </w:rPr>
        <w:t xml:space="preserve"> Support of network slices with TA granularity within a RA</w:t>
      </w:r>
      <w:bookmarkEnd w:id="918"/>
      <w:bookmarkEnd w:id="919"/>
      <w:bookmarkEnd w:id="920"/>
      <w:bookmarkEnd w:id="921"/>
    </w:p>
    <w:p w14:paraId="10C88AF3" w14:textId="1BB23CB3" w:rsidR="00DF34BE" w:rsidRPr="00042036" w:rsidRDefault="00DF34BE" w:rsidP="00DF34BE">
      <w:pPr>
        <w:pStyle w:val="Heading3"/>
      </w:pPr>
      <w:bookmarkStart w:id="922" w:name="_Toc104302537"/>
      <w:bookmarkStart w:id="923" w:name="_Toc104359503"/>
      <w:bookmarkStart w:id="924" w:name="_Toc112923292"/>
      <w:bookmarkStart w:id="925" w:name="_Toc112923959"/>
      <w:r w:rsidRPr="00042036">
        <w:t>6.</w:t>
      </w:r>
      <w:r w:rsidR="001B52F0" w:rsidRPr="00042036">
        <w:t>28</w:t>
      </w:r>
      <w:r w:rsidRPr="00042036">
        <w:t>.1</w:t>
      </w:r>
      <w:r w:rsidRPr="00042036">
        <w:tab/>
        <w:t>Functional Description</w:t>
      </w:r>
      <w:bookmarkEnd w:id="922"/>
      <w:bookmarkEnd w:id="923"/>
      <w:bookmarkEnd w:id="924"/>
      <w:bookmarkEnd w:id="925"/>
    </w:p>
    <w:p w14:paraId="78875268" w14:textId="2011B6AE" w:rsidR="00DF34BE" w:rsidRPr="00042036" w:rsidRDefault="00DF34BE" w:rsidP="00DF34BE">
      <w:r w:rsidRPr="00042036">
        <w:t>If the Requested NSSAI contains S-NSSAI(s) that is (are) available only in some specific TA(s), the UE should be allowed to request the rejected S-NSSAI(s) again once it moves to a new TA within the RA.</w:t>
      </w:r>
    </w:p>
    <w:p w14:paraId="7A716094" w14:textId="77777777" w:rsidR="00DF34BE" w:rsidRPr="00042036" w:rsidRDefault="00DF34BE" w:rsidP="00DF34BE">
      <w:pPr>
        <w:rPr>
          <w:lang w:eastAsia="x-none"/>
        </w:rPr>
      </w:pPr>
      <w:r w:rsidRPr="00042036">
        <w:t xml:space="preserve">In order to achieve this, the </w:t>
      </w:r>
      <w:r w:rsidRPr="00042036">
        <w:rPr>
          <w:lang w:eastAsia="x-none"/>
        </w:rPr>
        <w:t xml:space="preserve">AMF includes a new rejection cause value for </w:t>
      </w:r>
      <w:r w:rsidRPr="00042036">
        <w:t>the list of Rejected S-NSSAIs</w:t>
      </w:r>
      <w:r w:rsidRPr="00042036">
        <w:rPr>
          <w:lang w:eastAsia="x-none"/>
        </w:rPr>
        <w:t xml:space="preserve"> that are rejected due to not being available in the current TA. The new rejection cause value is defined as the following:</w:t>
      </w:r>
    </w:p>
    <w:p w14:paraId="6A931742" w14:textId="7F7495C5" w:rsidR="00DF34BE" w:rsidRPr="00042036" w:rsidRDefault="00DF34BE" w:rsidP="00DF34BE">
      <w:r w:rsidRPr="00042036">
        <w:rPr>
          <w:lang w:eastAsia="x-none"/>
        </w:rPr>
        <w:t xml:space="preserve"> </w:t>
      </w:r>
      <w:r w:rsidR="00494EEF" w:rsidRPr="00042036">
        <w:rPr>
          <w:lang w:eastAsia="x-none"/>
        </w:rPr>
        <w:t>"</w:t>
      </w:r>
      <w:r w:rsidRPr="00042036">
        <w:rPr>
          <w:lang w:eastAsia="x-none"/>
        </w:rPr>
        <w:t>S-NSSAI not available in the current tracking area</w:t>
      </w:r>
      <w:r w:rsidR="00494EEF" w:rsidRPr="00042036">
        <w:rPr>
          <w:lang w:eastAsia="x-none"/>
        </w:rPr>
        <w:t>"</w:t>
      </w:r>
      <w:r w:rsidRPr="00042036">
        <w:t>.</w:t>
      </w:r>
    </w:p>
    <w:p w14:paraId="27F024CE" w14:textId="77777777" w:rsidR="00DF34BE" w:rsidRPr="00042036" w:rsidRDefault="00DF34BE" w:rsidP="00DF34BE">
      <w:pPr>
        <w:rPr>
          <w:lang w:eastAsia="x-none"/>
        </w:rPr>
      </w:pPr>
      <w:r w:rsidRPr="00042036">
        <w:rPr>
          <w:lang w:eastAsia="x-none"/>
        </w:rPr>
        <w:t xml:space="preserve">If all the </w:t>
      </w:r>
      <w:r w:rsidRPr="00042036">
        <w:t xml:space="preserve">Requested NSSAI(s) </w:t>
      </w:r>
      <w:r w:rsidRPr="00042036">
        <w:rPr>
          <w:lang w:eastAsia="x-none"/>
        </w:rPr>
        <w:t xml:space="preserve">are rejected in the current TA, the AMF includes a new cause code in Registration Reject message. This cause code will give a hint to the UE that </w:t>
      </w:r>
      <w:r w:rsidRPr="00042036">
        <w:t>Requested NSSAI(s) is (</w:t>
      </w:r>
      <w:r w:rsidRPr="00042036">
        <w:rPr>
          <w:lang w:eastAsia="x-none"/>
        </w:rPr>
        <w:t>are) rejected only in the current tracking area. The new rejection cause code is defined as the following:</w:t>
      </w:r>
    </w:p>
    <w:p w14:paraId="42C0C6E8" w14:textId="6F45F9B4" w:rsidR="00DF34BE" w:rsidRPr="00042036" w:rsidRDefault="00494EEF" w:rsidP="00DF34BE">
      <w:pPr>
        <w:rPr>
          <w:lang w:eastAsia="x-none"/>
        </w:rPr>
      </w:pPr>
      <w:r w:rsidRPr="00042036">
        <w:rPr>
          <w:lang w:eastAsia="x-none"/>
        </w:rPr>
        <w:t>"</w:t>
      </w:r>
      <w:r w:rsidR="00DF34BE" w:rsidRPr="00042036">
        <w:rPr>
          <w:lang w:eastAsia="x-none"/>
        </w:rPr>
        <w:t>No S-NSSAI available in the current tracking area</w:t>
      </w:r>
      <w:r w:rsidRPr="00042036">
        <w:rPr>
          <w:lang w:eastAsia="x-none"/>
        </w:rPr>
        <w:t>"</w:t>
      </w:r>
      <w:r w:rsidR="00DF34BE" w:rsidRPr="00042036">
        <w:rPr>
          <w:lang w:eastAsia="x-none"/>
        </w:rPr>
        <w:t>.</w:t>
      </w:r>
    </w:p>
    <w:p w14:paraId="789B8479" w14:textId="5E1828A2" w:rsidR="00DF34BE" w:rsidRPr="00042036" w:rsidRDefault="00DF34BE" w:rsidP="00DF34BE">
      <w:pPr>
        <w:rPr>
          <w:lang w:eastAsia="x-none"/>
        </w:rPr>
      </w:pPr>
      <w:r w:rsidRPr="00042036">
        <w:rPr>
          <w:lang w:eastAsia="x-none"/>
        </w:rPr>
        <w:t xml:space="preserve">When the UE moves to a different TA within the same RA and the UE has received at least one </w:t>
      </w:r>
      <w:r w:rsidRPr="00042036">
        <w:t>Rejected NSSAI with</w:t>
      </w:r>
      <w:r w:rsidRPr="00042036">
        <w:rPr>
          <w:lang w:eastAsia="x-none"/>
        </w:rPr>
        <w:t xml:space="preserve"> </w:t>
      </w:r>
      <w:r w:rsidR="00494EEF" w:rsidRPr="00042036">
        <w:rPr>
          <w:lang w:eastAsia="x-none"/>
        </w:rPr>
        <w:t>"</w:t>
      </w:r>
      <w:r w:rsidRPr="00042036">
        <w:rPr>
          <w:lang w:eastAsia="x-none"/>
        </w:rPr>
        <w:t>S-NSSAI not available in the current tracking area</w:t>
      </w:r>
      <w:r w:rsidR="00494EEF" w:rsidRPr="00042036">
        <w:rPr>
          <w:lang w:eastAsia="x-none"/>
        </w:rPr>
        <w:t>"</w:t>
      </w:r>
      <w:r w:rsidRPr="00042036">
        <w:rPr>
          <w:lang w:eastAsia="x-none"/>
        </w:rPr>
        <w:t xml:space="preserve"> rejection cause value, then the UE can perform a </w:t>
      </w:r>
      <w:r w:rsidRPr="00042036">
        <w:t xml:space="preserve">Mobility </w:t>
      </w:r>
      <w:r w:rsidRPr="00042036">
        <w:lastRenderedPageBreak/>
        <w:t>Registration Update</w:t>
      </w:r>
      <w:r w:rsidRPr="00042036">
        <w:rPr>
          <w:lang w:eastAsia="x-none"/>
        </w:rPr>
        <w:t xml:space="preserve"> procedure and include any of the </w:t>
      </w:r>
      <w:r w:rsidRPr="00042036">
        <w:t xml:space="preserve">Rejected S-NSSAIs in the </w:t>
      </w:r>
      <w:r w:rsidRPr="00042036">
        <w:rPr>
          <w:lang w:eastAsia="x-none"/>
        </w:rPr>
        <w:t>Requested NSSAI of the Registration Request that were rejected in the previous TA</w:t>
      </w:r>
      <w:r w:rsidRPr="00042036">
        <w:t xml:space="preserve"> </w:t>
      </w:r>
      <w:r w:rsidRPr="00042036">
        <w:rPr>
          <w:lang w:eastAsia="x-none"/>
        </w:rPr>
        <w:t xml:space="preserve">with </w:t>
      </w:r>
      <w:r w:rsidR="00494EEF" w:rsidRPr="00042036">
        <w:rPr>
          <w:lang w:eastAsia="x-none"/>
        </w:rPr>
        <w:t>"</w:t>
      </w:r>
      <w:r w:rsidRPr="00042036">
        <w:rPr>
          <w:lang w:eastAsia="x-none"/>
        </w:rPr>
        <w:t>S-NSSAI not available in the current tracking area</w:t>
      </w:r>
      <w:r w:rsidR="00494EEF" w:rsidRPr="00042036">
        <w:rPr>
          <w:lang w:eastAsia="x-none"/>
        </w:rPr>
        <w:t>"</w:t>
      </w:r>
      <w:r w:rsidRPr="00042036">
        <w:t xml:space="preserve"> </w:t>
      </w:r>
      <w:r w:rsidRPr="00042036">
        <w:rPr>
          <w:lang w:eastAsia="x-none"/>
        </w:rPr>
        <w:t>rejection cause value.</w:t>
      </w:r>
    </w:p>
    <w:p w14:paraId="772C485D" w14:textId="3DE48F26" w:rsidR="00033F91" w:rsidRPr="00042036" w:rsidRDefault="00DF34BE" w:rsidP="00DF34BE">
      <w:pPr>
        <w:rPr>
          <w:lang w:eastAsia="x-none"/>
        </w:rPr>
      </w:pPr>
      <w:r w:rsidRPr="00042036">
        <w:rPr>
          <w:lang w:eastAsia="x-none"/>
        </w:rPr>
        <w:t xml:space="preserve">When the UE moves to a different TA within the same RA and the UE has received the </w:t>
      </w:r>
      <w:r w:rsidR="00494EEF" w:rsidRPr="00042036">
        <w:rPr>
          <w:lang w:eastAsia="x-none"/>
        </w:rPr>
        <w:t>"</w:t>
      </w:r>
      <w:r w:rsidRPr="00042036">
        <w:rPr>
          <w:lang w:eastAsia="x-none"/>
        </w:rPr>
        <w:t>No S-NSSAI available in the current tracking area</w:t>
      </w:r>
      <w:r w:rsidR="00494EEF" w:rsidRPr="00042036">
        <w:rPr>
          <w:lang w:eastAsia="x-none"/>
        </w:rPr>
        <w:t>"</w:t>
      </w:r>
      <w:r w:rsidRPr="00042036">
        <w:rPr>
          <w:lang w:eastAsia="x-none"/>
        </w:rPr>
        <w:t xml:space="preserve"> rejection cause code in the Registration Reject message, then the UE can perform the initial </w:t>
      </w:r>
      <w:r w:rsidRPr="00042036">
        <w:t xml:space="preserve">Registration </w:t>
      </w:r>
      <w:r w:rsidRPr="00042036">
        <w:rPr>
          <w:lang w:eastAsia="x-none"/>
        </w:rPr>
        <w:t>procedure and include any Requested NSSAI(s) in the Registration Request that were rejected in the previous TA.</w:t>
      </w:r>
    </w:p>
    <w:p w14:paraId="147B435E" w14:textId="15D513F1" w:rsidR="00DF34BE" w:rsidRPr="00042036" w:rsidRDefault="00DF34BE" w:rsidP="00DF34BE">
      <w:pPr>
        <w:rPr>
          <w:lang w:eastAsia="x-none"/>
        </w:rPr>
      </w:pPr>
      <w:r w:rsidRPr="00042036">
        <w:rPr>
          <w:lang w:eastAsia="x-none"/>
        </w:rPr>
        <w:t xml:space="preserve">In order to decrease the number of Mobility Registration Update requests at every TA change, the AMF, optionally, should also generate a Supported TAI list for each </w:t>
      </w:r>
      <w:r w:rsidRPr="00042036">
        <w:t xml:space="preserve">Rejected NSSAI(s) </w:t>
      </w:r>
      <w:r w:rsidRPr="00042036">
        <w:rPr>
          <w:lang w:eastAsia="x-none"/>
        </w:rPr>
        <w:t>including the TAs where the Requested NSSAI(s) is (are) supported within the RA</w:t>
      </w:r>
      <w:r w:rsidR="00344785" w:rsidRPr="00042036">
        <w:rPr>
          <w:lang w:eastAsia="x-none"/>
        </w:rPr>
        <w:t xml:space="preserve"> and</w:t>
      </w:r>
      <w:r w:rsidRPr="00042036">
        <w:t xml:space="preserve"> include such list together with the Rejected NSSAI(s) along with the </w:t>
      </w:r>
      <w:r w:rsidRPr="00042036">
        <w:rPr>
          <w:lang w:eastAsia="x-none"/>
        </w:rPr>
        <w:t>new rejection cause value.</w:t>
      </w:r>
    </w:p>
    <w:p w14:paraId="57D43B86" w14:textId="77777777" w:rsidR="00DF34BE" w:rsidRPr="00042036" w:rsidRDefault="00DF34BE" w:rsidP="00DF34BE">
      <w:pPr>
        <w:rPr>
          <w:lang w:eastAsia="x-none"/>
        </w:rPr>
      </w:pPr>
      <w:r w:rsidRPr="00042036">
        <w:rPr>
          <w:lang w:eastAsia="x-none"/>
        </w:rPr>
        <w:t xml:space="preserve">Using the Supported TAI list, the UE only triggers the </w:t>
      </w:r>
      <w:r w:rsidRPr="00042036">
        <w:t>Mobility Registration Update</w:t>
      </w:r>
      <w:r w:rsidRPr="00042036">
        <w:rPr>
          <w:lang w:eastAsia="x-none"/>
        </w:rPr>
        <w:t xml:space="preserve"> procedure when it enters a TA that is part of the Supported TAI list.</w:t>
      </w:r>
    </w:p>
    <w:p w14:paraId="03FC68E0" w14:textId="1FCF6803" w:rsidR="00DF34BE" w:rsidRPr="00042036" w:rsidRDefault="00DF34BE" w:rsidP="00DF34BE">
      <w:pPr>
        <w:pStyle w:val="Heading3"/>
      </w:pPr>
      <w:bookmarkStart w:id="926" w:name="_Toc104302538"/>
      <w:bookmarkStart w:id="927" w:name="_Toc104359504"/>
      <w:bookmarkStart w:id="928" w:name="_Toc112923293"/>
      <w:bookmarkStart w:id="929" w:name="_Toc112923960"/>
      <w:r w:rsidRPr="00042036">
        <w:t>6.</w:t>
      </w:r>
      <w:r w:rsidR="001B52F0" w:rsidRPr="00042036">
        <w:t>28</w:t>
      </w:r>
      <w:r w:rsidRPr="00042036">
        <w:t>.2</w:t>
      </w:r>
      <w:r w:rsidRPr="00042036">
        <w:tab/>
        <w:t>Procedures</w:t>
      </w:r>
      <w:bookmarkEnd w:id="926"/>
      <w:bookmarkEnd w:id="927"/>
      <w:bookmarkEnd w:id="928"/>
      <w:bookmarkEnd w:id="929"/>
    </w:p>
    <w:p w14:paraId="69ED45AB" w14:textId="5FBDFC2D" w:rsidR="00DF34BE" w:rsidRPr="00042036" w:rsidRDefault="00DF34BE" w:rsidP="00DF34BE">
      <w:pPr>
        <w:rPr>
          <w:lang w:eastAsia="x-none"/>
        </w:rPr>
      </w:pPr>
      <w:r w:rsidRPr="00042036">
        <w:rPr>
          <w:lang w:eastAsia="x-none"/>
        </w:rPr>
        <w:t>The solution relies on existing registration procedures defined in</w:t>
      </w:r>
      <w:r w:rsidR="00494EEF" w:rsidRPr="00042036">
        <w:rPr>
          <w:lang w:eastAsia="x-none"/>
        </w:rPr>
        <w:t xml:space="preserve"> clause </w:t>
      </w:r>
      <w:r w:rsidR="00494EEF" w:rsidRPr="00042036">
        <w:t>4.2.2.2.2</w:t>
      </w:r>
      <w:r w:rsidRPr="00042036">
        <w:rPr>
          <w:lang w:eastAsia="x-none"/>
        </w:rPr>
        <w:t xml:space="preserve"> </w:t>
      </w:r>
      <w:r w:rsidR="00494EEF" w:rsidRPr="00042036">
        <w:rPr>
          <w:lang w:eastAsia="x-none"/>
        </w:rPr>
        <w:t xml:space="preserve">of </w:t>
      </w:r>
      <w:r w:rsidR="00C92467" w:rsidRPr="00042036">
        <w:rPr>
          <w:lang w:eastAsia="x-none"/>
        </w:rPr>
        <w:t>TS</w:t>
      </w:r>
      <w:r w:rsidR="00C92467">
        <w:rPr>
          <w:lang w:eastAsia="x-none"/>
        </w:rPr>
        <w:t> </w:t>
      </w:r>
      <w:r w:rsidR="00C92467" w:rsidRPr="00042036">
        <w:rPr>
          <w:lang w:eastAsia="x-none"/>
        </w:rPr>
        <w:t>23.502</w:t>
      </w:r>
      <w:r w:rsidR="00C92467">
        <w:rPr>
          <w:lang w:eastAsia="x-none"/>
        </w:rPr>
        <w:t> </w:t>
      </w:r>
      <w:r w:rsidR="00C92467" w:rsidRPr="00042036">
        <w:rPr>
          <w:lang w:eastAsia="x-none"/>
        </w:rPr>
        <w:t>[</w:t>
      </w:r>
      <w:r w:rsidR="001B52F0" w:rsidRPr="00042036">
        <w:rPr>
          <w:lang w:eastAsia="x-none"/>
        </w:rPr>
        <w:t>5</w:t>
      </w:r>
      <w:r w:rsidRPr="00042036">
        <w:rPr>
          <w:lang w:eastAsia="x-none"/>
        </w:rPr>
        <w:t>]</w:t>
      </w:r>
      <w:r w:rsidRPr="00042036">
        <w:t xml:space="preserve"> with the exception that Mobility Registration Update at step</w:t>
      </w:r>
      <w:r w:rsidR="00183735" w:rsidRPr="00042036">
        <w:t> </w:t>
      </w:r>
      <w:r w:rsidRPr="00042036">
        <w:t xml:space="preserve">1 can also be generated upon changing to a new TA inside the RA. Optionally, the </w:t>
      </w:r>
      <w:r w:rsidRPr="00042036">
        <w:rPr>
          <w:lang w:eastAsia="x-none"/>
        </w:rPr>
        <w:t xml:space="preserve">trigger to generate </w:t>
      </w:r>
      <w:r w:rsidRPr="00042036">
        <w:t>Mobility Registration Update</w:t>
      </w:r>
      <w:r w:rsidRPr="00042036">
        <w:rPr>
          <w:lang w:eastAsia="x-none"/>
        </w:rPr>
        <w:t xml:space="preserve"> can be restricted to the case when the UE enters a TA that is part of the Supported TAI list.</w:t>
      </w:r>
    </w:p>
    <w:p w14:paraId="4E96A2DD" w14:textId="007A9DEC" w:rsidR="00DF34BE" w:rsidRPr="00042036" w:rsidRDefault="00DF34BE" w:rsidP="00DF34BE">
      <w:pPr>
        <w:pStyle w:val="Heading3"/>
      </w:pPr>
      <w:bookmarkStart w:id="930" w:name="_Toc104302539"/>
      <w:bookmarkStart w:id="931" w:name="_Toc104359505"/>
      <w:bookmarkStart w:id="932" w:name="_Toc112923294"/>
      <w:bookmarkStart w:id="933" w:name="_Toc112923961"/>
      <w:r w:rsidRPr="00042036">
        <w:rPr>
          <w:lang w:eastAsia="zh-CN"/>
        </w:rPr>
        <w:t>6.</w:t>
      </w:r>
      <w:r w:rsidR="001B52F0" w:rsidRPr="00042036">
        <w:rPr>
          <w:lang w:eastAsia="zh-CN"/>
        </w:rPr>
        <w:t>28</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930"/>
      <w:bookmarkEnd w:id="931"/>
      <w:bookmarkEnd w:id="932"/>
      <w:bookmarkEnd w:id="933"/>
    </w:p>
    <w:p w14:paraId="03F2C7CA" w14:textId="77777777" w:rsidR="00DF34BE" w:rsidRPr="00042036" w:rsidRDefault="00DF34BE" w:rsidP="001D64BE">
      <w:r w:rsidRPr="00042036">
        <w:t>UE:</w:t>
      </w:r>
    </w:p>
    <w:p w14:paraId="13E73926" w14:textId="02B3738E" w:rsidR="00DF34BE" w:rsidRPr="00042036" w:rsidRDefault="001B52F0" w:rsidP="00FB44BB">
      <w:pPr>
        <w:pStyle w:val="B1"/>
      </w:pPr>
      <w:r w:rsidRPr="00042036">
        <w:t>-</w:t>
      </w:r>
      <w:r w:rsidRPr="00042036">
        <w:tab/>
      </w:r>
      <w:r w:rsidR="00DF34BE" w:rsidRPr="00042036">
        <w:t xml:space="preserve">Processes </w:t>
      </w:r>
      <w:r w:rsidR="00494EEF" w:rsidRPr="00042036">
        <w:t>"</w:t>
      </w:r>
      <w:r w:rsidR="00DF34BE" w:rsidRPr="00042036">
        <w:t>S-NSSAI not available in the current tracking area</w:t>
      </w:r>
      <w:r w:rsidR="00494EEF" w:rsidRPr="00042036">
        <w:t>"</w:t>
      </w:r>
      <w:r w:rsidR="00DF34BE" w:rsidRPr="00042036">
        <w:t xml:space="preserve"> rejection cause value.</w:t>
      </w:r>
    </w:p>
    <w:p w14:paraId="28881317" w14:textId="0B97F88E" w:rsidR="00DF34BE" w:rsidRPr="00042036" w:rsidRDefault="001B52F0" w:rsidP="00FB44BB">
      <w:pPr>
        <w:pStyle w:val="B1"/>
      </w:pPr>
      <w:r w:rsidRPr="00042036">
        <w:t>-</w:t>
      </w:r>
      <w:r w:rsidRPr="00042036">
        <w:tab/>
      </w:r>
      <w:r w:rsidR="00DF34BE" w:rsidRPr="00042036">
        <w:t xml:space="preserve">Processes </w:t>
      </w:r>
      <w:r w:rsidR="00494EEF" w:rsidRPr="00042036">
        <w:t>"</w:t>
      </w:r>
      <w:r w:rsidR="00DF34BE" w:rsidRPr="00042036">
        <w:t>No S-NSSAI available in the current tracking area</w:t>
      </w:r>
      <w:r w:rsidR="00494EEF" w:rsidRPr="00042036">
        <w:t>"</w:t>
      </w:r>
      <w:r w:rsidR="00DF34BE" w:rsidRPr="00042036">
        <w:t xml:space="preserve"> rejection cause code.</w:t>
      </w:r>
    </w:p>
    <w:p w14:paraId="07511A3F" w14:textId="0D6904C8" w:rsidR="00DF34BE" w:rsidRPr="00042036" w:rsidRDefault="001B52F0" w:rsidP="00FB44BB">
      <w:pPr>
        <w:pStyle w:val="B1"/>
      </w:pPr>
      <w:r w:rsidRPr="00042036">
        <w:t>-</w:t>
      </w:r>
      <w:r w:rsidRPr="00042036">
        <w:tab/>
      </w:r>
      <w:r w:rsidR="00DF34BE" w:rsidRPr="00042036">
        <w:t>Performs Mobility Registration Update procedure at every TA change within the RA until the Requested NSSAI is allowed. Optionally, the UE performs Mobility Registration Update procedure when the UE enters a TA that is part of the Supported TAI list.</w:t>
      </w:r>
    </w:p>
    <w:p w14:paraId="4D68A1E7" w14:textId="77777777" w:rsidR="00DF34BE" w:rsidRPr="00042036" w:rsidRDefault="00DF34BE" w:rsidP="00FB44BB">
      <w:r w:rsidRPr="00042036">
        <w:t>AMF:</w:t>
      </w:r>
    </w:p>
    <w:p w14:paraId="4217EB8A" w14:textId="05D8B814" w:rsidR="00DF34BE" w:rsidRPr="00042036" w:rsidRDefault="001B52F0" w:rsidP="00FB44BB">
      <w:pPr>
        <w:pStyle w:val="B1"/>
      </w:pPr>
      <w:r w:rsidRPr="00042036">
        <w:t>-</w:t>
      </w:r>
      <w:r w:rsidRPr="00042036">
        <w:tab/>
      </w:r>
      <w:r w:rsidR="00DF34BE" w:rsidRPr="00042036">
        <w:t xml:space="preserve">Includes </w:t>
      </w:r>
      <w:r w:rsidR="00494EEF" w:rsidRPr="00042036">
        <w:t>"</w:t>
      </w:r>
      <w:r w:rsidR="00DF34BE" w:rsidRPr="00042036">
        <w:t>S-NSSAI not available in the current tracking area</w:t>
      </w:r>
      <w:r w:rsidR="00494EEF" w:rsidRPr="00042036">
        <w:t>"</w:t>
      </w:r>
      <w:r w:rsidR="00DF34BE" w:rsidRPr="00042036">
        <w:t xml:space="preserve"> rejection cause value for the Rejected S-NSSAI in Registration Accept message if the Requested NSSAI is not available in the current TA.</w:t>
      </w:r>
    </w:p>
    <w:p w14:paraId="2AB3F80F" w14:textId="492B38CB" w:rsidR="00DF34BE" w:rsidRPr="00042036" w:rsidRDefault="001B52F0" w:rsidP="00FB44BB">
      <w:pPr>
        <w:pStyle w:val="B1"/>
      </w:pPr>
      <w:r w:rsidRPr="00042036">
        <w:t>-</w:t>
      </w:r>
      <w:r w:rsidRPr="00042036">
        <w:tab/>
      </w:r>
      <w:r w:rsidR="00DF34BE" w:rsidRPr="00042036">
        <w:t xml:space="preserve">Includes </w:t>
      </w:r>
      <w:r w:rsidR="00494EEF" w:rsidRPr="00042036">
        <w:t>"</w:t>
      </w:r>
      <w:r w:rsidR="00DF34BE" w:rsidRPr="00042036">
        <w:t>No S-NSSAI available in the current tracking area</w:t>
      </w:r>
      <w:r w:rsidR="00494EEF" w:rsidRPr="00042036">
        <w:t>"</w:t>
      </w:r>
      <w:r w:rsidR="00DF34BE" w:rsidRPr="00042036">
        <w:t xml:space="preserve"> rejection cause code in the Registration Reject message if none of the Requested NSSAI(s) is (are) available in the current TA.</w:t>
      </w:r>
    </w:p>
    <w:p w14:paraId="554012A4" w14:textId="1982F552" w:rsidR="00DF34BE" w:rsidRPr="00042036" w:rsidRDefault="001B52F0" w:rsidP="00FB44BB">
      <w:pPr>
        <w:pStyle w:val="B1"/>
      </w:pPr>
      <w:r w:rsidRPr="00042036">
        <w:t>-</w:t>
      </w:r>
      <w:r w:rsidRPr="00042036">
        <w:tab/>
      </w:r>
      <w:r w:rsidR="00DF34BE" w:rsidRPr="00042036">
        <w:t>Includes a Supported TAI list for each Rejected NSSAI(s) including the TAs where the Requested NSSAI(s) is (are) supported within the RA.</w:t>
      </w:r>
    </w:p>
    <w:p w14:paraId="757936D1" w14:textId="280B721C" w:rsidR="00B30140" w:rsidRPr="00042036" w:rsidRDefault="00B30140" w:rsidP="00B30140">
      <w:pPr>
        <w:pStyle w:val="Heading2"/>
      </w:pPr>
      <w:bookmarkStart w:id="934" w:name="_Toc104302540"/>
      <w:bookmarkStart w:id="935" w:name="_Toc104359506"/>
      <w:bookmarkStart w:id="936" w:name="_Toc112923295"/>
      <w:bookmarkStart w:id="937" w:name="_Toc112923962"/>
      <w:r w:rsidRPr="00042036">
        <w:rPr>
          <w:lang w:eastAsia="zh-CN"/>
        </w:rPr>
        <w:t>6.</w:t>
      </w:r>
      <w:r w:rsidR="001B52F0" w:rsidRPr="00042036">
        <w:rPr>
          <w:lang w:eastAsia="zh-CN"/>
        </w:rPr>
        <w:t>29</w:t>
      </w:r>
      <w:r w:rsidRPr="00042036">
        <w:rPr>
          <w:lang w:eastAsia="ko-KR"/>
        </w:rPr>
        <w:tab/>
      </w:r>
      <w:r w:rsidRPr="00042036">
        <w:t>Solution</w:t>
      </w:r>
      <w:r w:rsidRPr="00042036">
        <w:rPr>
          <w:lang w:eastAsia="zh-CN"/>
        </w:rPr>
        <w:t xml:space="preserve"> #</w:t>
      </w:r>
      <w:r w:rsidR="001B52F0" w:rsidRPr="00042036">
        <w:rPr>
          <w:lang w:eastAsia="zh-CN"/>
        </w:rPr>
        <w:t>29</w:t>
      </w:r>
      <w:r w:rsidRPr="00042036">
        <w:t>: On handling S-NSSAIs not supported in certain TAs of a RA during a registration</w:t>
      </w:r>
      <w:bookmarkEnd w:id="934"/>
      <w:bookmarkEnd w:id="935"/>
      <w:bookmarkEnd w:id="936"/>
      <w:bookmarkEnd w:id="937"/>
    </w:p>
    <w:p w14:paraId="4638F526" w14:textId="5A25691F" w:rsidR="00B30140" w:rsidRPr="00042036" w:rsidRDefault="00B30140" w:rsidP="00B30140">
      <w:pPr>
        <w:pStyle w:val="Heading3"/>
        <w:rPr>
          <w:lang w:eastAsia="ko-KR"/>
        </w:rPr>
      </w:pPr>
      <w:bookmarkStart w:id="938" w:name="_Toc104302541"/>
      <w:bookmarkStart w:id="939" w:name="_Toc104359507"/>
      <w:bookmarkStart w:id="940" w:name="_Toc112923296"/>
      <w:bookmarkStart w:id="941" w:name="_Toc112923963"/>
      <w:r w:rsidRPr="00042036">
        <w:rPr>
          <w:lang w:eastAsia="ko-KR"/>
        </w:rPr>
        <w:t>6.</w:t>
      </w:r>
      <w:r w:rsidR="001B52F0" w:rsidRPr="00042036">
        <w:rPr>
          <w:lang w:eastAsia="ko-KR"/>
        </w:rPr>
        <w:t>29</w:t>
      </w:r>
      <w:r w:rsidRPr="00042036">
        <w:rPr>
          <w:lang w:eastAsia="ko-KR"/>
        </w:rPr>
        <w:t>.1</w:t>
      </w:r>
      <w:r w:rsidRPr="00042036">
        <w:rPr>
          <w:lang w:eastAsia="ko-KR"/>
        </w:rPr>
        <w:tab/>
        <w:t>Introduction</w:t>
      </w:r>
      <w:bookmarkEnd w:id="938"/>
      <w:bookmarkEnd w:id="939"/>
      <w:bookmarkEnd w:id="940"/>
      <w:bookmarkEnd w:id="941"/>
    </w:p>
    <w:p w14:paraId="12218B26" w14:textId="0E4DFEC9" w:rsidR="00B30140" w:rsidRPr="00042036" w:rsidRDefault="00B30140" w:rsidP="00B30140">
      <w:pPr>
        <w:rPr>
          <w:lang w:eastAsia="ko-KR"/>
        </w:rPr>
      </w:pPr>
      <w:r w:rsidRPr="00042036">
        <w:rPr>
          <w:lang w:eastAsia="ko-KR"/>
        </w:rPr>
        <w:t>This solution addresses KI#5 and also benefits KI#3 solutions like solution in clause</w:t>
      </w:r>
      <w:r w:rsidR="001B52F0" w:rsidRPr="00042036">
        <w:rPr>
          <w:lang w:eastAsia="ko-KR"/>
        </w:rPr>
        <w:t> </w:t>
      </w:r>
      <w:r w:rsidRPr="00042036">
        <w:rPr>
          <w:lang w:eastAsia="ko-KR"/>
        </w:rPr>
        <w:t>6.9</w:t>
      </w:r>
      <w:r w:rsidR="003A55FB" w:rsidRPr="00042036">
        <w:rPr>
          <w:lang w:eastAsia="ko-KR"/>
        </w:rPr>
        <w:t>.</w:t>
      </w:r>
    </w:p>
    <w:p w14:paraId="2BE3EA34" w14:textId="4E06B6BE" w:rsidR="00B30140" w:rsidRPr="00042036" w:rsidRDefault="00B30140" w:rsidP="00B30140">
      <w:pPr>
        <w:pStyle w:val="EditorsNote"/>
        <w:rPr>
          <w:lang w:eastAsia="ko-KR"/>
        </w:rPr>
      </w:pPr>
      <w:r w:rsidRPr="00042036">
        <w:rPr>
          <w:lang w:eastAsia="ko-KR"/>
        </w:rPr>
        <w:t>Editor</w:t>
      </w:r>
      <w:r w:rsidR="00494EEF" w:rsidRPr="00042036">
        <w:rPr>
          <w:lang w:eastAsia="ko-KR"/>
        </w:rPr>
        <w:t>'</w:t>
      </w:r>
      <w:r w:rsidRPr="00042036">
        <w:rPr>
          <w:lang w:eastAsia="ko-KR"/>
        </w:rPr>
        <w:t xml:space="preserve">s </w:t>
      </w:r>
      <w:r w:rsidR="001B52F0" w:rsidRPr="00042036">
        <w:rPr>
          <w:lang w:eastAsia="ko-KR"/>
        </w:rPr>
        <w:t>n</w:t>
      </w:r>
      <w:r w:rsidRPr="00042036">
        <w:rPr>
          <w:lang w:eastAsia="ko-KR"/>
        </w:rPr>
        <w:t>ote:</w:t>
      </w:r>
      <w:r w:rsidR="001B52F0" w:rsidRPr="00042036">
        <w:rPr>
          <w:lang w:eastAsia="ko-KR"/>
        </w:rPr>
        <w:tab/>
      </w:r>
      <w:r w:rsidR="00282113" w:rsidRPr="00042036">
        <w:rPr>
          <w:lang w:eastAsia="ko-KR"/>
        </w:rPr>
        <w:t xml:space="preserve">The </w:t>
      </w:r>
      <w:r w:rsidRPr="00042036">
        <w:rPr>
          <w:lang w:eastAsia="ko-KR"/>
        </w:rPr>
        <w:t>relationship between the solution in clause</w:t>
      </w:r>
      <w:r w:rsidR="00183735" w:rsidRPr="00042036">
        <w:rPr>
          <w:lang w:eastAsia="ko-KR"/>
        </w:rPr>
        <w:t> </w:t>
      </w:r>
      <w:r w:rsidRPr="00042036">
        <w:rPr>
          <w:lang w:eastAsia="ko-KR"/>
        </w:rPr>
        <w:t>6.9 and this solution is to be documented</w:t>
      </w:r>
      <w:r w:rsidR="00282113" w:rsidRPr="00042036">
        <w:rPr>
          <w:lang w:eastAsia="ko-KR"/>
        </w:rPr>
        <w:t>.</w:t>
      </w:r>
    </w:p>
    <w:p w14:paraId="619C859C" w14:textId="77777777" w:rsidR="00B30140" w:rsidRPr="00042036" w:rsidRDefault="00B30140" w:rsidP="00B30140">
      <w:pPr>
        <w:rPr>
          <w:lang w:eastAsia="ko-KR"/>
        </w:rPr>
      </w:pPr>
      <w:r w:rsidRPr="00042036">
        <w:rPr>
          <w:lang w:eastAsia="ko-KR"/>
        </w:rPr>
        <w:t>It proposes optimizations of the RA formation while taking into account the S-NSSAIs of the requested NSSAI.</w:t>
      </w:r>
    </w:p>
    <w:p w14:paraId="4CBE9EC4" w14:textId="40CD1F16" w:rsidR="00B30140" w:rsidRPr="00042036" w:rsidRDefault="00B30140" w:rsidP="00B30140">
      <w:pPr>
        <w:pStyle w:val="Heading3"/>
        <w:rPr>
          <w:rFonts w:eastAsia="SimSun"/>
          <w:lang w:eastAsia="zh-CN"/>
        </w:rPr>
      </w:pPr>
      <w:bookmarkStart w:id="942" w:name="_Toc104302542"/>
      <w:bookmarkStart w:id="943" w:name="_Toc104359508"/>
      <w:bookmarkStart w:id="944" w:name="_Toc112923297"/>
      <w:bookmarkStart w:id="945" w:name="_Toc112923964"/>
      <w:r w:rsidRPr="00042036">
        <w:t>6.</w:t>
      </w:r>
      <w:r w:rsidR="001B52F0" w:rsidRPr="00042036">
        <w:t>29</w:t>
      </w:r>
      <w:r w:rsidRPr="00042036">
        <w:t>.2</w:t>
      </w:r>
      <w:r w:rsidRPr="00042036">
        <w:tab/>
        <w:t>Functional Description</w:t>
      </w:r>
      <w:bookmarkEnd w:id="942"/>
      <w:bookmarkEnd w:id="943"/>
      <w:bookmarkEnd w:id="944"/>
      <w:bookmarkEnd w:id="945"/>
    </w:p>
    <w:p w14:paraId="47DDB106" w14:textId="454DBE03" w:rsidR="00B30140" w:rsidRPr="00042036" w:rsidRDefault="00B30140" w:rsidP="00B30140">
      <w:r w:rsidRPr="00042036">
        <w:t>This solution covers the case a UE is registering with a S-NSSAI from a TA where at least one of the S-NSSAIs in the Requested NSSAIs is not supported. In rel-17 the only possible solution to let the U</w:t>
      </w:r>
      <w:r w:rsidR="001B52F0" w:rsidRPr="00042036">
        <w:t>E</w:t>
      </w:r>
      <w:r w:rsidRPr="00042036">
        <w:t xml:space="preserve"> attempt to register again with any such S-NSSAI would be to indicate a RA which only includes the TAIs where allowed S-NSSAIs are supported, but </w:t>
      </w:r>
      <w:r w:rsidRPr="00042036">
        <w:lastRenderedPageBreak/>
        <w:t>then exclude from the RA any TAIs where at least one of the rejected S-NSSAIs is supported. This however was limiting the RA formation optimality. In Rel-18 we propose to resolve this by proposing that two options can be supported by a network for supporting UEs:</w:t>
      </w:r>
    </w:p>
    <w:p w14:paraId="1EDD1BA2" w14:textId="68C88CC1" w:rsidR="00B30140" w:rsidRPr="00042036" w:rsidRDefault="00B30140" w:rsidP="00B30140">
      <w:r w:rsidRPr="00042036">
        <w:t>1) the UE is provided with a RA including TAIs where the S-NSSAIs which are not supported in the current TA are also included, but for each rejected S-NSSAI the AMF provides a list of TAIs in the RA where the rejected S-NSSAI is supported (or, alternately, a list of TAIs in the RA where the rejected S-NSSAI is known to be not supported). This allows the UE, when it is camping in a cell of a TAI where the rejected S-NSSAI is known to be supported, to be able to trigger registration with such S-NSSAI if needed. The AMF provides for S-NSSAIs that are rejected in the whole RA the existing cause code (</w:t>
      </w:r>
      <w:r w:rsidR="00494EEF" w:rsidRPr="00042036">
        <w:t>"</w:t>
      </w:r>
      <w:r w:rsidRPr="00042036">
        <w:t>Not supported in the RA</w:t>
      </w:r>
      <w:r w:rsidR="00494EEF" w:rsidRPr="00042036">
        <w:t>"</w:t>
      </w:r>
      <w:r w:rsidRPr="00042036">
        <w:t>)</w:t>
      </w:r>
      <w:r w:rsidR="00344785" w:rsidRPr="00042036">
        <w:t xml:space="preserve"> and</w:t>
      </w:r>
      <w:r w:rsidRPr="00042036">
        <w:t xml:space="preserve"> for S-NSSAIs that are rejected in a subset of the RA TAIs a new cause code </w:t>
      </w:r>
      <w:r w:rsidR="00494EEF" w:rsidRPr="00042036">
        <w:t>"</w:t>
      </w:r>
      <w:r w:rsidRPr="00042036">
        <w:t xml:space="preserve"> Partially Rejected/supported in the RA</w:t>
      </w:r>
      <w:r w:rsidR="00494EEF" w:rsidRPr="00042036">
        <w:t>"</w:t>
      </w:r>
      <w:r w:rsidRPr="00042036">
        <w:t xml:space="preserve"> or some similar cause code</w:t>
      </w:r>
    </w:p>
    <w:p w14:paraId="2379D146" w14:textId="6A25FCEC" w:rsidR="00B30140" w:rsidRPr="00042036" w:rsidRDefault="00B30140" w:rsidP="00B30140">
      <w:r w:rsidRPr="00042036">
        <w:t xml:space="preserve">2) the alternative is that the AMF provides an Allowed NSSAI that is known to be supported in the whole RA (if any) and then one or more </w:t>
      </w:r>
      <w:r w:rsidR="00494EEF" w:rsidRPr="00042036">
        <w:t>"</w:t>
      </w:r>
      <w:r w:rsidRPr="00042036">
        <w:t>Partially Allowed S-NSSAI in the RA</w:t>
      </w:r>
      <w:r w:rsidR="00494EEF" w:rsidRPr="00042036">
        <w:t>"</w:t>
      </w:r>
      <w:r w:rsidRPr="00042036">
        <w:t xml:space="preserve"> including for each the Partial RA (subset of the RA) where these are supported. the advantage of this approach is that the UE can avoid further registrations as it moves in the RA among TAIs where the support of the Slices changes. This solution option shows also how the MO/MT transaction in idle mode happen and how the connected mode mobility is supported.</w:t>
      </w:r>
    </w:p>
    <w:p w14:paraId="135E1F7B" w14:textId="1DC0374B" w:rsidR="00B30140" w:rsidRPr="00042036" w:rsidRDefault="00B30140" w:rsidP="00B30140">
      <w:r w:rsidRPr="00042036">
        <w:t>Both options can be supported in the same network as for instance the option 1) is optimal for the case where the AMF does not support both S-NSSAIs indicated in Requested NSSAI (so redirection to a AMF supporting both happens only if the UE lands at some point in a TA supporting both S-NSSAIs and the UE does still request both). Option 2) is more convenient when the AMF supports all the requested S-NSSAIs that it indicates in the Allowed NSSAI and in partially allowed S-NSSAIs. Also, it is possible to combine the two approaches in one procedure (e.g. let</w:t>
      </w:r>
      <w:r w:rsidR="00494EEF" w:rsidRPr="00042036">
        <w:t>'</w:t>
      </w:r>
      <w:r w:rsidRPr="00042036">
        <w:t>s suppose that there is a third S-NSSAI3 that is partially supported in the RA but not in the AMF in case 2), then this third S-NSSAI could be rejected with indication of where this S-NSSAI3 works).</w:t>
      </w:r>
    </w:p>
    <w:p w14:paraId="1CEA7C3D" w14:textId="72050866" w:rsidR="00B30140" w:rsidRPr="00042036" w:rsidRDefault="00B30140" w:rsidP="00B30140">
      <w:r w:rsidRPr="00042036">
        <w:t xml:space="preserve">In addition. if a S-NSSAI is subject to NSSAA and the UE is not yet authorised (NSSAA has not already occurred earlier) but not supported in current TA, the AMF behaviour is to indicate it is </w:t>
      </w:r>
      <w:r w:rsidR="00494EEF" w:rsidRPr="00042036">
        <w:t>"</w:t>
      </w:r>
      <w:r w:rsidRPr="00042036">
        <w:t>Partially rejected in the RA</w:t>
      </w:r>
      <w:r w:rsidR="00494EEF" w:rsidRPr="00042036">
        <w:t>"</w:t>
      </w:r>
      <w:r w:rsidRPr="00042036">
        <w:t xml:space="preserve"> so NSSAA is executed upon the UE registering in the TA where the S-NSSAI is supported (if the S-NSSAI was partially allowed this means the UE would not cause the triggering of NSSAA).</w:t>
      </w:r>
    </w:p>
    <w:p w14:paraId="6AACFFBB" w14:textId="77777777" w:rsidR="00B30140" w:rsidRPr="00042036" w:rsidRDefault="00B30140" w:rsidP="00B30140">
      <w:r w:rsidRPr="00042036">
        <w:t>For slices subject to simultaneous use constraints, the operator can only include in the same registration accept Allowed NSSAI and/or Partially allowed S-NSSAIs which can work together in the same TAIs for all the TAIs where the S-NSSAIs are allowed to be used together simultaneously.</w:t>
      </w:r>
    </w:p>
    <w:p w14:paraId="4A64BBDA" w14:textId="2119DB04" w:rsidR="00B30140" w:rsidRPr="00042036" w:rsidRDefault="00B30140" w:rsidP="00B30140">
      <w:r w:rsidRPr="00042036">
        <w:t xml:space="preserve">If a S-NSSAI is subject to NSAC, the operator indicates the S-NSSAI not supported in the current TA is </w:t>
      </w:r>
      <w:r w:rsidR="00494EEF" w:rsidRPr="00042036">
        <w:t>"</w:t>
      </w:r>
      <w:r w:rsidRPr="00042036">
        <w:t>Partially rejected in the RA</w:t>
      </w:r>
      <w:r w:rsidR="00494EEF" w:rsidRPr="00042036">
        <w:t>"</w:t>
      </w:r>
      <w:r w:rsidRPr="00042036">
        <w:t>, so that the counting of Allowed S-NSSAIs is matching exactly what is allowed at any time. Whether it could be desirable to enable operators to also support the behaviour where the Partially allowed S-NSSAIs is counted (so that the additional registration is avoided upon mobility inside the RA) can be further discussed in normative phase.</w:t>
      </w:r>
    </w:p>
    <w:p w14:paraId="158781D3" w14:textId="780238A0" w:rsidR="00B30140" w:rsidRPr="00042036" w:rsidRDefault="00B30140" w:rsidP="00B30140">
      <w:pPr>
        <w:pStyle w:val="Heading3"/>
      </w:pPr>
      <w:bookmarkStart w:id="946" w:name="_Toc104302543"/>
      <w:bookmarkStart w:id="947" w:name="_Toc104359509"/>
      <w:bookmarkStart w:id="948" w:name="_Toc112923298"/>
      <w:bookmarkStart w:id="949" w:name="_Toc112923965"/>
      <w:r w:rsidRPr="00042036">
        <w:lastRenderedPageBreak/>
        <w:t>6.</w:t>
      </w:r>
      <w:r w:rsidR="001B52F0" w:rsidRPr="00042036">
        <w:t>29</w:t>
      </w:r>
      <w:r w:rsidRPr="00042036">
        <w:t>.3</w:t>
      </w:r>
      <w:r w:rsidRPr="00042036">
        <w:tab/>
        <w:t>Procedures</w:t>
      </w:r>
      <w:bookmarkEnd w:id="946"/>
      <w:bookmarkEnd w:id="947"/>
      <w:bookmarkEnd w:id="948"/>
      <w:bookmarkEnd w:id="949"/>
    </w:p>
    <w:p w14:paraId="0A8C3726" w14:textId="08433961" w:rsidR="00B30140" w:rsidRPr="00042036" w:rsidRDefault="00B30140" w:rsidP="00B30140">
      <w:pPr>
        <w:pStyle w:val="Heading4"/>
      </w:pPr>
      <w:bookmarkStart w:id="950" w:name="_Toc104302544"/>
      <w:bookmarkStart w:id="951" w:name="_Toc104359510"/>
      <w:bookmarkStart w:id="952" w:name="_Toc112923966"/>
      <w:r w:rsidRPr="00042036">
        <w:t>6.</w:t>
      </w:r>
      <w:r w:rsidR="001B52F0" w:rsidRPr="00042036">
        <w:t>29</w:t>
      </w:r>
      <w:r w:rsidRPr="00042036">
        <w:t>.3.1</w:t>
      </w:r>
      <w:r w:rsidRPr="00042036">
        <w:tab/>
        <w:t>Indication to UE of TAIs where the rejected S-NSSAI is supported (or is not supported) in the RA</w:t>
      </w:r>
      <w:bookmarkEnd w:id="950"/>
      <w:bookmarkEnd w:id="951"/>
      <w:bookmarkEnd w:id="952"/>
    </w:p>
    <w:p w14:paraId="402C68D3" w14:textId="77777777" w:rsidR="00B30140" w:rsidRPr="00042036" w:rsidRDefault="00B30140" w:rsidP="00FB44BB">
      <w:pPr>
        <w:pStyle w:val="TH"/>
      </w:pPr>
      <w:r w:rsidRPr="00042036">
        <w:object w:dxaOrig="11235" w:dyaOrig="6150" w14:anchorId="600F1071">
          <v:shape id="_x0000_i1063" type="#_x0000_t75" style="width:481.5pt;height:264.75pt" o:ole="">
            <v:imagedata r:id="rId89" o:title=""/>
          </v:shape>
          <o:OLEObject Type="Embed" ProgID="Visio.Drawing.15" ShapeID="_x0000_i1063" DrawAspect="Content" ObjectID="_1723979116" r:id="rId90"/>
        </w:object>
      </w:r>
    </w:p>
    <w:p w14:paraId="02BE2D17" w14:textId="15FCFD68" w:rsidR="00B30140" w:rsidRPr="00042036" w:rsidRDefault="00B30140">
      <w:pPr>
        <w:pStyle w:val="TF"/>
      </w:pPr>
      <w:r w:rsidRPr="00042036">
        <w:t>Figure 6.</w:t>
      </w:r>
      <w:r w:rsidR="001B52F0" w:rsidRPr="00042036">
        <w:t>29</w:t>
      </w:r>
      <w:r w:rsidRPr="00042036">
        <w:t>.3.1-1: Registration with rejected S-NSSAI with indication of which TA in RA it is supported.</w:t>
      </w:r>
    </w:p>
    <w:p w14:paraId="54D474F1" w14:textId="259236FB" w:rsidR="00B30140" w:rsidRPr="00042036" w:rsidRDefault="00B30140" w:rsidP="00B30140">
      <w:pPr>
        <w:pStyle w:val="B1"/>
      </w:pPr>
      <w:r w:rsidRPr="00042036">
        <w:t>0.</w:t>
      </w:r>
      <w:r w:rsidRPr="00042036">
        <w:tab/>
        <w:t>The UE is camping on a cell in TAI 1 where S-NSSAI1 is supported but not S-NSSAI2</w:t>
      </w:r>
    </w:p>
    <w:p w14:paraId="7597141F" w14:textId="7553F77F" w:rsidR="00B30140" w:rsidRPr="00042036" w:rsidRDefault="00B30140" w:rsidP="00B30140">
      <w:pPr>
        <w:pStyle w:val="B1"/>
      </w:pPr>
      <w:r w:rsidRPr="00042036">
        <w:t>1.</w:t>
      </w:r>
      <w:r w:rsidRPr="00042036">
        <w:tab/>
        <w:t>The UE request S-NSSAI1 and S-NSSAI1 while in TAI 1</w:t>
      </w:r>
    </w:p>
    <w:p w14:paraId="3FEBE08C" w14:textId="314ACBCF" w:rsidR="00B30140" w:rsidRPr="00042036" w:rsidRDefault="00B30140" w:rsidP="00B30140">
      <w:pPr>
        <w:pStyle w:val="B1"/>
      </w:pPr>
      <w:r w:rsidRPr="00042036">
        <w:t>2.</w:t>
      </w:r>
      <w:r w:rsidRPr="00042036">
        <w:tab/>
        <w:t>The AMF determines TAI1 does not support S-NSSAI 2 and forms the RA and detects S-NSSAI 2 is supported in TAI2 in the RA.</w:t>
      </w:r>
    </w:p>
    <w:p w14:paraId="57123B4A" w14:textId="6E8BDB3A" w:rsidR="00B30140" w:rsidRPr="00042036" w:rsidRDefault="00B30140" w:rsidP="00B30140">
      <w:pPr>
        <w:pStyle w:val="B1"/>
      </w:pPr>
      <w:r w:rsidRPr="00042036">
        <w:t>3.</w:t>
      </w:r>
      <w:r w:rsidRPr="00042036">
        <w:tab/>
        <w:t xml:space="preserve">The AMF allows S-NSSAI1, rejects S-NSSAI 2 indicating it is supported in TAI2 (or, alternatively, another encoding option is indicating that it is not supported in TAI1) and a new cause code </w:t>
      </w:r>
      <w:r w:rsidR="00494EEF" w:rsidRPr="00042036">
        <w:t>"</w:t>
      </w:r>
      <w:r w:rsidRPr="00042036">
        <w:t>Partiallly rejected in the RA</w:t>
      </w:r>
      <w:r w:rsidR="00494EEF" w:rsidRPr="00042036">
        <w:t>"</w:t>
      </w:r>
      <w:r w:rsidRPr="00042036">
        <w:t xml:space="preserve"> and provides RA= (TAI1, TAI2).</w:t>
      </w:r>
    </w:p>
    <w:p w14:paraId="71797D51" w14:textId="77777777" w:rsidR="00B30140" w:rsidRPr="00042036" w:rsidRDefault="00B30140" w:rsidP="00B30140">
      <w:pPr>
        <w:pStyle w:val="B1"/>
      </w:pPr>
      <w:r w:rsidRPr="00042036">
        <w:t>4.</w:t>
      </w:r>
      <w:r w:rsidRPr="00042036">
        <w:tab/>
        <w:t>The UE now camps on TAI2 cell</w:t>
      </w:r>
    </w:p>
    <w:p w14:paraId="5CC97ACB" w14:textId="77777777" w:rsidR="00B30140" w:rsidRPr="00042036" w:rsidRDefault="00B30140" w:rsidP="00B30140">
      <w:pPr>
        <w:pStyle w:val="B1"/>
      </w:pPr>
      <w:r w:rsidRPr="00042036">
        <w:t>5.</w:t>
      </w:r>
      <w:r w:rsidRPr="00042036">
        <w:tab/>
        <w:t>From TAI2 cell the UE registers with S-NSSAI1 and S-NSSAI 2</w:t>
      </w:r>
    </w:p>
    <w:p w14:paraId="3878AD04" w14:textId="77777777" w:rsidR="00B30140" w:rsidRPr="00042036" w:rsidRDefault="00B30140" w:rsidP="00B30140">
      <w:pPr>
        <w:pStyle w:val="B1"/>
      </w:pPr>
      <w:r w:rsidRPr="00042036">
        <w:t>6.</w:t>
      </w:r>
      <w:r w:rsidRPr="00042036">
        <w:tab/>
        <w:t>The AMF provides Allowed S-NSSAI = (S-NSSAI1, S-NSSAI2) and RA = TAI2</w:t>
      </w:r>
    </w:p>
    <w:p w14:paraId="0892422E" w14:textId="6486E7A9" w:rsidR="00B30140" w:rsidRPr="00042036" w:rsidRDefault="00B30140" w:rsidP="00B30140">
      <w:pPr>
        <w:pStyle w:val="Heading4"/>
      </w:pPr>
      <w:bookmarkStart w:id="953" w:name="_Toc104302545"/>
      <w:bookmarkStart w:id="954" w:name="_Toc104359511"/>
      <w:bookmarkStart w:id="955" w:name="_Toc112923967"/>
      <w:r w:rsidRPr="00042036">
        <w:lastRenderedPageBreak/>
        <w:t>6.</w:t>
      </w:r>
      <w:r w:rsidR="001B52F0" w:rsidRPr="00042036">
        <w:t>29</w:t>
      </w:r>
      <w:r w:rsidRPr="00042036">
        <w:t>.3.2</w:t>
      </w:r>
      <w:r w:rsidRPr="00042036">
        <w:tab/>
        <w:t>Indication to UE of Allowed NSSAI in RA and of Partially Allowed S-NSSAIs in RA with TAIs of RA where the Partially Allowed S-NSSAIs is supported.</w:t>
      </w:r>
      <w:bookmarkEnd w:id="953"/>
      <w:bookmarkEnd w:id="954"/>
      <w:bookmarkEnd w:id="955"/>
    </w:p>
    <w:p w14:paraId="6E019C60" w14:textId="3EA36B36" w:rsidR="00B30140" w:rsidRPr="00042036" w:rsidRDefault="00B30140" w:rsidP="00B30140">
      <w:pPr>
        <w:pStyle w:val="Heading5"/>
      </w:pPr>
      <w:bookmarkStart w:id="956" w:name="_Toc104302546"/>
      <w:bookmarkStart w:id="957" w:name="_Toc104359512"/>
      <w:bookmarkStart w:id="958" w:name="_Toc112923968"/>
      <w:r w:rsidRPr="00042036">
        <w:t>6.</w:t>
      </w:r>
      <w:r w:rsidR="001B52F0" w:rsidRPr="00042036">
        <w:t>29</w:t>
      </w:r>
      <w:r w:rsidRPr="00042036">
        <w:t>.3.2.1</w:t>
      </w:r>
      <w:r w:rsidRPr="00042036">
        <w:tab/>
        <w:t>Registration</w:t>
      </w:r>
      <w:bookmarkEnd w:id="956"/>
      <w:bookmarkEnd w:id="957"/>
      <w:bookmarkEnd w:id="958"/>
    </w:p>
    <w:p w14:paraId="753605D7" w14:textId="77777777" w:rsidR="00B30140" w:rsidRPr="00042036" w:rsidRDefault="00B30140" w:rsidP="00FB44BB">
      <w:pPr>
        <w:pStyle w:val="TH"/>
      </w:pPr>
      <w:r w:rsidRPr="00042036">
        <w:object w:dxaOrig="11235" w:dyaOrig="6150" w14:anchorId="3CF6A8A0">
          <v:shape id="_x0000_i1064" type="#_x0000_t75" style="width:481.5pt;height:264.75pt" o:ole="">
            <v:imagedata r:id="rId91" o:title=""/>
          </v:shape>
          <o:OLEObject Type="Embed" ProgID="Visio.Drawing.15" ShapeID="_x0000_i1064" DrawAspect="Content" ObjectID="_1723979117" r:id="rId92"/>
        </w:object>
      </w:r>
    </w:p>
    <w:p w14:paraId="348AF1DB" w14:textId="2AFB8E0C" w:rsidR="00B30140" w:rsidRPr="00042036" w:rsidRDefault="00B30140">
      <w:pPr>
        <w:pStyle w:val="TF"/>
      </w:pPr>
      <w:r w:rsidRPr="00042036">
        <w:t>Figure 6.</w:t>
      </w:r>
      <w:r w:rsidR="001B52F0" w:rsidRPr="00042036">
        <w:t>29</w:t>
      </w:r>
      <w:r w:rsidRPr="00042036">
        <w:t>.3.2.1-1: Registration with partially allowed S-NSSAI</w:t>
      </w:r>
    </w:p>
    <w:p w14:paraId="65BD76DD" w14:textId="384C38FA" w:rsidR="00B30140" w:rsidRPr="00042036" w:rsidRDefault="00B30140" w:rsidP="00B30140">
      <w:pPr>
        <w:pStyle w:val="B1"/>
      </w:pPr>
      <w:r w:rsidRPr="00042036">
        <w:t>0.</w:t>
      </w:r>
      <w:r w:rsidRPr="00042036">
        <w:tab/>
        <w:t>The UE is camping on a cell in TAI 1 where S-NSSAI1 is supported but not S-NSSAI2</w:t>
      </w:r>
    </w:p>
    <w:p w14:paraId="3085E676" w14:textId="5F329D32" w:rsidR="00B30140" w:rsidRPr="00042036" w:rsidRDefault="00B30140" w:rsidP="00B30140">
      <w:pPr>
        <w:pStyle w:val="B1"/>
      </w:pPr>
      <w:r w:rsidRPr="00042036">
        <w:t>1.</w:t>
      </w:r>
      <w:r w:rsidRPr="00042036">
        <w:tab/>
        <w:t>The UE request S-NSSAI1 and S-NSSAI1 while in TAI 1</w:t>
      </w:r>
    </w:p>
    <w:p w14:paraId="1BE6FF1B" w14:textId="33C560DB" w:rsidR="00B30140" w:rsidRPr="00042036" w:rsidRDefault="00B30140" w:rsidP="00B30140">
      <w:pPr>
        <w:pStyle w:val="B1"/>
      </w:pPr>
      <w:r w:rsidRPr="00042036">
        <w:t>2.</w:t>
      </w:r>
      <w:r w:rsidRPr="00042036">
        <w:tab/>
        <w:t>The AMF determines TAI1 does not support S-NSSAI 2 and forms the RA = (TAI1, TAI2) and detects S-NSSAI 2 is supported in TAI2 in the RA.</w:t>
      </w:r>
    </w:p>
    <w:p w14:paraId="07D5782B" w14:textId="3621754B" w:rsidR="00B30140" w:rsidRPr="00042036" w:rsidRDefault="00B30140" w:rsidP="00B30140">
      <w:pPr>
        <w:pStyle w:val="B1"/>
      </w:pPr>
      <w:r w:rsidRPr="00042036">
        <w:t>3.</w:t>
      </w:r>
      <w:r w:rsidRPr="00042036">
        <w:tab/>
        <w:t>The AMF allows S-NSSAI1, Indicates that S-NSSAI 2 is partially allowed in RA indicating it is supported in TAI2 (or, alternatively, another encoding option is indicating that it is not supported in TAI1) and a new cause code and provides RA= (TAI1, TAI2).</w:t>
      </w:r>
    </w:p>
    <w:p w14:paraId="236FB66E" w14:textId="77777777" w:rsidR="00B30140" w:rsidRPr="00042036" w:rsidRDefault="00B30140" w:rsidP="00B30140">
      <w:pPr>
        <w:pStyle w:val="B1"/>
      </w:pPr>
      <w:r w:rsidRPr="00042036">
        <w:t>4.</w:t>
      </w:r>
      <w:r w:rsidRPr="00042036">
        <w:tab/>
        <w:t>The UE now camps on TAI1 cell and can only use S-NSSA1</w:t>
      </w:r>
    </w:p>
    <w:p w14:paraId="0FB66544" w14:textId="77777777" w:rsidR="00B30140" w:rsidRPr="00042036" w:rsidRDefault="00B30140" w:rsidP="00B30140">
      <w:pPr>
        <w:pStyle w:val="B1"/>
      </w:pPr>
      <w:r w:rsidRPr="00042036">
        <w:t>5.</w:t>
      </w:r>
      <w:r w:rsidRPr="00042036">
        <w:tab/>
        <w:t>The UE now camps on TAI2 cell and can use both S-NSSA1 and S-NSSAI2.</w:t>
      </w:r>
    </w:p>
    <w:p w14:paraId="6357AA3B" w14:textId="3C9D9FE1" w:rsidR="00B30140" w:rsidRPr="00042036" w:rsidRDefault="00B30140" w:rsidP="00B30140">
      <w:pPr>
        <w:pStyle w:val="Heading5"/>
      </w:pPr>
      <w:bookmarkStart w:id="959" w:name="_Toc104302547"/>
      <w:bookmarkStart w:id="960" w:name="_Toc104359513"/>
      <w:bookmarkStart w:id="961" w:name="_Toc112923969"/>
      <w:r w:rsidRPr="00042036">
        <w:lastRenderedPageBreak/>
        <w:t>6.</w:t>
      </w:r>
      <w:r w:rsidR="001B52F0" w:rsidRPr="00042036">
        <w:t>29</w:t>
      </w:r>
      <w:r w:rsidRPr="00042036">
        <w:t>.3.2.2</w:t>
      </w:r>
      <w:r w:rsidRPr="00042036">
        <w:tab/>
        <w:t>MO Procedure from idle mode</w:t>
      </w:r>
      <w:bookmarkEnd w:id="959"/>
      <w:bookmarkEnd w:id="960"/>
      <w:bookmarkEnd w:id="961"/>
    </w:p>
    <w:p w14:paraId="352A930B" w14:textId="77777777" w:rsidR="00B30140" w:rsidRPr="00042036" w:rsidRDefault="00B30140" w:rsidP="00FB44BB">
      <w:pPr>
        <w:pStyle w:val="TH"/>
      </w:pPr>
      <w:r w:rsidRPr="00042036">
        <w:object w:dxaOrig="11010" w:dyaOrig="10965" w14:anchorId="5DAFD957">
          <v:shape id="_x0000_i1065" type="#_x0000_t75" style="width:481.5pt;height:480pt" o:ole="">
            <v:imagedata r:id="rId93" o:title=""/>
          </v:shape>
          <o:OLEObject Type="Embed" ProgID="Visio.Drawing.15" ShapeID="_x0000_i1065" DrawAspect="Content" ObjectID="_1723979118" r:id="rId94"/>
        </w:object>
      </w:r>
    </w:p>
    <w:p w14:paraId="3D57DF45" w14:textId="060B4838" w:rsidR="00B30140" w:rsidRPr="00042036" w:rsidRDefault="00B30140" w:rsidP="00B30140">
      <w:pPr>
        <w:pStyle w:val="TF"/>
      </w:pPr>
      <w:r w:rsidRPr="00042036">
        <w:t>Figure 6.</w:t>
      </w:r>
      <w:r w:rsidR="001B52F0" w:rsidRPr="00042036">
        <w:t>29</w:t>
      </w:r>
      <w:r w:rsidRPr="00042036">
        <w:t>.3.2.2-1</w:t>
      </w:r>
      <w:r w:rsidR="003A55FB" w:rsidRPr="00042036">
        <w:t>:</w:t>
      </w:r>
      <w:r w:rsidRPr="00042036">
        <w:t xml:space="preserve"> MO service request: success case with TAs supported by different gNBs</w:t>
      </w:r>
    </w:p>
    <w:p w14:paraId="6F1D1E79" w14:textId="5445D109" w:rsidR="00B30140" w:rsidRPr="00042036" w:rsidRDefault="001B52F0" w:rsidP="00B30140">
      <w:r w:rsidRPr="00042036">
        <w:t>F</w:t>
      </w:r>
      <w:r w:rsidR="00B30140" w:rsidRPr="00042036">
        <w:t>igure 6.</w:t>
      </w:r>
      <w:r w:rsidRPr="00042036">
        <w:t>29</w:t>
      </w:r>
      <w:r w:rsidR="00B30140" w:rsidRPr="00042036">
        <w:t>.3.2.2-1 s shows the service request with the UE which is registered in TAI, TAI2 with allowed NSSAI S-NSSAI1 and Partially allowed S-NSSAI in TAI2 S-NSSAI2.This MO SR may apply to just S-NSSAI2 PDU session(s) or all S-NSSAIs PDU Session(s). If it does apply to all S-NSSAIs, step</w:t>
      </w:r>
      <w:r w:rsidRPr="00042036">
        <w:t> </w:t>
      </w:r>
      <w:r w:rsidR="00B30140" w:rsidRPr="00042036">
        <w:t>7 includes contacting the SMFs for s-NSSAI 1 to enable the applicable connectivity for S-NSSAI1.</w:t>
      </w:r>
    </w:p>
    <w:p w14:paraId="4B42E524" w14:textId="74DD553B" w:rsidR="00B30140" w:rsidRPr="00042036" w:rsidRDefault="00B30140" w:rsidP="00B30140">
      <w:r w:rsidRPr="00042036">
        <w:t>It should be noted that the AMF detects in step</w:t>
      </w:r>
      <w:r w:rsidR="001D64BE" w:rsidRPr="00042036">
        <w:t> </w:t>
      </w:r>
      <w:r w:rsidRPr="00042036">
        <w:t>3 that the S-NSSAI2 connectivity is only possible if a HO is executed to a cell supporting S-NSSAI2 so this is requested by the AMF to the RAN. if this is successful, like in this case, step</w:t>
      </w:r>
      <w:r w:rsidR="001D64BE" w:rsidRPr="00042036">
        <w:t> </w:t>
      </w:r>
      <w:r w:rsidRPr="00042036">
        <w:t>11 enables connectivity for S-NSSAI2 PDU session.</w:t>
      </w:r>
    </w:p>
    <w:p w14:paraId="605D6B92" w14:textId="77777777" w:rsidR="00B30140" w:rsidRPr="00042036" w:rsidRDefault="00B30140" w:rsidP="00FB44BB">
      <w:pPr>
        <w:pStyle w:val="TH"/>
      </w:pPr>
      <w:r w:rsidRPr="00042036">
        <w:object w:dxaOrig="11010" w:dyaOrig="8625" w14:anchorId="3E31C8EE">
          <v:shape id="_x0000_i1066" type="#_x0000_t75" style="width:481.5pt;height:378pt" o:ole="">
            <v:imagedata r:id="rId95" o:title=""/>
          </v:shape>
          <o:OLEObject Type="Embed" ProgID="Visio.Drawing.15" ShapeID="_x0000_i1066" DrawAspect="Content" ObjectID="_1723979119" r:id="rId96"/>
        </w:object>
      </w:r>
    </w:p>
    <w:p w14:paraId="1632EDBB" w14:textId="6A1BB8DC" w:rsidR="00B30140" w:rsidRPr="00042036" w:rsidRDefault="00B30140" w:rsidP="00B30140">
      <w:pPr>
        <w:pStyle w:val="TF"/>
      </w:pPr>
      <w:r w:rsidRPr="00042036">
        <w:t>Figure 6.</w:t>
      </w:r>
      <w:r w:rsidR="001D64BE" w:rsidRPr="00042036">
        <w:t>29</w:t>
      </w:r>
      <w:r w:rsidRPr="00042036">
        <w:t>.3.2.2-2</w:t>
      </w:r>
      <w:r w:rsidR="003A55FB" w:rsidRPr="00042036">
        <w:t>:</w:t>
      </w:r>
      <w:r w:rsidRPr="00042036">
        <w:t xml:space="preserve"> MO service request: failure case with TAs supported by different gNBs</w:t>
      </w:r>
    </w:p>
    <w:p w14:paraId="5F164F05" w14:textId="78604B0F" w:rsidR="00B30140" w:rsidRPr="00042036" w:rsidRDefault="001D64BE" w:rsidP="00B30140">
      <w:r w:rsidRPr="00042036">
        <w:t>F</w:t>
      </w:r>
      <w:r w:rsidR="00B30140" w:rsidRPr="00042036">
        <w:t>igure 6.</w:t>
      </w:r>
      <w:r w:rsidRPr="00042036">
        <w:t>29</w:t>
      </w:r>
      <w:r w:rsidR="00B30140" w:rsidRPr="00042036">
        <w:t>.3.2.2-2 shows the service request with the UE which is registered in TAI, TAI2 with Allowed NSSAI S-NSSAI1 and Partially allowed S-NSSAI in TAI2 S-NSSAI2.This may apply to just S-NSSAI2 PDU session(s) or all s-NSSAIs PDU Session(s). If it does apply to all S-NSSAIs, step</w:t>
      </w:r>
      <w:r w:rsidR="00183735" w:rsidRPr="00042036">
        <w:t> </w:t>
      </w:r>
      <w:r w:rsidR="00B30140" w:rsidRPr="00042036">
        <w:t>7 includes contacting the SMFs for s-NSSAI 1 to enable the applicable connectivity for S-NSSAI1</w:t>
      </w:r>
      <w:r w:rsidR="00344785" w:rsidRPr="00042036">
        <w:t xml:space="preserve"> and</w:t>
      </w:r>
      <w:r w:rsidR="00B30140" w:rsidRPr="00042036">
        <w:t xml:space="preserve"> since it was not possible to handover to a TA supporting S-NSSAI2, the PDU session for S-NSSAI2 are set as deactivated so DL data is not sent till the UE moves in connected mode to a cell supporting S-NSSAI2 (in TAI2).</w:t>
      </w:r>
    </w:p>
    <w:p w14:paraId="75E266E1" w14:textId="77777777" w:rsidR="00B30140" w:rsidRPr="00042036" w:rsidRDefault="00B30140" w:rsidP="00FB44BB">
      <w:pPr>
        <w:pStyle w:val="TH"/>
      </w:pPr>
      <w:r w:rsidRPr="00042036">
        <w:object w:dxaOrig="11040" w:dyaOrig="10950" w14:anchorId="16F622A3">
          <v:shape id="_x0000_i1067" type="#_x0000_t75" style="width:481.5pt;height:477.75pt" o:ole="">
            <v:imagedata r:id="rId97" o:title=""/>
          </v:shape>
          <o:OLEObject Type="Embed" ProgID="Visio.Drawing.15" ShapeID="_x0000_i1067" DrawAspect="Content" ObjectID="_1723979120" r:id="rId98"/>
        </w:object>
      </w:r>
    </w:p>
    <w:p w14:paraId="0991AD71" w14:textId="3CDC0F5D" w:rsidR="00B30140" w:rsidRPr="00042036" w:rsidRDefault="00B30140" w:rsidP="00B30140">
      <w:pPr>
        <w:pStyle w:val="TF"/>
      </w:pPr>
      <w:r w:rsidRPr="00042036">
        <w:t>Figure 6.</w:t>
      </w:r>
      <w:r w:rsidR="001D64BE" w:rsidRPr="00042036">
        <w:t>29</w:t>
      </w:r>
      <w:r w:rsidRPr="00042036">
        <w:t>.3.2.2-3</w:t>
      </w:r>
      <w:r w:rsidR="003A55FB" w:rsidRPr="00042036">
        <w:t>:</w:t>
      </w:r>
      <w:r w:rsidRPr="00042036">
        <w:t xml:space="preserve"> MO service request: success case with TAs supported by single gNB</w:t>
      </w:r>
    </w:p>
    <w:p w14:paraId="0049A1DB" w14:textId="5AD7E48F" w:rsidR="00B30140" w:rsidRPr="00042036" w:rsidRDefault="001D64BE" w:rsidP="00B30140">
      <w:r w:rsidRPr="00042036">
        <w:t>F</w:t>
      </w:r>
      <w:r w:rsidR="00B30140" w:rsidRPr="00042036">
        <w:t>igure 6.</w:t>
      </w:r>
      <w:r w:rsidRPr="00042036">
        <w:t>29</w:t>
      </w:r>
      <w:r w:rsidR="00B30140" w:rsidRPr="00042036">
        <w:t>.3.2.2-3 shows the service request with the UE which is registered in TAI, TAI2 with Allowed NSSAI S-NSSAI1 and Partially allowed S-NSSAI in TAI2 S-NSSAI2 where the TAI1 and TAI2 are supported by cells under the same gNB. This may apply to just S-NSSAI2 PDU session(s) or all s-NSSAIs PDU Session(s). If it does apply to all S-NSSAIs, step</w:t>
      </w:r>
      <w:r w:rsidR="00183735" w:rsidRPr="00042036">
        <w:t> </w:t>
      </w:r>
      <w:r w:rsidR="00B30140" w:rsidRPr="00042036">
        <w:t>8 includes contacting the SMFs for s-NSSAI 1 to enable the applicable connectivity for S-NSSAI1</w:t>
      </w:r>
      <w:r w:rsidR="00344785" w:rsidRPr="00042036">
        <w:t xml:space="preserve"> and</w:t>
      </w:r>
      <w:r w:rsidR="00B30140" w:rsidRPr="00042036">
        <w:t xml:space="preserve"> since it was possible to handover to TA2 supporting S-NSSAI2, SMFs for PDU sessions for S-NSSAI2 are also contacted to enable connectivity at step</w:t>
      </w:r>
      <w:r w:rsidRPr="00042036">
        <w:t> </w:t>
      </w:r>
      <w:r w:rsidR="00B30140" w:rsidRPr="00042036">
        <w:t>8.</w:t>
      </w:r>
    </w:p>
    <w:p w14:paraId="23D2EF01" w14:textId="60FBD1DF" w:rsidR="00B30140" w:rsidRPr="00042036" w:rsidRDefault="00B30140" w:rsidP="00B30140">
      <w:pPr>
        <w:pStyle w:val="Heading5"/>
      </w:pPr>
      <w:bookmarkStart w:id="962" w:name="_Toc104302548"/>
      <w:bookmarkStart w:id="963" w:name="_Toc104359514"/>
      <w:bookmarkStart w:id="964" w:name="_Toc112923970"/>
      <w:r w:rsidRPr="00042036">
        <w:lastRenderedPageBreak/>
        <w:t>6.</w:t>
      </w:r>
      <w:r w:rsidR="001D64BE" w:rsidRPr="00042036">
        <w:t>29</w:t>
      </w:r>
      <w:r w:rsidRPr="00042036">
        <w:t>.3.2.3</w:t>
      </w:r>
      <w:r w:rsidRPr="00042036">
        <w:tab/>
        <w:t>MT Procedure from idle mode</w:t>
      </w:r>
      <w:bookmarkEnd w:id="962"/>
      <w:bookmarkEnd w:id="963"/>
      <w:bookmarkEnd w:id="964"/>
    </w:p>
    <w:p w14:paraId="6E27C5CA" w14:textId="7A7EE923" w:rsidR="00B30140" w:rsidRPr="00042036" w:rsidRDefault="00B30140" w:rsidP="006F48F8">
      <w:pPr>
        <w:keepNext/>
      </w:pPr>
      <w:r w:rsidRPr="00042036">
        <w:t>Two options are considered</w:t>
      </w:r>
      <w:r w:rsidR="006F48F8" w:rsidRPr="00042036">
        <w:t>:</w:t>
      </w:r>
    </w:p>
    <w:p w14:paraId="06DBC91A" w14:textId="77777777" w:rsidR="00B30140" w:rsidRPr="00042036" w:rsidRDefault="00B30140" w:rsidP="006F48F8">
      <w:pPr>
        <w:keepNext/>
        <w:rPr>
          <w:b/>
          <w:bCs/>
        </w:rPr>
      </w:pPr>
      <w:r w:rsidRPr="00042036">
        <w:rPr>
          <w:b/>
          <w:bCs/>
        </w:rPr>
        <w:t>OPTION A:</w:t>
      </w:r>
    </w:p>
    <w:p w14:paraId="38BEA185" w14:textId="77777777" w:rsidR="00B30140" w:rsidRPr="00042036" w:rsidRDefault="00B30140" w:rsidP="00FB44BB">
      <w:pPr>
        <w:pStyle w:val="TH"/>
      </w:pPr>
      <w:r w:rsidRPr="00042036">
        <w:object w:dxaOrig="10995" w:dyaOrig="10965" w14:anchorId="7B9B8853">
          <v:shape id="_x0000_i1068" type="#_x0000_t75" style="width:481.5pt;height:480pt" o:ole="">
            <v:imagedata r:id="rId99" o:title=""/>
          </v:shape>
          <o:OLEObject Type="Embed" ProgID="Visio.Drawing.15" ShapeID="_x0000_i1068" DrawAspect="Content" ObjectID="_1723979121" r:id="rId100"/>
        </w:object>
      </w:r>
    </w:p>
    <w:p w14:paraId="04473234" w14:textId="5A6E0375" w:rsidR="00B30140" w:rsidRPr="00042036" w:rsidRDefault="00B30140" w:rsidP="00B30140">
      <w:pPr>
        <w:pStyle w:val="TF"/>
      </w:pPr>
      <w:r w:rsidRPr="00042036">
        <w:t>Figure 6.</w:t>
      </w:r>
      <w:r w:rsidR="001D64BE" w:rsidRPr="00042036">
        <w:t>29</w:t>
      </w:r>
      <w:r w:rsidRPr="00042036">
        <w:t>.3.2.3-1</w:t>
      </w:r>
      <w:r w:rsidR="003A55FB" w:rsidRPr="00042036">
        <w:t>:</w:t>
      </w:r>
      <w:r w:rsidRPr="00042036">
        <w:t xml:space="preserve"> MT service request: success case with TAs supported by different gNBs</w:t>
      </w:r>
    </w:p>
    <w:p w14:paraId="3A5DA1EC" w14:textId="43D9A87B" w:rsidR="00B30140" w:rsidRPr="00042036" w:rsidRDefault="00B30140" w:rsidP="00B30140">
      <w:r w:rsidRPr="00042036">
        <w:t>Figure 6.</w:t>
      </w:r>
      <w:r w:rsidR="001D64BE" w:rsidRPr="00042036">
        <w:t>29</w:t>
      </w:r>
      <w:r w:rsidRPr="00042036">
        <w:t>.3.2.3-1 shows the MT service request with the UE which is registered in RA= TAI, TAI2 with Allowed NSSAI S-NSSAI1 and Partially allowed S-NSSAI in TAI2 S-NSSAI2 where the TAI1 and TAI2 are supported by cells under different gNBs. This DL paging applies to a PDU session for S-NSSAI2. the UE replies to paging and the AMF at step</w:t>
      </w:r>
      <w:r w:rsidR="001D64BE" w:rsidRPr="00042036">
        <w:t> </w:t>
      </w:r>
      <w:r w:rsidRPr="00042036">
        <w:t>4 detect the UE replied for TAI1 not supporting the Slice. This triggers a Initial UE context setup including indication the S-NSSAI2 PDU session is conditionally activated subject to successful Handover to a cell of a supporting TA (TA2 in this example). At step</w:t>
      </w:r>
      <w:r w:rsidR="001D64BE" w:rsidRPr="00042036">
        <w:t> </w:t>
      </w:r>
      <w:r w:rsidRPr="00042036">
        <w:t>7, the AMF delays contacting the SMFs for the PDU sessions as it has received indication that the S-NSSAI2 PDU session activation is pending handover completion. Since it was possible to handover to TA2 supporting S-NSSAI2, as detected at the AMF when it receives the confirmation at step</w:t>
      </w:r>
      <w:r w:rsidR="00183735" w:rsidRPr="00042036">
        <w:t> </w:t>
      </w:r>
      <w:r w:rsidRPr="00042036">
        <w:t>9, SMF for the PDU session for S-NSSAI2 is contacted to enable connectivity at step</w:t>
      </w:r>
      <w:r w:rsidR="001D64BE" w:rsidRPr="00042036">
        <w:t> </w:t>
      </w:r>
      <w:r w:rsidRPr="00042036">
        <w:t>10. The triggering data is received at step</w:t>
      </w:r>
      <w:r w:rsidR="001D64BE" w:rsidRPr="00042036">
        <w:t> </w:t>
      </w:r>
      <w:r w:rsidRPr="00042036">
        <w:t>11. Otherwise, if the gNB cannot handover to a TA supporting the S-NSSAI2, the gNB updated the AMF with a NG-AP message (not shown in the figure above as it is describing only the success case) indicating the requested HO is not possible and the AMF may trigger AN connection release.</w:t>
      </w:r>
    </w:p>
    <w:p w14:paraId="3519BAF1" w14:textId="10215552" w:rsidR="00B30140" w:rsidRPr="00042036" w:rsidRDefault="00B30140" w:rsidP="006F48F8">
      <w:pPr>
        <w:keepNext/>
        <w:rPr>
          <w:b/>
          <w:bCs/>
        </w:rPr>
      </w:pPr>
      <w:r w:rsidRPr="00042036">
        <w:rPr>
          <w:b/>
          <w:bCs/>
        </w:rPr>
        <w:lastRenderedPageBreak/>
        <w:t>OPTION B:</w:t>
      </w:r>
    </w:p>
    <w:p w14:paraId="37259215" w14:textId="09DB37B3" w:rsidR="00B30140" w:rsidRPr="00042036" w:rsidRDefault="001D64BE" w:rsidP="00FB44BB">
      <w:pPr>
        <w:pStyle w:val="TH"/>
      </w:pPr>
      <w:r w:rsidRPr="00042036">
        <w:object w:dxaOrig="10995" w:dyaOrig="10965" w14:anchorId="18C9D270">
          <v:shape id="_x0000_i1069" type="#_x0000_t75" style="width:471.75pt;height:471pt" o:ole="">
            <v:imagedata r:id="rId101" o:title=""/>
          </v:shape>
          <o:OLEObject Type="Embed" ProgID="Visio.Drawing.15" ShapeID="_x0000_i1069" DrawAspect="Content" ObjectID="_1723979122" r:id="rId102"/>
        </w:object>
      </w:r>
    </w:p>
    <w:p w14:paraId="46403BB5" w14:textId="5C042D16" w:rsidR="00B30140" w:rsidRPr="00042036" w:rsidRDefault="00B30140" w:rsidP="00253FD9">
      <w:pPr>
        <w:pStyle w:val="TF"/>
      </w:pPr>
      <w:r w:rsidRPr="00042036">
        <w:t>Figure 6.</w:t>
      </w:r>
      <w:r w:rsidR="001D64BE" w:rsidRPr="00042036">
        <w:t>29</w:t>
      </w:r>
      <w:r w:rsidRPr="00042036">
        <w:t>.3.2.3-2</w:t>
      </w:r>
      <w:r w:rsidR="003A55FB" w:rsidRPr="00042036">
        <w:t>:</w:t>
      </w:r>
      <w:r w:rsidRPr="00042036">
        <w:t xml:space="preserve"> MT service request: success case with TAs supported by different gNBs</w:t>
      </w:r>
    </w:p>
    <w:p w14:paraId="7FA24C23" w14:textId="71705D79" w:rsidR="00B30140" w:rsidRPr="00042036" w:rsidRDefault="00B30140" w:rsidP="001D64BE">
      <w:r w:rsidRPr="00042036">
        <w:t>Figure 6.</w:t>
      </w:r>
      <w:r w:rsidR="001D64BE" w:rsidRPr="00042036">
        <w:t>29</w:t>
      </w:r>
      <w:r w:rsidRPr="00042036">
        <w:t>.3.2.3-2 shows the MT service request with the UE which is registered in RA= TAI, TAI2 with Allowed NSSAI S-NSSAI1 and Partially allowed S-NSSAI in TAI2 S-NSSAI2 where the TAI1 and TAI2 are supported by cells under different gNBs. This DL paging applies to a PDU session for S-NSSAI2 and noticing the S-NSSAI 2 is partially allowed in the RA at step</w:t>
      </w:r>
      <w:r w:rsidR="001D64BE" w:rsidRPr="00042036">
        <w:t> </w:t>
      </w:r>
      <w:r w:rsidRPr="00042036">
        <w:t>2 the paging request includes the S-NSSAI 2. The RAN receives S-NSSAI 2 in the paging request and selects a preferred band from one of the TA2 cells bands (i.e. the preferred band for S-NSSAI2 is indicated). For paging messages sent to cells in TA1, the gNB1 sends to the UE a paging message with the indication of the preferred band (how this is done needs to be decided by RAN2) and the UE shall trigger cell reselection to this preferred band only considering cells in the RA. Regardless of the outcome of cell reselection, the UE issues then a service request. If the cell reselection had positive outcome, like in the figure 6.</w:t>
      </w:r>
      <w:r w:rsidR="001D64BE" w:rsidRPr="00042036">
        <w:t>29</w:t>
      </w:r>
      <w:r w:rsidRPr="00042036">
        <w:t>.3.2.3-2, the SR is received at the AMF and the AMF detects it is from TA2 where the S-NSSAI2 is supported. This then allows the SR to successfully complete. The triggering downlink data is received at step</w:t>
      </w:r>
      <w:r w:rsidR="001D64BE" w:rsidRPr="00042036">
        <w:t> </w:t>
      </w:r>
      <w:r w:rsidRPr="00042036">
        <w:t>11. Otherwise, if the SR is received from TAI1, the AMF may trigger AN connection release.</w:t>
      </w:r>
    </w:p>
    <w:p w14:paraId="6479C513" w14:textId="7EBEEBC1" w:rsidR="00B30140" w:rsidRPr="00042036" w:rsidRDefault="00B30140" w:rsidP="00B30140">
      <w:pPr>
        <w:pStyle w:val="Heading5"/>
      </w:pPr>
      <w:bookmarkStart w:id="965" w:name="_Toc104302549"/>
      <w:bookmarkStart w:id="966" w:name="_Toc104359515"/>
      <w:bookmarkStart w:id="967" w:name="_Toc112923971"/>
      <w:r w:rsidRPr="00042036">
        <w:lastRenderedPageBreak/>
        <w:t>6.</w:t>
      </w:r>
      <w:r w:rsidR="001D64BE" w:rsidRPr="00042036">
        <w:t>29</w:t>
      </w:r>
      <w:r w:rsidRPr="00042036">
        <w:t>.3.2.4</w:t>
      </w:r>
      <w:r w:rsidRPr="00042036">
        <w:tab/>
        <w:t>Connected Mode system behaviour</w:t>
      </w:r>
      <w:bookmarkEnd w:id="965"/>
      <w:bookmarkEnd w:id="966"/>
      <w:bookmarkEnd w:id="967"/>
    </w:p>
    <w:p w14:paraId="2E8A696F" w14:textId="4BB7C1E6" w:rsidR="00B30140" w:rsidRPr="00042036" w:rsidRDefault="001D64BE" w:rsidP="00FB44BB">
      <w:pPr>
        <w:pStyle w:val="TH"/>
      </w:pPr>
      <w:r w:rsidRPr="00042036">
        <w:object w:dxaOrig="11040" w:dyaOrig="6360" w14:anchorId="119AD6F3">
          <v:shape id="_x0000_i1070" type="#_x0000_t75" style="width:456.75pt;height:264pt" o:ole="">
            <v:imagedata r:id="rId103" o:title=""/>
          </v:shape>
          <o:OLEObject Type="Embed" ProgID="Visio.Drawing.15" ShapeID="_x0000_i1070" DrawAspect="Content" ObjectID="_1723979123" r:id="rId104"/>
        </w:object>
      </w:r>
    </w:p>
    <w:p w14:paraId="6183120E" w14:textId="7D67549A" w:rsidR="00B30140" w:rsidRPr="00042036" w:rsidRDefault="00B30140">
      <w:pPr>
        <w:pStyle w:val="TF"/>
      </w:pPr>
      <w:r w:rsidRPr="00042036">
        <w:t>Figure 6.</w:t>
      </w:r>
      <w:r w:rsidR="001D64BE" w:rsidRPr="00042036">
        <w:t>29</w:t>
      </w:r>
      <w:r w:rsidRPr="00042036">
        <w:t>.3.2.4-1</w:t>
      </w:r>
      <w:r w:rsidR="003A55FB" w:rsidRPr="00042036">
        <w:t>:</w:t>
      </w:r>
      <w:r w:rsidRPr="00042036">
        <w:t xml:space="preserve"> CONNECTED mobility with deactivation of S-NSSAI2 sessions upon entering TAI1 (different gNB)</w:t>
      </w:r>
    </w:p>
    <w:p w14:paraId="7C58944D" w14:textId="762D9BE1" w:rsidR="00B30140" w:rsidRPr="00042036" w:rsidRDefault="00B30140" w:rsidP="00B30140">
      <w:r w:rsidRPr="00042036">
        <w:t>Figure 6.</w:t>
      </w:r>
      <w:r w:rsidR="001D64BE" w:rsidRPr="00042036">
        <w:t>29</w:t>
      </w:r>
      <w:r w:rsidRPr="00042036">
        <w:t>.3.2.4-1 shows mobility of UE which is CM-CONNECTED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has PDU sessions activated for both S-NSSAI1 and S-NSSAI2. Upon mobility to TAI1, the PDU session(s) for S-NSSAI2 are deactivated, meaning the context is preserved but the DL data is dropped and is not accounted for. the related DRBs are also reconfigured to be deactivated during the HO. The trigger for deactivation at AMF is the reception of a Path switch indicating S-NSSAI2 is now not supported (whether this is explicitly indicated, or the ULI allows the AMF to detect that, can be decided in normative phase).</w:t>
      </w:r>
    </w:p>
    <w:p w14:paraId="3E9C3DAC" w14:textId="23A74B6C" w:rsidR="00B30140" w:rsidRPr="00042036" w:rsidRDefault="003A55FB" w:rsidP="00FB44BB">
      <w:pPr>
        <w:pStyle w:val="TH"/>
      </w:pPr>
      <w:r w:rsidRPr="00042036">
        <w:object w:dxaOrig="11340" w:dyaOrig="6360" w14:anchorId="7C34EDF5">
          <v:shape id="_x0000_i1071" type="#_x0000_t75" style="width:468.75pt;height:264pt" o:ole="">
            <v:imagedata r:id="rId105" o:title=""/>
          </v:shape>
          <o:OLEObject Type="Embed" ProgID="Visio.Drawing.15" ShapeID="_x0000_i1071" DrawAspect="Content" ObjectID="_1723979124" r:id="rId106"/>
        </w:object>
      </w:r>
    </w:p>
    <w:p w14:paraId="365760B1" w14:textId="3F16A6DC" w:rsidR="00B30140" w:rsidRPr="00042036" w:rsidRDefault="00B30140" w:rsidP="001D64BE">
      <w:pPr>
        <w:pStyle w:val="TF"/>
      </w:pPr>
      <w:r w:rsidRPr="00042036">
        <w:t>Figure 6.</w:t>
      </w:r>
      <w:r w:rsidR="001D64BE" w:rsidRPr="00042036">
        <w:t>29</w:t>
      </w:r>
      <w:r w:rsidRPr="00042036">
        <w:t>.3.2.4-2</w:t>
      </w:r>
      <w:r w:rsidR="003A55FB" w:rsidRPr="00042036">
        <w:t>:</w:t>
      </w:r>
      <w:r w:rsidRPr="00042036">
        <w:t xml:space="preserve"> CONNECTED mobility with reactivation of S-NSSAI2 sessions upon entering TAI2 (different gNB)</w:t>
      </w:r>
    </w:p>
    <w:p w14:paraId="1A1259AC" w14:textId="37632A55" w:rsidR="00B30140" w:rsidRPr="00042036" w:rsidRDefault="00B30140" w:rsidP="00FB44BB">
      <w:r w:rsidRPr="00042036">
        <w:t>Figure 6.</w:t>
      </w:r>
      <w:r w:rsidR="001D64BE" w:rsidRPr="00042036">
        <w:t>29</w:t>
      </w:r>
      <w:r w:rsidRPr="00042036">
        <w:t>.3.2.4-2 shows mobility of UE which is CM-CONNECTED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Path switch indicating S-NSSAI2 is now supported (whether this is explicitly indicated, or the ULI allows the AMF to detect that, can be decided in normative phase).</w:t>
      </w:r>
    </w:p>
    <w:p w14:paraId="1933058F" w14:textId="14BF1414" w:rsidR="00B30140" w:rsidRPr="00042036" w:rsidRDefault="001D64BE" w:rsidP="00FB44BB">
      <w:pPr>
        <w:pStyle w:val="TH"/>
      </w:pPr>
      <w:r w:rsidRPr="00042036">
        <w:object w:dxaOrig="11340" w:dyaOrig="6420" w14:anchorId="1599CD5D">
          <v:shape id="_x0000_i1072" type="#_x0000_t75" style="width:465.75pt;height:263.25pt" o:ole="">
            <v:imagedata r:id="rId107" o:title=""/>
          </v:shape>
          <o:OLEObject Type="Embed" ProgID="Visio.Drawing.15" ShapeID="_x0000_i1072" DrawAspect="Content" ObjectID="_1723979125" r:id="rId108"/>
        </w:object>
      </w:r>
    </w:p>
    <w:p w14:paraId="38903598" w14:textId="30F7A222" w:rsidR="00B30140" w:rsidRPr="00042036" w:rsidRDefault="00B30140" w:rsidP="00253FD9">
      <w:pPr>
        <w:pStyle w:val="TF"/>
      </w:pPr>
      <w:r w:rsidRPr="00042036">
        <w:t>Figure 6.</w:t>
      </w:r>
      <w:r w:rsidR="001D64BE" w:rsidRPr="00042036">
        <w:t>29</w:t>
      </w:r>
      <w:r w:rsidRPr="00042036">
        <w:t>.3.2.4-3</w:t>
      </w:r>
      <w:r w:rsidR="003A55FB" w:rsidRPr="00042036">
        <w:t>:</w:t>
      </w:r>
      <w:r w:rsidRPr="00042036">
        <w:t xml:space="preserve"> CONNECTED mobility with reactivation of S-NSSAI2 sessions upon entering TAI1 (same gNB)</w:t>
      </w:r>
    </w:p>
    <w:p w14:paraId="5B201DA6" w14:textId="7506B0DB" w:rsidR="00B30140" w:rsidRPr="00042036" w:rsidRDefault="00B30140" w:rsidP="00FB44BB">
      <w:r w:rsidRPr="00042036">
        <w:lastRenderedPageBreak/>
        <w:t>Figure 6.</w:t>
      </w:r>
      <w:r w:rsidR="001D64BE" w:rsidRPr="00042036">
        <w:t>29</w:t>
      </w:r>
      <w:r w:rsidRPr="00042036">
        <w:t>.3.2.4-3 shows mobility of UE which is CM-CONNECTED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NG-AP message indicating S-NSSAI2 is now supported (whether this is explicitly indicated, or the ULI allows the AMF to detect that, can be decided in normative phase). which NG-AP message is used is up to RAN3 to decide, but in this case a path Switch seems not sent based on current standards.</w:t>
      </w:r>
    </w:p>
    <w:p w14:paraId="7A1E5DE4" w14:textId="360BC3AB" w:rsidR="00B30140" w:rsidRPr="00042036" w:rsidRDefault="001D64BE" w:rsidP="00FB44BB">
      <w:pPr>
        <w:pStyle w:val="TH"/>
      </w:pPr>
      <w:r w:rsidRPr="00042036">
        <w:object w:dxaOrig="11010" w:dyaOrig="6930" w14:anchorId="486817EA">
          <v:shape id="_x0000_i1073" type="#_x0000_t75" style="width:470.25pt;height:296.25pt" o:ole="">
            <v:imagedata r:id="rId109" o:title=""/>
          </v:shape>
          <o:OLEObject Type="Embed" ProgID="Visio.Drawing.15" ShapeID="_x0000_i1073" DrawAspect="Content" ObjectID="_1723979126" r:id="rId110"/>
        </w:object>
      </w:r>
    </w:p>
    <w:p w14:paraId="28F640F8" w14:textId="0F16FEF0" w:rsidR="00B30140" w:rsidRPr="00042036" w:rsidRDefault="00B30140" w:rsidP="00B30140">
      <w:pPr>
        <w:pStyle w:val="TF"/>
      </w:pPr>
      <w:r w:rsidRPr="00042036">
        <w:t>Figure 6.</w:t>
      </w:r>
      <w:r w:rsidR="001D64BE" w:rsidRPr="00042036">
        <w:t>29</w:t>
      </w:r>
      <w:r w:rsidRPr="00042036">
        <w:t>.3.2.4-4</w:t>
      </w:r>
      <w:r w:rsidR="003A55FB" w:rsidRPr="00042036">
        <w:t>:</w:t>
      </w:r>
      <w:r w:rsidRPr="00042036">
        <w:t xml:space="preserve"> CONNECTED mobility with deactivation of S-NSSAI2 sessions upon entering TAI1 (different gNB) with no deactivation at SMF option</w:t>
      </w:r>
    </w:p>
    <w:p w14:paraId="3B6BC593" w14:textId="697D5CBB" w:rsidR="00B30140" w:rsidRPr="00042036" w:rsidRDefault="00B30140" w:rsidP="00FB44BB">
      <w:r w:rsidRPr="00042036">
        <w:t>Figure 6.</w:t>
      </w:r>
      <w:r w:rsidR="001D64BE" w:rsidRPr="00042036">
        <w:t>29</w:t>
      </w:r>
      <w:r w:rsidRPr="00042036">
        <w:t>.3.2.4-4 shows mobility of UE which is CM-CONNECTED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has PDU sessions activated for both S-NSSAI1 and S-NSSAI2. Upon mobility to TAI1, as an alternative to the approach followed in figure 6.</w:t>
      </w:r>
      <w:r w:rsidR="001D64BE" w:rsidRPr="00042036">
        <w:t>29</w:t>
      </w:r>
      <w:r w:rsidRPr="00042036">
        <w:t>.32.3.4-1, the DL for the PDU session(s) for S-NSSAI2 data is dropped in the RAN. The related DRBs are also reconfigured to be deactivated during the HO. Since there is DL dropped data at the RAN, this data is accounted for so a report of the dropped data volume may need to be sent periodically and when the AN connection is released as per configuration in the RAN. this may be sent to HPLMN SMF based on roaming agreement. the advantage of this configuration is that the activation/deactivation of sessions is local event in the RAN based on the TA where the UE is. It may also be more beneficial when RRC inactive is enabled. whether this option of the one requiring end to end modification of the state of PDU sessions is pursued is subject to evaluation in this study.</w:t>
      </w:r>
    </w:p>
    <w:p w14:paraId="30875A44" w14:textId="6110E404" w:rsidR="00B30140" w:rsidRPr="00042036" w:rsidRDefault="00B30140" w:rsidP="00B30140">
      <w:pPr>
        <w:pStyle w:val="Heading5"/>
      </w:pPr>
      <w:bookmarkStart w:id="968" w:name="_Toc104302550"/>
      <w:bookmarkStart w:id="969" w:name="_Toc104359516"/>
      <w:bookmarkStart w:id="970" w:name="_Toc112923972"/>
      <w:r w:rsidRPr="00042036">
        <w:lastRenderedPageBreak/>
        <w:t>6.</w:t>
      </w:r>
      <w:r w:rsidR="001D64BE" w:rsidRPr="00042036">
        <w:t>29</w:t>
      </w:r>
      <w:r w:rsidRPr="00042036">
        <w:t>.3.2.5</w:t>
      </w:r>
      <w:r w:rsidRPr="00042036">
        <w:tab/>
        <w:t>Session management</w:t>
      </w:r>
      <w:bookmarkEnd w:id="968"/>
      <w:bookmarkEnd w:id="969"/>
      <w:bookmarkEnd w:id="970"/>
    </w:p>
    <w:p w14:paraId="09C2A88C" w14:textId="77777777" w:rsidR="00B30140" w:rsidRPr="00042036" w:rsidRDefault="00B30140" w:rsidP="00FB44BB">
      <w:pPr>
        <w:pStyle w:val="TH"/>
      </w:pPr>
      <w:r w:rsidRPr="00042036">
        <w:object w:dxaOrig="11235" w:dyaOrig="10965" w14:anchorId="5C6A4F83">
          <v:shape id="_x0000_i1074" type="#_x0000_t75" style="width:481.5pt;height:471pt" o:ole="">
            <v:imagedata r:id="rId111" o:title=""/>
          </v:shape>
          <o:OLEObject Type="Embed" ProgID="Visio.Drawing.15" ShapeID="_x0000_i1074" DrawAspect="Content" ObjectID="_1723979127" r:id="rId112"/>
        </w:object>
      </w:r>
    </w:p>
    <w:p w14:paraId="0BC8A5EE" w14:textId="6008469E" w:rsidR="00B30140" w:rsidRPr="00042036" w:rsidRDefault="00B30140" w:rsidP="00B30140">
      <w:pPr>
        <w:pStyle w:val="TF"/>
      </w:pPr>
      <w:r w:rsidRPr="00042036">
        <w:t>Figure 6.</w:t>
      </w:r>
      <w:r w:rsidR="001D64BE" w:rsidRPr="00042036">
        <w:t>29</w:t>
      </w:r>
      <w:r w:rsidRPr="00042036">
        <w:t>.3.2.5-1</w:t>
      </w:r>
      <w:r w:rsidR="005477C7" w:rsidRPr="00042036">
        <w:t>:</w:t>
      </w:r>
      <w:r w:rsidRPr="00042036">
        <w:t xml:space="preserve"> PDU session Establishment for S-NSSAI 2 from TAI1, TAs supported by different gNBs</w:t>
      </w:r>
    </w:p>
    <w:p w14:paraId="26F69E58" w14:textId="2EDB6CAB" w:rsidR="00B30140" w:rsidRPr="00042036" w:rsidRDefault="00B30140" w:rsidP="00FB44BB">
      <w:r w:rsidRPr="00042036">
        <w:t>Figure 6.</w:t>
      </w:r>
      <w:r w:rsidR="001D64BE" w:rsidRPr="00042036">
        <w:t>29</w:t>
      </w:r>
      <w:r w:rsidRPr="00042036">
        <w:t>.3.2.5-1 shows mobility of UE which is registered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attempts to establish a PDU session for S-NSSAI 2 while in a cell in TAI1 which does not support the S-NSSAI2. The PDU session is established but it is marked as deactivated. Upon connected mode mobility it is reactivated in step</w:t>
      </w:r>
      <w:r w:rsidR="001D64BE" w:rsidRPr="00042036">
        <w:t> </w:t>
      </w:r>
      <w:r w:rsidRPr="00042036">
        <w:t>8 when the UE moves to TAI2.</w:t>
      </w:r>
    </w:p>
    <w:p w14:paraId="5E255EDF" w14:textId="36FE1D9C" w:rsidR="00B30140" w:rsidRPr="00042036" w:rsidRDefault="00B30140" w:rsidP="00B30140">
      <w:pPr>
        <w:pStyle w:val="Heading5"/>
      </w:pPr>
      <w:bookmarkStart w:id="971" w:name="_Toc104302551"/>
      <w:bookmarkStart w:id="972" w:name="_Toc104359517"/>
      <w:bookmarkStart w:id="973" w:name="_Toc112923973"/>
      <w:r w:rsidRPr="00042036">
        <w:t>6.</w:t>
      </w:r>
      <w:r w:rsidR="001D64BE" w:rsidRPr="00042036">
        <w:t>29</w:t>
      </w:r>
      <w:r w:rsidRPr="00042036">
        <w:t>.3.2.6</w:t>
      </w:r>
      <w:r w:rsidRPr="00042036">
        <w:tab/>
        <w:t>AN Release</w:t>
      </w:r>
      <w:bookmarkEnd w:id="971"/>
      <w:bookmarkEnd w:id="972"/>
      <w:bookmarkEnd w:id="973"/>
    </w:p>
    <w:p w14:paraId="5AB58719" w14:textId="77777777" w:rsidR="00B30140" w:rsidRPr="00042036" w:rsidRDefault="00B30140" w:rsidP="00B30140">
      <w:r w:rsidRPr="00042036">
        <w:t>During the AN release procedure, the Inactive PDU session are all marked as active so the data can be delivered to the RAN upon paging the UE.</w:t>
      </w:r>
    </w:p>
    <w:p w14:paraId="010CAE1E" w14:textId="4DC2AF48" w:rsidR="00B30140" w:rsidRPr="00042036" w:rsidRDefault="00B30140" w:rsidP="00B30140">
      <w:pPr>
        <w:pStyle w:val="Heading3"/>
        <w:rPr>
          <w:lang w:eastAsia="zh-CN"/>
        </w:rPr>
      </w:pPr>
      <w:bookmarkStart w:id="974" w:name="_Toc104302552"/>
      <w:bookmarkStart w:id="975" w:name="_Toc104359518"/>
      <w:bookmarkStart w:id="976" w:name="_Toc112923299"/>
      <w:bookmarkStart w:id="977" w:name="_Toc112923974"/>
      <w:r w:rsidRPr="00042036">
        <w:rPr>
          <w:lang w:eastAsia="zh-CN"/>
        </w:rPr>
        <w:t>6.</w:t>
      </w:r>
      <w:r w:rsidR="001D64BE" w:rsidRPr="00042036">
        <w:rPr>
          <w:lang w:eastAsia="zh-CN"/>
        </w:rPr>
        <w:t>29</w:t>
      </w:r>
      <w:r w:rsidRPr="00042036">
        <w:rPr>
          <w:lang w:eastAsia="zh-CN"/>
        </w:rPr>
        <w:t>.4</w:t>
      </w:r>
      <w:r w:rsidRPr="00042036">
        <w:rPr>
          <w:lang w:eastAsia="zh-CN"/>
        </w:rPr>
        <w:tab/>
      </w:r>
      <w:r w:rsidRPr="00042036">
        <w:t>Impacts on services, entities and interfaces</w:t>
      </w:r>
      <w:bookmarkEnd w:id="974"/>
      <w:bookmarkEnd w:id="975"/>
      <w:bookmarkEnd w:id="976"/>
      <w:bookmarkEnd w:id="977"/>
    </w:p>
    <w:p w14:paraId="5E8054D1" w14:textId="77777777" w:rsidR="00B30140" w:rsidRPr="00042036" w:rsidRDefault="00B30140" w:rsidP="00B30140">
      <w:pPr>
        <w:rPr>
          <w:lang w:eastAsia="zh-CN"/>
        </w:rPr>
      </w:pPr>
      <w:r w:rsidRPr="00042036">
        <w:rPr>
          <w:lang w:eastAsia="zh-CN"/>
        </w:rPr>
        <w:t>The following impacts are foreseen by this solution:</w:t>
      </w:r>
    </w:p>
    <w:p w14:paraId="7C42BE4C" w14:textId="77777777" w:rsidR="00B30140" w:rsidRPr="00042036" w:rsidRDefault="00B30140" w:rsidP="00B30140">
      <w:pPr>
        <w:rPr>
          <w:lang w:eastAsia="zh-CN"/>
        </w:rPr>
      </w:pPr>
      <w:r w:rsidRPr="00042036">
        <w:rPr>
          <w:lang w:eastAsia="zh-CN"/>
        </w:rPr>
        <w:t>UE:</w:t>
      </w:r>
    </w:p>
    <w:p w14:paraId="278B7640" w14:textId="77777777" w:rsidR="00B30140" w:rsidRPr="00042036" w:rsidRDefault="00B30140" w:rsidP="00253FD9">
      <w:pPr>
        <w:pStyle w:val="B1"/>
      </w:pPr>
      <w:r w:rsidRPr="00042036">
        <w:lastRenderedPageBreak/>
        <w:t>-</w:t>
      </w:r>
      <w:r w:rsidRPr="00042036">
        <w:tab/>
        <w:t>supports registration for partially allowed S-NSSAIs in partial RAs subset of the RA.</w:t>
      </w:r>
    </w:p>
    <w:p w14:paraId="2C444CD8" w14:textId="77777777" w:rsidR="00B30140" w:rsidRPr="00042036" w:rsidRDefault="00B30140" w:rsidP="00610449">
      <w:pPr>
        <w:pStyle w:val="B1"/>
      </w:pPr>
      <w:r w:rsidRPr="00042036">
        <w:t>-</w:t>
      </w:r>
      <w:r w:rsidRPr="00042036">
        <w:tab/>
        <w:t>can determine which PDU sessions are activated or deactivated based on TAI where the UE is.</w:t>
      </w:r>
    </w:p>
    <w:p w14:paraId="5344BAE8" w14:textId="40CB2D2E" w:rsidR="00B30140" w:rsidRPr="00042036" w:rsidRDefault="00B30140" w:rsidP="006037BA">
      <w:pPr>
        <w:pStyle w:val="B1"/>
      </w:pPr>
      <w:r w:rsidRPr="00042036">
        <w:t>-</w:t>
      </w:r>
      <w:r w:rsidR="001D64BE" w:rsidRPr="00042036">
        <w:tab/>
      </w:r>
      <w:r w:rsidRPr="00042036">
        <w:t>can support partially rejected S-NSSAI</w:t>
      </w:r>
    </w:p>
    <w:p w14:paraId="0EC33837" w14:textId="77777777" w:rsidR="00B30140" w:rsidRPr="00042036" w:rsidRDefault="00B30140" w:rsidP="00B30140">
      <w:pPr>
        <w:rPr>
          <w:lang w:eastAsia="zh-CN"/>
        </w:rPr>
      </w:pPr>
      <w:r w:rsidRPr="00042036">
        <w:rPr>
          <w:lang w:eastAsia="zh-CN"/>
        </w:rPr>
        <w:t>RAN:</w:t>
      </w:r>
    </w:p>
    <w:p w14:paraId="725058F7" w14:textId="77777777" w:rsidR="00B30140" w:rsidRPr="00042036" w:rsidRDefault="00B30140" w:rsidP="00B30140">
      <w:pPr>
        <w:pStyle w:val="B1"/>
      </w:pPr>
      <w:r w:rsidRPr="00042036">
        <w:t>-</w:t>
      </w:r>
      <w:r w:rsidRPr="00042036">
        <w:tab/>
        <w:t>supports the intelligent activation/reactivation of PDU sessions and DRBs based on the TAI where the UE is in connected mode.</w:t>
      </w:r>
    </w:p>
    <w:p w14:paraId="0F71E469" w14:textId="77777777" w:rsidR="00B30140" w:rsidRPr="00042036" w:rsidRDefault="00B30140" w:rsidP="00B30140">
      <w:pPr>
        <w:pStyle w:val="B1"/>
      </w:pPr>
      <w:r w:rsidRPr="00042036">
        <w:t>-</w:t>
      </w:r>
      <w:r w:rsidRPr="00042036">
        <w:tab/>
        <w:t>Attempts to trigger HO to a supporting TAI when UE is using certain S-NSSAIs upon transition from Idle mode to connected mode upon SR.</w:t>
      </w:r>
    </w:p>
    <w:p w14:paraId="1F543A2E" w14:textId="77777777" w:rsidR="00B30140" w:rsidRPr="00042036" w:rsidRDefault="00B30140" w:rsidP="00B30140">
      <w:pPr>
        <w:pStyle w:val="B1"/>
      </w:pPr>
      <w:r w:rsidRPr="00042036">
        <w:t>-</w:t>
      </w:r>
      <w:r w:rsidRPr="00042036">
        <w:tab/>
        <w:t>can determine which PDU sessions are activated or deactivated based on TAI where the UE is.</w:t>
      </w:r>
    </w:p>
    <w:p w14:paraId="7D48CCBA" w14:textId="77777777" w:rsidR="00B30140" w:rsidRPr="00042036" w:rsidRDefault="00B30140" w:rsidP="00B30140">
      <w:pPr>
        <w:pStyle w:val="B1"/>
      </w:pPr>
      <w:r w:rsidRPr="00042036">
        <w:t>-</w:t>
      </w:r>
      <w:r w:rsidRPr="00042036">
        <w:tab/>
        <w:t>depending on the chosen solution, when the AN connection is released (and periodically, if configured to do so), can issue DL dropped data volume reports per PDU session to the AMF so it can be discounted when a PDU session is deactivated</w:t>
      </w:r>
    </w:p>
    <w:p w14:paraId="6CE2E97D" w14:textId="4D911740" w:rsidR="00B30140" w:rsidRPr="00042036" w:rsidRDefault="00B30140" w:rsidP="00B30140">
      <w:pPr>
        <w:pStyle w:val="B1"/>
      </w:pPr>
      <w:r w:rsidRPr="00042036">
        <w:t>-</w:t>
      </w:r>
      <w:r w:rsidRPr="00042036">
        <w:tab/>
        <w:t>depending on the chosen solution, can issue a NG-AP update information to AMF so the AMF detects when PDU session for a S-NSSAI are deactivated/reactivated and report this to SMF(s)</w:t>
      </w:r>
    </w:p>
    <w:p w14:paraId="633EF964" w14:textId="77777777" w:rsidR="001D64BE" w:rsidRPr="00042036" w:rsidRDefault="00B30140" w:rsidP="00B30140">
      <w:pPr>
        <w:rPr>
          <w:lang w:eastAsia="zh-CN"/>
        </w:rPr>
      </w:pPr>
      <w:r w:rsidRPr="00042036">
        <w:rPr>
          <w:lang w:eastAsia="zh-CN"/>
        </w:rPr>
        <w:t>AMF:</w:t>
      </w:r>
    </w:p>
    <w:p w14:paraId="58244C3B" w14:textId="5235CE69" w:rsidR="00B30140" w:rsidRPr="00042036" w:rsidRDefault="001D64BE" w:rsidP="00FB44BB">
      <w:pPr>
        <w:pStyle w:val="B1"/>
      </w:pPr>
      <w:r w:rsidRPr="00042036">
        <w:t>-</w:t>
      </w:r>
      <w:r w:rsidRPr="00042036">
        <w:tab/>
      </w:r>
      <w:r w:rsidR="00B30140" w:rsidRPr="00042036">
        <w:t>can handle the Partially allowed S-NSSAIs or the partially rejected S-NSSAIs in the RA as described above.</w:t>
      </w:r>
    </w:p>
    <w:p w14:paraId="210B3286" w14:textId="77777777" w:rsidR="001D64BE" w:rsidRPr="00042036" w:rsidRDefault="00B30140" w:rsidP="00B30140">
      <w:pPr>
        <w:rPr>
          <w:lang w:eastAsia="zh-CN"/>
        </w:rPr>
      </w:pPr>
      <w:r w:rsidRPr="00042036">
        <w:rPr>
          <w:lang w:eastAsia="zh-CN"/>
        </w:rPr>
        <w:t>SMF:</w:t>
      </w:r>
    </w:p>
    <w:p w14:paraId="038D5BF6" w14:textId="753C7C04" w:rsidR="00B30140" w:rsidRPr="00042036" w:rsidRDefault="001D64BE" w:rsidP="00FB44BB">
      <w:pPr>
        <w:pStyle w:val="B1"/>
      </w:pPr>
      <w:r w:rsidRPr="00042036">
        <w:t>-</w:t>
      </w:r>
      <w:r w:rsidRPr="00042036">
        <w:tab/>
      </w:r>
      <w:r w:rsidR="00B30140" w:rsidRPr="00042036">
        <w:t>can handle the Activated/Deactivated sessions status, with the retention of the UE context while in deactivated status and the drop of DL data in deactivated status. Activated/Deactivated status is removed when the UE enters CM-IDLE.</w:t>
      </w:r>
    </w:p>
    <w:p w14:paraId="3AED5424" w14:textId="29DEE656" w:rsidR="00B30140" w:rsidRPr="00042036" w:rsidRDefault="00B30140" w:rsidP="00B30140">
      <w:pPr>
        <w:pStyle w:val="Heading2"/>
      </w:pPr>
      <w:bookmarkStart w:id="978" w:name="_Toc104302553"/>
      <w:bookmarkStart w:id="979" w:name="_Toc104359519"/>
      <w:bookmarkStart w:id="980" w:name="_Toc112923300"/>
      <w:bookmarkStart w:id="981" w:name="_Toc112923975"/>
      <w:r w:rsidRPr="00042036">
        <w:rPr>
          <w:lang w:eastAsia="zh-CN"/>
        </w:rPr>
        <w:t>6.</w:t>
      </w:r>
      <w:r w:rsidR="00253FD9" w:rsidRPr="00042036">
        <w:rPr>
          <w:lang w:eastAsia="zh-CN"/>
        </w:rPr>
        <w:t>30</w:t>
      </w:r>
      <w:r w:rsidRPr="00042036">
        <w:rPr>
          <w:lang w:eastAsia="ko-KR"/>
        </w:rPr>
        <w:tab/>
      </w:r>
      <w:r w:rsidRPr="00042036">
        <w:t>Solution</w:t>
      </w:r>
      <w:r w:rsidRPr="00042036">
        <w:rPr>
          <w:lang w:eastAsia="zh-CN"/>
        </w:rPr>
        <w:t xml:space="preserve"> #</w:t>
      </w:r>
      <w:r w:rsidR="00253FD9" w:rsidRPr="00042036">
        <w:rPr>
          <w:lang w:eastAsia="zh-CN"/>
        </w:rPr>
        <w:t>30</w:t>
      </w:r>
      <w:r w:rsidRPr="00042036">
        <w:t xml:space="preserve">: </w:t>
      </w:r>
      <w:r w:rsidRPr="00042036">
        <w:rPr>
          <w:lang w:eastAsia="zh-CN"/>
        </w:rPr>
        <w:t>Rejected S-NSSAI with new cause value</w:t>
      </w:r>
      <w:bookmarkEnd w:id="978"/>
      <w:bookmarkEnd w:id="979"/>
      <w:bookmarkEnd w:id="980"/>
      <w:bookmarkEnd w:id="981"/>
    </w:p>
    <w:p w14:paraId="3DC1CE88" w14:textId="673742E9" w:rsidR="00B30140" w:rsidRPr="00042036" w:rsidRDefault="00B30140" w:rsidP="00B30140">
      <w:pPr>
        <w:pStyle w:val="Heading3"/>
        <w:rPr>
          <w:lang w:eastAsia="ko-KR"/>
        </w:rPr>
      </w:pPr>
      <w:bookmarkStart w:id="982" w:name="_Toc104302554"/>
      <w:bookmarkStart w:id="983" w:name="_Toc104359520"/>
      <w:bookmarkStart w:id="984" w:name="_Toc112923301"/>
      <w:bookmarkStart w:id="985" w:name="_Toc112923976"/>
      <w:r w:rsidRPr="00042036">
        <w:rPr>
          <w:lang w:eastAsia="ko-KR"/>
        </w:rPr>
        <w:t>6.</w:t>
      </w:r>
      <w:r w:rsidR="00253FD9" w:rsidRPr="00042036">
        <w:rPr>
          <w:lang w:eastAsia="ko-KR"/>
        </w:rPr>
        <w:t>30</w:t>
      </w:r>
      <w:r w:rsidRPr="00042036">
        <w:rPr>
          <w:lang w:eastAsia="ko-KR"/>
        </w:rPr>
        <w:t>.1</w:t>
      </w:r>
      <w:r w:rsidRPr="00042036">
        <w:rPr>
          <w:lang w:eastAsia="ko-KR"/>
        </w:rPr>
        <w:tab/>
        <w:t>Introduction</w:t>
      </w:r>
      <w:bookmarkEnd w:id="982"/>
      <w:bookmarkEnd w:id="983"/>
      <w:bookmarkEnd w:id="984"/>
      <w:bookmarkEnd w:id="985"/>
    </w:p>
    <w:p w14:paraId="4F1D0EFF" w14:textId="77777777" w:rsidR="00B30140" w:rsidRPr="00042036" w:rsidRDefault="00B30140" w:rsidP="00B30140">
      <w:r w:rsidRPr="00042036">
        <w:t>This solution aims to address the KI#5:</w:t>
      </w:r>
      <w:r w:rsidRPr="00042036">
        <w:rPr>
          <w:lang w:eastAsia="ko-KR"/>
        </w:rPr>
        <w:t xml:space="preserve"> Improved support of RAs including TAs supporting Rejected S-NSSAIs</w:t>
      </w:r>
      <w:r w:rsidRPr="00042036">
        <w:t>. In particular, this solution proposes new cause value for the Rejected NSSAI so the UE can differentiate the rejection cause and initiate a registration for an S-NSSAI when the UE enters a TA that is part of the RA and the TA supports this S-NSSAI.</w:t>
      </w:r>
    </w:p>
    <w:p w14:paraId="28D53371" w14:textId="4E0EE466" w:rsidR="00B30140" w:rsidRPr="00042036" w:rsidRDefault="00B30140" w:rsidP="00B30140">
      <w:pPr>
        <w:pStyle w:val="Heading3"/>
      </w:pPr>
      <w:bookmarkStart w:id="986" w:name="_Toc104302555"/>
      <w:bookmarkStart w:id="987" w:name="_Toc104359521"/>
      <w:bookmarkStart w:id="988" w:name="_Toc112923302"/>
      <w:bookmarkStart w:id="989" w:name="_Toc112923977"/>
      <w:r w:rsidRPr="00042036">
        <w:t>6.</w:t>
      </w:r>
      <w:r w:rsidR="00253FD9" w:rsidRPr="00042036">
        <w:t>30</w:t>
      </w:r>
      <w:r w:rsidRPr="00042036">
        <w:t>.2</w:t>
      </w:r>
      <w:r w:rsidRPr="00042036">
        <w:tab/>
        <w:t>Functional Description</w:t>
      </w:r>
      <w:bookmarkEnd w:id="986"/>
      <w:bookmarkEnd w:id="987"/>
      <w:bookmarkEnd w:id="988"/>
      <w:bookmarkEnd w:id="989"/>
    </w:p>
    <w:p w14:paraId="1623319F" w14:textId="60482FC3" w:rsidR="00B30140" w:rsidRPr="00042036" w:rsidRDefault="00B30140" w:rsidP="00B30140">
      <w:pPr>
        <w:rPr>
          <w:lang w:eastAsia="zh-CN"/>
        </w:rPr>
      </w:pPr>
      <w:r w:rsidRPr="00042036">
        <w:rPr>
          <w:lang w:eastAsia="zh-CN"/>
        </w:rPr>
        <w:t xml:space="preserve">During UE registration, the UE sends Requested NSSAI in RRC message to the RAN. The RAN selects the AMF based on the Requested NSSAI. The NSSF may further reselect a different AMF. The selected AMF may not support all S-NSSAIs in the Requested NSSAI. In previous releases, the AMF rejects the unsupported S-NSSAI with cause value </w:t>
      </w:r>
      <w:r w:rsidR="00494EEF" w:rsidRPr="00042036">
        <w:rPr>
          <w:lang w:eastAsia="zh-CN"/>
        </w:rPr>
        <w:t>"</w:t>
      </w:r>
      <w:r w:rsidRPr="00042036">
        <w:rPr>
          <w:lang w:eastAsia="zh-CN"/>
        </w:rPr>
        <w:t>rejected for the RA</w:t>
      </w:r>
      <w:r w:rsidR="00494EEF" w:rsidRPr="00042036">
        <w:rPr>
          <w:lang w:eastAsia="zh-CN"/>
        </w:rPr>
        <w:t>"</w:t>
      </w:r>
      <w:r w:rsidRPr="00042036">
        <w:rPr>
          <w:lang w:eastAsia="zh-CN"/>
        </w:rPr>
        <w:t xml:space="preserve"> and the UE shall not request this S-NSSAI again before the UE moves outside of the RA. This solution introduces a new cause value </w:t>
      </w:r>
      <w:r w:rsidR="00494EEF" w:rsidRPr="00042036">
        <w:rPr>
          <w:lang w:eastAsia="zh-CN"/>
        </w:rPr>
        <w:t>"</w:t>
      </w:r>
      <w:r w:rsidRPr="00042036">
        <w:rPr>
          <w:lang w:eastAsia="zh-CN"/>
        </w:rPr>
        <w:t>rejected due to AMF not support</w:t>
      </w:r>
      <w:r w:rsidR="00494EEF" w:rsidRPr="00042036">
        <w:rPr>
          <w:lang w:eastAsia="zh-CN"/>
        </w:rPr>
        <w:t>"</w:t>
      </w:r>
      <w:r w:rsidRPr="00042036">
        <w:rPr>
          <w:lang w:eastAsia="zh-CN"/>
        </w:rPr>
        <w:t>, so the UE can still request the rejected S-NSSAI in UE registration procedure without moving outside of the RA</w:t>
      </w:r>
      <w:r w:rsidR="00344785" w:rsidRPr="00042036">
        <w:rPr>
          <w:lang w:eastAsia="zh-CN"/>
        </w:rPr>
        <w:t xml:space="preserve"> and</w:t>
      </w:r>
      <w:r w:rsidRPr="00042036">
        <w:rPr>
          <w:lang w:eastAsia="zh-CN"/>
        </w:rPr>
        <w:t xml:space="preserve"> the RAN may select a new AMF, which supports this S-NSSAI.UE may provide new UE capability indication for this feature to AMF</w:t>
      </w:r>
    </w:p>
    <w:p w14:paraId="5F3363BF" w14:textId="4D6FEE8D" w:rsidR="00B30140" w:rsidRPr="00042036" w:rsidRDefault="00B30140" w:rsidP="00FB44BB">
      <w:pPr>
        <w:pStyle w:val="NO"/>
      </w:pPr>
      <w:r w:rsidRPr="00042036">
        <w:t>NOTE:</w:t>
      </w:r>
      <w:r w:rsidRPr="00042036">
        <w:tab/>
        <w:t xml:space="preserve">If the AMF detects that the UE continuously triggers registration for the S-NSSAI and the AMF rejects it with cause value </w:t>
      </w:r>
      <w:r w:rsidR="00494EEF" w:rsidRPr="00042036">
        <w:t>"</w:t>
      </w:r>
      <w:r w:rsidRPr="00042036">
        <w:t>rejected due to AMF not support</w:t>
      </w:r>
      <w:r w:rsidR="00494EEF" w:rsidRPr="00042036">
        <w:t>"</w:t>
      </w:r>
      <w:r w:rsidRPr="00042036">
        <w:t xml:space="preserve">, the AMF may use different cause value </w:t>
      </w:r>
      <w:r w:rsidR="00494EEF" w:rsidRPr="00042036">
        <w:t>"</w:t>
      </w:r>
      <w:r w:rsidRPr="00042036">
        <w:t>rejected due to AMF not support</w:t>
      </w:r>
      <w:r w:rsidR="00494EEF" w:rsidRPr="00042036">
        <w:t>"</w:t>
      </w:r>
      <w:r w:rsidRPr="00042036">
        <w:t xml:space="preserve"> for the rejected S-NSSAI so the UE will not try again before it moves outside of the RA.</w:t>
      </w:r>
    </w:p>
    <w:p w14:paraId="51867F10" w14:textId="034D9C77" w:rsidR="00B30140" w:rsidRPr="00042036" w:rsidRDefault="00B30140" w:rsidP="00B30140">
      <w:pPr>
        <w:pStyle w:val="Heading3"/>
      </w:pPr>
      <w:bookmarkStart w:id="990" w:name="_Toc104302556"/>
      <w:bookmarkStart w:id="991" w:name="_Toc104359522"/>
      <w:bookmarkStart w:id="992" w:name="_Toc112923303"/>
      <w:bookmarkStart w:id="993" w:name="_Toc112923978"/>
      <w:r w:rsidRPr="00042036">
        <w:t>6.</w:t>
      </w:r>
      <w:r w:rsidR="002D6833" w:rsidRPr="00042036">
        <w:t>30</w:t>
      </w:r>
      <w:r w:rsidRPr="00042036">
        <w:t>.3</w:t>
      </w:r>
      <w:r w:rsidRPr="00042036">
        <w:tab/>
        <w:t>Procedure</w:t>
      </w:r>
      <w:bookmarkEnd w:id="990"/>
      <w:bookmarkEnd w:id="991"/>
      <w:bookmarkEnd w:id="992"/>
      <w:bookmarkEnd w:id="993"/>
    </w:p>
    <w:p w14:paraId="40F962C4" w14:textId="53783082" w:rsidR="00B30140" w:rsidRPr="00042036" w:rsidRDefault="00B30140" w:rsidP="00B30140">
      <w:pPr>
        <w:rPr>
          <w:lang w:eastAsia="zh-CN"/>
        </w:rPr>
      </w:pPr>
      <w:r w:rsidRPr="00042036">
        <w:rPr>
          <w:lang w:eastAsia="zh-CN"/>
        </w:rPr>
        <w:t>During UE registration procedure, the AMF provides new cause values for the rejected S-NSSAI in the Registration Accept/Reject message to UE</w:t>
      </w:r>
    </w:p>
    <w:p w14:paraId="7AE3D71B" w14:textId="44E9DCAC" w:rsidR="00B30140" w:rsidRPr="00042036" w:rsidRDefault="00B30140" w:rsidP="00B30140">
      <w:pPr>
        <w:pStyle w:val="Heading3"/>
        <w:rPr>
          <w:lang w:eastAsia="zh-CN"/>
        </w:rPr>
      </w:pPr>
      <w:bookmarkStart w:id="994" w:name="_Toc104302557"/>
      <w:bookmarkStart w:id="995" w:name="_Toc104359523"/>
      <w:bookmarkStart w:id="996" w:name="_Toc112923304"/>
      <w:bookmarkStart w:id="997" w:name="_Toc112923979"/>
      <w:r w:rsidRPr="00042036">
        <w:rPr>
          <w:lang w:eastAsia="zh-CN"/>
        </w:rPr>
        <w:lastRenderedPageBreak/>
        <w:t>6.</w:t>
      </w:r>
      <w:r w:rsidR="002D6833" w:rsidRPr="00042036">
        <w:rPr>
          <w:lang w:eastAsia="zh-CN"/>
        </w:rPr>
        <w:t>30</w:t>
      </w:r>
      <w:r w:rsidRPr="00042036">
        <w:rPr>
          <w:lang w:eastAsia="zh-CN"/>
        </w:rPr>
        <w:t>.4</w:t>
      </w:r>
      <w:r w:rsidRPr="00042036">
        <w:rPr>
          <w:lang w:eastAsia="zh-CN"/>
        </w:rPr>
        <w:tab/>
      </w:r>
      <w:r w:rsidRPr="00042036">
        <w:t>Impacts on services, entities and interfaces</w:t>
      </w:r>
      <w:bookmarkEnd w:id="994"/>
      <w:bookmarkEnd w:id="995"/>
      <w:bookmarkEnd w:id="996"/>
      <w:bookmarkEnd w:id="997"/>
    </w:p>
    <w:p w14:paraId="11C0322E" w14:textId="77777777" w:rsidR="00B30140" w:rsidRPr="00042036" w:rsidRDefault="00B30140" w:rsidP="00B30140">
      <w:pPr>
        <w:rPr>
          <w:b/>
          <w:bCs/>
        </w:rPr>
      </w:pPr>
      <w:r w:rsidRPr="00042036">
        <w:rPr>
          <w:b/>
          <w:bCs/>
        </w:rPr>
        <w:t>AMF:</w:t>
      </w:r>
    </w:p>
    <w:p w14:paraId="1551BC7F" w14:textId="30905AFF" w:rsidR="00B30140" w:rsidRPr="00042036" w:rsidRDefault="00B30140" w:rsidP="00B30140">
      <w:pPr>
        <w:pStyle w:val="B1"/>
        <w:rPr>
          <w:rFonts w:eastAsia="Yu Mincho"/>
        </w:rPr>
      </w:pPr>
      <w:r w:rsidRPr="00042036">
        <w:rPr>
          <w:rFonts w:eastAsia="Yu Mincho"/>
        </w:rPr>
        <w:t>-</w:t>
      </w:r>
      <w:r w:rsidRPr="00042036">
        <w:rPr>
          <w:rFonts w:eastAsia="Yu Mincho"/>
        </w:rPr>
        <w:tab/>
        <w:t xml:space="preserve">providing one new cause value </w:t>
      </w:r>
      <w:r w:rsidR="00494EEF" w:rsidRPr="00042036">
        <w:rPr>
          <w:lang w:eastAsia="zh-CN"/>
        </w:rPr>
        <w:t>"</w:t>
      </w:r>
      <w:r w:rsidRPr="00042036">
        <w:rPr>
          <w:lang w:eastAsia="zh-CN"/>
        </w:rPr>
        <w:t>rejected due to AMF not support</w:t>
      </w:r>
      <w:r w:rsidR="00494EEF" w:rsidRPr="00042036">
        <w:rPr>
          <w:lang w:eastAsia="zh-CN"/>
        </w:rPr>
        <w:t>"</w:t>
      </w:r>
      <w:r w:rsidRPr="00042036">
        <w:rPr>
          <w:lang w:eastAsia="zh-CN"/>
        </w:rPr>
        <w:t xml:space="preserve"> </w:t>
      </w:r>
      <w:r w:rsidRPr="00042036">
        <w:rPr>
          <w:rFonts w:eastAsia="Yu Mincho"/>
        </w:rPr>
        <w:t>for the rejected S-NSSAI</w:t>
      </w:r>
    </w:p>
    <w:p w14:paraId="7BB906EF" w14:textId="77777777" w:rsidR="00B30140" w:rsidRPr="00042036" w:rsidRDefault="00B30140" w:rsidP="00B30140">
      <w:pPr>
        <w:rPr>
          <w:b/>
          <w:bCs/>
        </w:rPr>
      </w:pPr>
      <w:r w:rsidRPr="00042036">
        <w:rPr>
          <w:b/>
          <w:bCs/>
        </w:rPr>
        <w:t>UE:</w:t>
      </w:r>
    </w:p>
    <w:p w14:paraId="044C04E0" w14:textId="77777777" w:rsidR="00B30140" w:rsidRPr="00042036" w:rsidRDefault="00B30140" w:rsidP="00B30140">
      <w:pPr>
        <w:pStyle w:val="B1"/>
        <w:rPr>
          <w:rFonts w:eastAsia="Yu Mincho"/>
        </w:rPr>
      </w:pPr>
      <w:r w:rsidRPr="00042036">
        <w:rPr>
          <w:rFonts w:eastAsia="Yu Mincho"/>
        </w:rPr>
        <w:t>-</w:t>
      </w:r>
      <w:r w:rsidRPr="00042036">
        <w:rPr>
          <w:rFonts w:eastAsia="Yu Mincho"/>
        </w:rPr>
        <w:tab/>
        <w:t>send new UE capability indication to AMF</w:t>
      </w:r>
    </w:p>
    <w:p w14:paraId="7363B733" w14:textId="77777777" w:rsidR="00B30140" w:rsidRPr="00042036" w:rsidRDefault="00B30140" w:rsidP="00B30140">
      <w:pPr>
        <w:pStyle w:val="B1"/>
        <w:rPr>
          <w:rFonts w:eastAsiaTheme="minorEastAsia"/>
          <w:lang w:eastAsia="zh-CN"/>
        </w:rPr>
      </w:pPr>
      <w:r w:rsidRPr="00042036">
        <w:rPr>
          <w:rFonts w:eastAsia="Yu Mincho"/>
        </w:rPr>
        <w:t>-</w:t>
      </w:r>
      <w:r w:rsidRPr="00042036">
        <w:rPr>
          <w:rFonts w:eastAsia="Yu Mincho"/>
        </w:rPr>
        <w:tab/>
        <w:t>support handling of new cause value</w:t>
      </w:r>
    </w:p>
    <w:p w14:paraId="2C4D83C4" w14:textId="18A39814" w:rsidR="0068584E" w:rsidRPr="00042036" w:rsidRDefault="0068584E" w:rsidP="0068584E">
      <w:pPr>
        <w:pStyle w:val="Heading2"/>
      </w:pPr>
      <w:bookmarkStart w:id="998" w:name="_Toc104302558"/>
      <w:bookmarkStart w:id="999" w:name="_Toc104359524"/>
      <w:bookmarkStart w:id="1000" w:name="_Toc112923305"/>
      <w:bookmarkStart w:id="1001" w:name="_Toc112923980"/>
      <w:r w:rsidRPr="00042036">
        <w:rPr>
          <w:lang w:eastAsia="zh-CN"/>
        </w:rPr>
        <w:t>6.</w:t>
      </w:r>
      <w:r w:rsidR="00DD0D73" w:rsidRPr="00042036">
        <w:rPr>
          <w:lang w:eastAsia="zh-CN"/>
        </w:rPr>
        <w:t>31</w:t>
      </w:r>
      <w:r w:rsidRPr="00042036">
        <w:rPr>
          <w:lang w:eastAsia="ko-KR"/>
        </w:rPr>
        <w:tab/>
      </w:r>
      <w:r w:rsidRPr="00042036">
        <w:t>Solution</w:t>
      </w:r>
      <w:r w:rsidRPr="00042036">
        <w:rPr>
          <w:lang w:eastAsia="zh-CN"/>
        </w:rPr>
        <w:t xml:space="preserve"> #</w:t>
      </w:r>
      <w:r w:rsidR="00DD0D73" w:rsidRPr="00042036">
        <w:rPr>
          <w:lang w:eastAsia="zh-CN"/>
        </w:rPr>
        <w:t>31</w:t>
      </w:r>
      <w:r w:rsidRPr="00042036">
        <w:t>: Enabling Flexible RAs with Slice Service Area</w:t>
      </w:r>
      <w:bookmarkEnd w:id="998"/>
      <w:bookmarkEnd w:id="999"/>
      <w:bookmarkEnd w:id="1000"/>
      <w:bookmarkEnd w:id="1001"/>
    </w:p>
    <w:p w14:paraId="34C4C960" w14:textId="570E093C" w:rsidR="0068584E" w:rsidRPr="00042036" w:rsidRDefault="0068584E" w:rsidP="0068584E">
      <w:pPr>
        <w:pStyle w:val="Heading3"/>
        <w:rPr>
          <w:lang w:eastAsia="ko-KR"/>
        </w:rPr>
      </w:pPr>
      <w:bookmarkStart w:id="1002" w:name="_Toc104302559"/>
      <w:bookmarkStart w:id="1003" w:name="_Toc104359525"/>
      <w:bookmarkStart w:id="1004" w:name="_Toc112923306"/>
      <w:bookmarkStart w:id="1005" w:name="_Toc112923981"/>
      <w:r w:rsidRPr="00042036">
        <w:rPr>
          <w:lang w:eastAsia="ko-KR"/>
        </w:rPr>
        <w:t>6.</w:t>
      </w:r>
      <w:r w:rsidR="00DD0D73" w:rsidRPr="00042036">
        <w:rPr>
          <w:lang w:eastAsia="ko-KR"/>
        </w:rPr>
        <w:t>31</w:t>
      </w:r>
      <w:r w:rsidRPr="00042036">
        <w:rPr>
          <w:lang w:eastAsia="ko-KR"/>
        </w:rPr>
        <w:t>.1</w:t>
      </w:r>
      <w:r w:rsidRPr="00042036">
        <w:rPr>
          <w:lang w:eastAsia="ko-KR"/>
        </w:rPr>
        <w:tab/>
        <w:t>Introduction</w:t>
      </w:r>
      <w:bookmarkEnd w:id="1002"/>
      <w:bookmarkEnd w:id="1003"/>
      <w:bookmarkEnd w:id="1004"/>
      <w:bookmarkEnd w:id="1005"/>
    </w:p>
    <w:p w14:paraId="7C6E332D" w14:textId="5085380F" w:rsidR="0068584E" w:rsidRPr="00042036" w:rsidRDefault="0068584E" w:rsidP="0068584E">
      <w:pPr>
        <w:rPr>
          <w:lang w:eastAsia="ko-KR"/>
        </w:rPr>
      </w:pPr>
      <w:r w:rsidRPr="00042036">
        <w:rPr>
          <w:lang w:eastAsia="ko-KR"/>
        </w:rPr>
        <w:t>This solution addresses key issue #5 as described in clause</w:t>
      </w:r>
      <w:r w:rsidR="00DD0D73" w:rsidRPr="00042036">
        <w:rPr>
          <w:lang w:eastAsia="ko-KR"/>
        </w:rPr>
        <w:t> </w:t>
      </w:r>
      <w:r w:rsidRPr="00042036">
        <w:rPr>
          <w:lang w:eastAsia="ko-KR"/>
        </w:rPr>
        <w:t>5.5 and explains how the UE may initiate a registration for an S-NSSAI that was not allowed in a first TA of the RA but may be available in another TA of the RA.</w:t>
      </w:r>
    </w:p>
    <w:p w14:paraId="2AAE343E" w14:textId="21C47B8E" w:rsidR="0068584E" w:rsidRPr="00042036" w:rsidRDefault="0068584E" w:rsidP="0068584E">
      <w:pPr>
        <w:pStyle w:val="Heading3"/>
      </w:pPr>
      <w:bookmarkStart w:id="1006" w:name="_Toc104302560"/>
      <w:bookmarkStart w:id="1007" w:name="_Toc104359526"/>
      <w:bookmarkStart w:id="1008" w:name="_Toc112923307"/>
      <w:bookmarkStart w:id="1009" w:name="_Toc112923982"/>
      <w:r w:rsidRPr="00042036">
        <w:t>6.</w:t>
      </w:r>
      <w:r w:rsidR="00DD0D73" w:rsidRPr="00042036">
        <w:t>31</w:t>
      </w:r>
      <w:r w:rsidRPr="00042036">
        <w:t>.2</w:t>
      </w:r>
      <w:r w:rsidRPr="00042036">
        <w:tab/>
        <w:t>Functional Description</w:t>
      </w:r>
      <w:bookmarkEnd w:id="1006"/>
      <w:bookmarkEnd w:id="1007"/>
      <w:bookmarkEnd w:id="1008"/>
      <w:bookmarkEnd w:id="1009"/>
    </w:p>
    <w:p w14:paraId="781701C4" w14:textId="09C4C3D7" w:rsidR="0068584E" w:rsidRPr="00042036" w:rsidRDefault="0068584E" w:rsidP="0068584E">
      <w:pPr>
        <w:rPr>
          <w:lang w:eastAsia="x-none"/>
        </w:rPr>
      </w:pPr>
      <w:r w:rsidRPr="00042036">
        <w:rPr>
          <w:lang w:eastAsia="x-none"/>
        </w:rPr>
        <w:t>A building block of the solution is that when the network does not allow a requested slice, the network can also provide the UE with a new information element, called Slice-Specific Service Area. The Slice-Specific Service Area information element is a list of TA(s) in the RA where the slice that was not allowed is available, The Slice-Specific Service Area information element can be provided for a requested slice that is not allowed and is not available in the current TA, but is available in some TA(s) of the RA.</w:t>
      </w:r>
    </w:p>
    <w:p w14:paraId="25ABB4D7" w14:textId="528FF55F" w:rsidR="0068584E" w:rsidRPr="00042036" w:rsidRDefault="0068584E" w:rsidP="0068584E">
      <w:pPr>
        <w:rPr>
          <w:lang w:eastAsia="x-none"/>
        </w:rPr>
      </w:pPr>
      <w:r w:rsidRPr="00042036">
        <w:rPr>
          <w:lang w:eastAsia="x-none"/>
        </w:rPr>
        <w:t>During Registration, the UE may indicate to the AMF, in the UE 5GMM Core Network Capability information element, that the UE is able to receive the Slice-Specific Service Area information element. The AMF can consider the UE</w:t>
      </w:r>
      <w:r w:rsidR="00494EEF" w:rsidRPr="00042036">
        <w:rPr>
          <w:lang w:eastAsia="x-none"/>
        </w:rPr>
        <w:t>'</w:t>
      </w:r>
      <w:r w:rsidRPr="00042036">
        <w:rPr>
          <w:lang w:eastAsia="x-none"/>
        </w:rPr>
        <w:t>s capability when forming the RA. For example, if the UE is capable of receiving the Slice-Specific Service Area information element, then the AMF may choose to include TA(s) in the RA where a slice that was not allowed is available. If the UE does not indicate that it is capable of receiving the Slice-Specific Service Area, the AMF may choose to avoid including TA(s) in the RA where a slice that was not allowed is available.</w:t>
      </w:r>
    </w:p>
    <w:p w14:paraId="474560AA" w14:textId="135A2DD4" w:rsidR="0068584E" w:rsidRPr="00042036" w:rsidRDefault="0068584E" w:rsidP="0068584E">
      <w:pPr>
        <w:rPr>
          <w:lang w:eastAsia="x-none"/>
        </w:rPr>
      </w:pPr>
      <w:r w:rsidRPr="00042036">
        <w:rPr>
          <w:lang w:eastAsia="x-none"/>
        </w:rPr>
        <w:t>This solution includes two options.</w:t>
      </w:r>
    </w:p>
    <w:p w14:paraId="4B9A3B50" w14:textId="012A055B" w:rsidR="0068584E" w:rsidRPr="00042036" w:rsidRDefault="00DD0D73" w:rsidP="00FB44BB">
      <w:pPr>
        <w:pStyle w:val="B1"/>
      </w:pPr>
      <w:r w:rsidRPr="00042036">
        <w:t>-</w:t>
      </w:r>
      <w:r w:rsidRPr="00042036">
        <w:tab/>
      </w:r>
      <w:r w:rsidR="0068584E" w:rsidRPr="00042036">
        <w:t xml:space="preserve">Option A reuses the existing slice rejection cause code value of </w:t>
      </w:r>
      <w:r w:rsidR="00494EEF" w:rsidRPr="00042036">
        <w:t>"</w:t>
      </w:r>
      <w:r w:rsidR="0068584E" w:rsidRPr="00042036">
        <w:t>S-NSSAI not available in the current registration area</w:t>
      </w:r>
      <w:r w:rsidR="00494EEF" w:rsidRPr="00042036">
        <w:t>"</w:t>
      </w:r>
      <w:r w:rsidR="0068584E" w:rsidRPr="00042036">
        <w:t>. However, compared to a Rel-17 UE, the solution proposes that a UE will interpret this cause code differently if the Slice-Specific Service Area information element is provided for the rejected slice. The solution explains how the UE may request rejected S-NSSAI again only if it is in a TA of the RA where the slice is available i.e</w:t>
      </w:r>
      <w:r w:rsidR="00494EEF" w:rsidRPr="00042036">
        <w:t>.</w:t>
      </w:r>
      <w:r w:rsidR="0068584E" w:rsidRPr="00042036">
        <w:t xml:space="preserve"> based on Slice-Specific Service Area information.  The UE can then be sent a new RA when it performs a new registration.</w:t>
      </w:r>
    </w:p>
    <w:p w14:paraId="76E258EE" w14:textId="4A9E522F" w:rsidR="0068584E" w:rsidRPr="00042036" w:rsidRDefault="00DD0D73" w:rsidP="00FB44BB">
      <w:pPr>
        <w:pStyle w:val="B1"/>
      </w:pPr>
      <w:r w:rsidRPr="00042036">
        <w:t>-</w:t>
      </w:r>
      <w:r w:rsidRPr="00042036">
        <w:tab/>
      </w:r>
      <w:r w:rsidR="0068584E" w:rsidRPr="00042036">
        <w:t>Option B proposes to reuse the existing Rel-17 option to neither reject nor allow slices that are available in only some TAs of the RA. In Rel-17 it is already possible to neither allow nor reject a slice. However, in this scenario, the Rel-17 UE would not be prevented from attempting again to register to a slice that is not available in the TA. The solution proposes that if the Slice-Specific Service Area information element is provided to the UE for a slice that is not rejected or allowed, then the UE may request the not allowed S-NSSAI again only if it is in a TA of the RA where the slice is available i.e</w:t>
      </w:r>
      <w:r w:rsidR="00494EEF" w:rsidRPr="00042036">
        <w:t>.</w:t>
      </w:r>
      <w:r w:rsidR="0068584E" w:rsidRPr="00042036">
        <w:t xml:space="preserve"> based on Slice-Specific Service Area information.  The UE can then be sent a new RA when it performs a new registration.</w:t>
      </w:r>
    </w:p>
    <w:p w14:paraId="647A9FBD" w14:textId="059CD3AB" w:rsidR="0068584E" w:rsidRPr="00042036" w:rsidRDefault="0068584E" w:rsidP="0068584E">
      <w:pPr>
        <w:pStyle w:val="Heading3"/>
      </w:pPr>
      <w:bookmarkStart w:id="1010" w:name="_Toc104302561"/>
      <w:bookmarkStart w:id="1011" w:name="_Toc104359527"/>
      <w:bookmarkStart w:id="1012" w:name="_Toc112923308"/>
      <w:bookmarkStart w:id="1013" w:name="_Toc112923983"/>
      <w:r w:rsidRPr="00042036">
        <w:t>6.</w:t>
      </w:r>
      <w:r w:rsidR="00415636" w:rsidRPr="00042036">
        <w:t>31</w:t>
      </w:r>
      <w:r w:rsidRPr="00042036">
        <w:t>.3</w:t>
      </w:r>
      <w:r w:rsidRPr="00042036">
        <w:tab/>
        <w:t>Procedures</w:t>
      </w:r>
      <w:bookmarkEnd w:id="1010"/>
      <w:bookmarkEnd w:id="1011"/>
      <w:bookmarkEnd w:id="1012"/>
      <w:bookmarkEnd w:id="1013"/>
    </w:p>
    <w:p w14:paraId="4F4F0A79" w14:textId="5450BB34" w:rsidR="0068584E" w:rsidRPr="00042036" w:rsidRDefault="0068584E" w:rsidP="0068584E">
      <w:pPr>
        <w:pStyle w:val="Heading4"/>
      </w:pPr>
      <w:bookmarkStart w:id="1014" w:name="_Toc104302562"/>
      <w:bookmarkStart w:id="1015" w:name="_Toc104359528"/>
      <w:bookmarkStart w:id="1016" w:name="_Toc112923984"/>
      <w:r w:rsidRPr="00042036">
        <w:t>6.</w:t>
      </w:r>
      <w:r w:rsidR="00415636" w:rsidRPr="00042036">
        <w:t>31</w:t>
      </w:r>
      <w:r w:rsidRPr="00042036">
        <w:t>.3.1</w:t>
      </w:r>
      <w:r w:rsidRPr="00042036">
        <w:tab/>
        <w:t xml:space="preserve">Option A </w:t>
      </w:r>
      <w:r w:rsidR="000365FE" w:rsidRPr="00042036">
        <w:t>-</w:t>
      </w:r>
      <w:r w:rsidRPr="00042036">
        <w:t xml:space="preserve"> Reject Slices that are Not Available in the current TA</w:t>
      </w:r>
      <w:bookmarkEnd w:id="1014"/>
      <w:bookmarkEnd w:id="1015"/>
      <w:bookmarkEnd w:id="1016"/>
    </w:p>
    <w:p w14:paraId="2651A49E" w14:textId="61459089" w:rsidR="0068584E" w:rsidRPr="00042036" w:rsidRDefault="0068584E" w:rsidP="0068584E">
      <w:pPr>
        <w:rPr>
          <w:lang w:eastAsia="x-none"/>
        </w:rPr>
      </w:pPr>
      <w:r w:rsidRPr="00042036">
        <w:rPr>
          <w:lang w:eastAsia="x-none"/>
        </w:rPr>
        <w:t>In this option, the network will reject a requested slice that is not available in the UE</w:t>
      </w:r>
      <w:r w:rsidR="00494EEF" w:rsidRPr="00042036">
        <w:rPr>
          <w:lang w:eastAsia="x-none"/>
        </w:rPr>
        <w:t>'</w:t>
      </w:r>
      <w:r w:rsidRPr="00042036">
        <w:rPr>
          <w:lang w:eastAsia="x-none"/>
        </w:rPr>
        <w:t>s current TA.</w:t>
      </w:r>
    </w:p>
    <w:p w14:paraId="25250104" w14:textId="77777777" w:rsidR="0068584E" w:rsidRPr="00042036" w:rsidRDefault="0068584E" w:rsidP="0068584E">
      <w:pPr>
        <w:rPr>
          <w:lang w:eastAsia="x-none"/>
        </w:rPr>
      </w:pPr>
      <w:r w:rsidRPr="00042036">
        <w:rPr>
          <w:lang w:eastAsia="x-none"/>
        </w:rPr>
        <w:t>The UE sends a Registration Request and indicates in the UE 5GMM Core Network Capability information element that it supports receiving the Slice-Specific Service Area information element.</w:t>
      </w:r>
    </w:p>
    <w:p w14:paraId="17A4B219" w14:textId="459B0DA2" w:rsidR="0068584E" w:rsidRPr="00042036" w:rsidRDefault="0068584E" w:rsidP="0068584E">
      <w:pPr>
        <w:rPr>
          <w:lang w:eastAsia="x-none"/>
        </w:rPr>
      </w:pPr>
      <w:r w:rsidRPr="00042036">
        <w:rPr>
          <w:lang w:eastAsia="x-none"/>
        </w:rPr>
        <w:t xml:space="preserve">The AMF sends a Registration Accept message to the UE. The Requested NSSAI includes slices that are not available in the current TA, thus the Registration Accept message includes Rejected S-NSSAI(s). The AMF includes TA(s) in the RA where one or more of the Rejected S-NSSAI(s) are available. The AMF also includes a Slice-Specific Service Area </w:t>
      </w:r>
      <w:r w:rsidRPr="00042036">
        <w:rPr>
          <w:lang w:eastAsia="x-none"/>
        </w:rPr>
        <w:lastRenderedPageBreak/>
        <w:t>information element in the Registration Accept message for each Rejected S-NSSAI that is available in some TA(s) of the RA.</w:t>
      </w:r>
    </w:p>
    <w:p w14:paraId="2451330A" w14:textId="086F79C5" w:rsidR="0068584E" w:rsidRPr="00042036" w:rsidRDefault="0068584E" w:rsidP="0068584E">
      <w:pPr>
        <w:rPr>
          <w:lang w:eastAsia="x-none"/>
        </w:rPr>
      </w:pPr>
      <w:r w:rsidRPr="00042036">
        <w:rPr>
          <w:lang w:eastAsia="x-none"/>
        </w:rPr>
        <w:t xml:space="preserve">The slice rejection cause is set to the existing cause code value of </w:t>
      </w:r>
      <w:r w:rsidR="00494EEF" w:rsidRPr="00042036">
        <w:rPr>
          <w:lang w:eastAsia="x-none"/>
        </w:rPr>
        <w:t>"</w:t>
      </w:r>
      <w:r w:rsidRPr="00042036">
        <w:rPr>
          <w:lang w:eastAsia="x-none"/>
        </w:rPr>
        <w:t>S-NSSAI not available in the current registration area</w:t>
      </w:r>
      <w:r w:rsidR="00494EEF" w:rsidRPr="00042036">
        <w:rPr>
          <w:lang w:eastAsia="x-none"/>
        </w:rPr>
        <w:t>"</w:t>
      </w:r>
      <w:r w:rsidRPr="00042036">
        <w:rPr>
          <w:lang w:eastAsia="x-none"/>
        </w:rPr>
        <w:t>. A UE that receives this cause code and a Slice-Specific Service Area information element for the rejected S-NSSAI shall not attempt to use this S-NSSAI(s) in the current registration area unless UE</w:t>
      </w:r>
      <w:r w:rsidR="00494EEF" w:rsidRPr="00042036">
        <w:rPr>
          <w:lang w:eastAsia="x-none"/>
        </w:rPr>
        <w:t>'</w:t>
      </w:r>
      <w:r w:rsidRPr="00042036">
        <w:rPr>
          <w:lang w:eastAsia="x-none"/>
        </w:rPr>
        <w:t>s current TA is included in the Slice-Specific Service Area information element that is associated with the slice. If the UE</w:t>
      </w:r>
      <w:r w:rsidR="00494EEF" w:rsidRPr="00042036">
        <w:rPr>
          <w:lang w:eastAsia="x-none"/>
        </w:rPr>
        <w:t>'</w:t>
      </w:r>
      <w:r w:rsidRPr="00042036">
        <w:rPr>
          <w:lang w:eastAsia="x-none"/>
        </w:rPr>
        <w:t>s current TA is included in the Slice-Specific Service Area information element that is associated with the slice, then the UE may attempt to register for this S-NSSAI(s) again.</w:t>
      </w:r>
    </w:p>
    <w:p w14:paraId="5A1FC4D2" w14:textId="77777777" w:rsidR="0068584E" w:rsidRPr="00042036" w:rsidRDefault="0068584E" w:rsidP="0068584E">
      <w:pPr>
        <w:rPr>
          <w:lang w:eastAsia="x-none"/>
        </w:rPr>
      </w:pPr>
      <w:r w:rsidRPr="00042036">
        <w:rPr>
          <w:lang w:eastAsia="x-none"/>
        </w:rPr>
        <w:t>In this option, if the AMF later wants to reject an allowed S-NSSAI, the AMF may send the UE Configuration Update command with an RA that includes TA(s) where the rejected slice is available and a Slice-Specific Service Area information element for the rejected slice.</w:t>
      </w:r>
    </w:p>
    <w:p w14:paraId="0FCEA35A" w14:textId="55A01106" w:rsidR="0068584E" w:rsidRPr="00042036" w:rsidRDefault="0068584E" w:rsidP="0068584E">
      <w:pPr>
        <w:pStyle w:val="Heading4"/>
      </w:pPr>
      <w:bookmarkStart w:id="1017" w:name="_Toc104302563"/>
      <w:bookmarkStart w:id="1018" w:name="_Toc104359529"/>
      <w:bookmarkStart w:id="1019" w:name="_Toc112923985"/>
      <w:r w:rsidRPr="00042036">
        <w:t>6.</w:t>
      </w:r>
      <w:r w:rsidR="00415636" w:rsidRPr="00042036">
        <w:t>31</w:t>
      </w:r>
      <w:r w:rsidRPr="00042036">
        <w:t>.3.</w:t>
      </w:r>
      <w:r w:rsidR="005477C7" w:rsidRPr="00042036">
        <w:t>2</w:t>
      </w:r>
      <w:r w:rsidRPr="00042036">
        <w:tab/>
        <w:t xml:space="preserve">Option B </w:t>
      </w:r>
      <w:r w:rsidR="000365FE" w:rsidRPr="00042036">
        <w:t>-</w:t>
      </w:r>
      <w:r w:rsidRPr="00042036">
        <w:t xml:space="preserve"> Neither Reject nor Allow Slices that are Not Available in the current TA</w:t>
      </w:r>
      <w:bookmarkEnd w:id="1017"/>
      <w:bookmarkEnd w:id="1018"/>
      <w:bookmarkEnd w:id="1019"/>
    </w:p>
    <w:p w14:paraId="055D7F3A" w14:textId="72DE14D6" w:rsidR="0068584E" w:rsidRPr="00042036" w:rsidRDefault="0068584E" w:rsidP="0068584E">
      <w:pPr>
        <w:rPr>
          <w:lang w:eastAsia="x-none"/>
        </w:rPr>
      </w:pPr>
      <w:r w:rsidRPr="00042036">
        <w:rPr>
          <w:lang w:eastAsia="x-none"/>
        </w:rPr>
        <w:t>In this option, the network may choose to neither allow nor reject a requested slice that is not available in the UE</w:t>
      </w:r>
      <w:r w:rsidR="00494EEF" w:rsidRPr="00042036">
        <w:rPr>
          <w:lang w:eastAsia="x-none"/>
        </w:rPr>
        <w:t>'</w:t>
      </w:r>
      <w:r w:rsidRPr="00042036">
        <w:rPr>
          <w:lang w:eastAsia="x-none"/>
        </w:rPr>
        <w:t>s current TA.</w:t>
      </w:r>
    </w:p>
    <w:p w14:paraId="6EE68B24" w14:textId="77777777" w:rsidR="0068584E" w:rsidRPr="00042036" w:rsidRDefault="0068584E" w:rsidP="0068584E">
      <w:pPr>
        <w:rPr>
          <w:lang w:eastAsia="x-none"/>
        </w:rPr>
      </w:pPr>
      <w:r w:rsidRPr="00042036">
        <w:rPr>
          <w:lang w:eastAsia="x-none"/>
        </w:rPr>
        <w:t>The UE sends a Registration Request and indicates in the UE 5GMM Core Network Capability information element that it supports receiving the Slice-Specific Service Area information element.</w:t>
      </w:r>
    </w:p>
    <w:p w14:paraId="1D74D153" w14:textId="77777777" w:rsidR="0068584E" w:rsidRPr="00042036" w:rsidRDefault="0068584E" w:rsidP="0068584E">
      <w:pPr>
        <w:rPr>
          <w:lang w:eastAsia="x-none"/>
        </w:rPr>
      </w:pPr>
      <w:r w:rsidRPr="00042036">
        <w:rPr>
          <w:lang w:eastAsia="x-none"/>
        </w:rPr>
        <w:t>The AMF sends a Registration Accept message to the UE. The Requested NSSAI includes slices that are not available in the current TA, thus the Registration Accept message does not include these slices in the Allowed NSSAI.  However, since the slice(s) are available in some TA(s) of the RA, the network chooses to also not include these slices in the Rejected S-NSSAIs and the AMF includes a Slice-Specific Service Area information element in the Registration Accept message for each of the slices that are only available in some TA(s) of the RA.</w:t>
      </w:r>
    </w:p>
    <w:p w14:paraId="258F30B3" w14:textId="5E4A29E2" w:rsidR="0068584E" w:rsidRPr="00042036" w:rsidRDefault="0068584E" w:rsidP="0068584E">
      <w:pPr>
        <w:rPr>
          <w:lang w:eastAsia="x-none"/>
        </w:rPr>
      </w:pPr>
      <w:r w:rsidRPr="00042036">
        <w:rPr>
          <w:lang w:eastAsia="x-none"/>
        </w:rPr>
        <w:t>When the UE receives a Slice-Specific Service Area information element, the UE shall not attempt to register for the associated S-NSSAI in the current registration area unless the UE</w:t>
      </w:r>
      <w:r w:rsidR="00494EEF" w:rsidRPr="00042036">
        <w:rPr>
          <w:lang w:eastAsia="x-none"/>
        </w:rPr>
        <w:t>'</w:t>
      </w:r>
      <w:r w:rsidRPr="00042036">
        <w:rPr>
          <w:lang w:eastAsia="x-none"/>
        </w:rPr>
        <w:t>s current TA is included in the Slice-Specific Service Area information element that is associated with the slice. The UE may then attempt to register for this S-NSSAI(s) again when it is in a TA where the slice is available (i.e</w:t>
      </w:r>
      <w:r w:rsidR="00494EEF" w:rsidRPr="00042036">
        <w:rPr>
          <w:lang w:eastAsia="x-none"/>
        </w:rPr>
        <w:t>.</w:t>
      </w:r>
      <w:r w:rsidRPr="00042036">
        <w:rPr>
          <w:lang w:eastAsia="x-none"/>
        </w:rPr>
        <w:t xml:space="preserve"> based on Slice-Specific Service Area information) and thus obtain a new RA.</w:t>
      </w:r>
    </w:p>
    <w:p w14:paraId="014C0AD0" w14:textId="12FC411E" w:rsidR="0068584E" w:rsidRPr="00042036" w:rsidRDefault="0068584E" w:rsidP="0068584E">
      <w:pPr>
        <w:rPr>
          <w:lang w:eastAsia="x-none"/>
        </w:rPr>
      </w:pPr>
      <w:r w:rsidRPr="00042036">
        <w:rPr>
          <w:lang w:eastAsia="x-none"/>
        </w:rPr>
        <w:t>In this option, if the AMF later wants to remove a slice from the UE</w:t>
      </w:r>
      <w:r w:rsidR="00494EEF" w:rsidRPr="00042036">
        <w:rPr>
          <w:lang w:eastAsia="x-none"/>
        </w:rPr>
        <w:t>'</w:t>
      </w:r>
      <w:r w:rsidRPr="00042036">
        <w:rPr>
          <w:lang w:eastAsia="x-none"/>
        </w:rPr>
        <w:t>s Allowed NSSAI, but not reject the slice, the AMF may send the UE Configuration Update command with an RA that includes TA(s) where the slice that is no longer allowed is available and a Slice-Specific Service Area information element for that slice.</w:t>
      </w:r>
    </w:p>
    <w:p w14:paraId="1B3F6D88" w14:textId="2B28D6B9" w:rsidR="0068584E" w:rsidRPr="00042036" w:rsidRDefault="0068584E" w:rsidP="0068584E">
      <w:pPr>
        <w:pStyle w:val="Heading3"/>
        <w:rPr>
          <w:lang w:eastAsia="zh-CN"/>
        </w:rPr>
      </w:pPr>
      <w:bookmarkStart w:id="1020" w:name="_Toc104302564"/>
      <w:bookmarkStart w:id="1021" w:name="_Toc104359530"/>
      <w:bookmarkStart w:id="1022" w:name="_Toc112923309"/>
      <w:bookmarkStart w:id="1023" w:name="_Toc112923986"/>
      <w:r w:rsidRPr="00042036">
        <w:rPr>
          <w:lang w:eastAsia="zh-CN"/>
        </w:rPr>
        <w:t>6.</w:t>
      </w:r>
      <w:r w:rsidR="00415636" w:rsidRPr="00042036">
        <w:rPr>
          <w:lang w:eastAsia="zh-CN"/>
        </w:rPr>
        <w:t>31</w:t>
      </w:r>
      <w:r w:rsidRPr="00042036">
        <w:rPr>
          <w:lang w:eastAsia="zh-CN"/>
        </w:rPr>
        <w:t>.4</w:t>
      </w:r>
      <w:r w:rsidRPr="00042036">
        <w:rPr>
          <w:lang w:eastAsia="zh-CN"/>
        </w:rPr>
        <w:tab/>
      </w:r>
      <w:r w:rsidRPr="00042036">
        <w:t>Impacts on services, entities and interfaces</w:t>
      </w:r>
      <w:bookmarkEnd w:id="1020"/>
      <w:bookmarkEnd w:id="1021"/>
      <w:bookmarkEnd w:id="1022"/>
      <w:bookmarkEnd w:id="1023"/>
    </w:p>
    <w:p w14:paraId="6B59C688" w14:textId="77777777" w:rsidR="0068584E" w:rsidRPr="00042036" w:rsidRDefault="0068584E" w:rsidP="0068584E">
      <w:r w:rsidRPr="00042036">
        <w:t>UE:</w:t>
      </w:r>
    </w:p>
    <w:p w14:paraId="6E223E39" w14:textId="6C7A1EE9" w:rsidR="0068584E" w:rsidRPr="00042036" w:rsidRDefault="00415636" w:rsidP="00FB44BB">
      <w:pPr>
        <w:pStyle w:val="B1"/>
      </w:pPr>
      <w:r w:rsidRPr="00042036">
        <w:t>-</w:t>
      </w:r>
      <w:r w:rsidRPr="00042036">
        <w:tab/>
      </w:r>
      <w:r w:rsidR="0068584E" w:rsidRPr="00042036">
        <w:t>Indicates support for Slice-Specific Service Area in the UE 5GMM Core Network Capability information element of the Registration Request.</w:t>
      </w:r>
    </w:p>
    <w:p w14:paraId="32BA036C" w14:textId="10FF37BC" w:rsidR="0068584E" w:rsidRPr="00042036" w:rsidRDefault="00415636" w:rsidP="00FB44BB">
      <w:pPr>
        <w:pStyle w:val="B1"/>
      </w:pPr>
      <w:r w:rsidRPr="00042036">
        <w:t>-</w:t>
      </w:r>
      <w:r w:rsidRPr="00042036">
        <w:tab/>
      </w:r>
      <w:r w:rsidR="0068584E" w:rsidRPr="00042036">
        <w:t>Receives the Slice-Specific Service Area information element in the Registration Accept and UE Configuration Update Command.</w:t>
      </w:r>
    </w:p>
    <w:p w14:paraId="252223AC" w14:textId="2A09D6F4" w:rsidR="0068584E" w:rsidRPr="00042036" w:rsidRDefault="00415636" w:rsidP="00FB44BB">
      <w:pPr>
        <w:pStyle w:val="B1"/>
      </w:pPr>
      <w:r w:rsidRPr="00042036">
        <w:t>-</w:t>
      </w:r>
      <w:r w:rsidRPr="00042036">
        <w:tab/>
      </w:r>
      <w:r w:rsidR="0068584E" w:rsidRPr="00042036">
        <w:t>Determines slice availability for registration in a TA of the RA based on the provided Slice-Specific Service Area information associated with the slice.</w:t>
      </w:r>
    </w:p>
    <w:p w14:paraId="29BF445E" w14:textId="2416E1EA" w:rsidR="0068584E" w:rsidRPr="00042036" w:rsidRDefault="00415636" w:rsidP="00FB44BB">
      <w:pPr>
        <w:pStyle w:val="B1"/>
      </w:pPr>
      <w:r w:rsidRPr="00042036">
        <w:t>-</w:t>
      </w:r>
      <w:r w:rsidRPr="00042036">
        <w:tab/>
      </w:r>
      <w:r w:rsidR="0068584E" w:rsidRPr="00042036">
        <w:t xml:space="preserve">Option A only: Interpretation of the </w:t>
      </w:r>
      <w:r w:rsidR="00494EEF" w:rsidRPr="00042036">
        <w:t>"</w:t>
      </w:r>
      <w:r w:rsidR="0068584E" w:rsidRPr="00042036">
        <w:t>S-NSSAI not available in the current registration area</w:t>
      </w:r>
      <w:r w:rsidR="00494EEF" w:rsidRPr="00042036">
        <w:t>"</w:t>
      </w:r>
      <w:r w:rsidR="0068584E" w:rsidRPr="00042036">
        <w:t xml:space="preserve"> slice rejection cause is different if the UE receives the Slice-Specific Service Area information element (i.e. the UE is allowed to try to register again in a TA that is part of the slice</w:t>
      </w:r>
      <w:r w:rsidR="00494EEF" w:rsidRPr="00042036">
        <w:t>'</w:t>
      </w:r>
      <w:r w:rsidR="0068584E" w:rsidRPr="00042036">
        <w:t>s Slice-Specific Service Area).</w:t>
      </w:r>
    </w:p>
    <w:p w14:paraId="29AE9D8C" w14:textId="77777777" w:rsidR="0068584E" w:rsidRPr="00042036" w:rsidRDefault="0068584E" w:rsidP="0068584E">
      <w:r w:rsidRPr="00042036">
        <w:t>AMF:</w:t>
      </w:r>
    </w:p>
    <w:p w14:paraId="2ADEBDB5" w14:textId="3DC867E9" w:rsidR="0068584E" w:rsidRPr="00042036" w:rsidRDefault="00415636" w:rsidP="00FB44BB">
      <w:pPr>
        <w:pStyle w:val="B1"/>
      </w:pPr>
      <w:r w:rsidRPr="00042036">
        <w:t>-</w:t>
      </w:r>
      <w:r w:rsidRPr="00042036">
        <w:tab/>
      </w:r>
      <w:r w:rsidR="0068584E" w:rsidRPr="00042036">
        <w:t>Receives the Slice-Specific Service Area support indication in the UE 5GMM Core Network Capability information element of the Registration Request.</w:t>
      </w:r>
    </w:p>
    <w:p w14:paraId="3E2084EC" w14:textId="2FD8535A" w:rsidR="0068584E" w:rsidRPr="00042036" w:rsidRDefault="00415636" w:rsidP="00FB44BB">
      <w:pPr>
        <w:pStyle w:val="B1"/>
      </w:pPr>
      <w:r w:rsidRPr="00042036">
        <w:t>-</w:t>
      </w:r>
      <w:r w:rsidRPr="00042036">
        <w:tab/>
      </w:r>
      <w:r w:rsidR="0068584E" w:rsidRPr="00042036">
        <w:t>May consider the UE</w:t>
      </w:r>
      <w:r w:rsidR="00494EEF" w:rsidRPr="00042036">
        <w:t>'</w:t>
      </w:r>
      <w:r w:rsidR="0068584E" w:rsidRPr="00042036">
        <w:t>s support for the feature when forming the RA.</w:t>
      </w:r>
    </w:p>
    <w:p w14:paraId="0098261C" w14:textId="7C22C691" w:rsidR="0068584E" w:rsidRPr="00042036" w:rsidRDefault="00415636" w:rsidP="00FB44BB">
      <w:pPr>
        <w:pStyle w:val="B1"/>
      </w:pPr>
      <w:r w:rsidRPr="00042036">
        <w:t>-</w:t>
      </w:r>
      <w:r w:rsidRPr="00042036">
        <w:tab/>
      </w:r>
      <w:r w:rsidR="0068584E" w:rsidRPr="00042036">
        <w:t>Sends the Slice-Specific Service Area information element in the Registration Accept and UE Configuration Update Command.</w:t>
      </w:r>
    </w:p>
    <w:p w14:paraId="67FAA183" w14:textId="0E82CEDC" w:rsidR="0068584E" w:rsidRPr="00042036" w:rsidRDefault="00415636" w:rsidP="00FB44BB">
      <w:pPr>
        <w:pStyle w:val="B1"/>
      </w:pPr>
      <w:r w:rsidRPr="00042036">
        <w:lastRenderedPageBreak/>
        <w:t>-</w:t>
      </w:r>
      <w:r w:rsidRPr="00042036">
        <w:tab/>
      </w:r>
      <w:r w:rsidR="0068584E" w:rsidRPr="00042036">
        <w:t xml:space="preserve">Option A only: Interpretation of the </w:t>
      </w:r>
      <w:r w:rsidR="00494EEF" w:rsidRPr="00042036">
        <w:t>"</w:t>
      </w:r>
      <w:r w:rsidR="0068584E" w:rsidRPr="00042036">
        <w:t>S-NSSAI not available in the current registration area</w:t>
      </w:r>
      <w:r w:rsidR="00494EEF" w:rsidRPr="00042036">
        <w:t>"</w:t>
      </w:r>
      <w:r w:rsidR="0068584E" w:rsidRPr="00042036">
        <w:t xml:space="preserve"> slice rejection cause by the UE will be different if the UE receives the Slice-Specific Service Area information element (i.e. the UE is allowed to try to register again in a TA that is part of the slice</w:t>
      </w:r>
      <w:r w:rsidR="00494EEF" w:rsidRPr="00042036">
        <w:t>'</w:t>
      </w:r>
      <w:r w:rsidR="0068584E" w:rsidRPr="00042036">
        <w:t>s Slice-Specific Service Area).</w:t>
      </w:r>
    </w:p>
    <w:p w14:paraId="72D21B12" w14:textId="2F7B8440" w:rsidR="00B01D8A" w:rsidRPr="00042036" w:rsidRDefault="00B01D8A" w:rsidP="00B01D8A">
      <w:pPr>
        <w:pStyle w:val="Heading2"/>
      </w:pPr>
      <w:bookmarkStart w:id="1024" w:name="_Toc104302565"/>
      <w:bookmarkStart w:id="1025" w:name="_Toc104359531"/>
      <w:bookmarkStart w:id="1026" w:name="_Toc112923310"/>
      <w:bookmarkStart w:id="1027" w:name="_Toc112923987"/>
      <w:r w:rsidRPr="00042036">
        <w:rPr>
          <w:lang w:eastAsia="zh-CN"/>
        </w:rPr>
        <w:t>6.</w:t>
      </w:r>
      <w:r w:rsidR="002501EB" w:rsidRPr="00042036">
        <w:rPr>
          <w:lang w:eastAsia="zh-CN"/>
        </w:rPr>
        <w:t>32</w:t>
      </w:r>
      <w:r w:rsidRPr="00042036">
        <w:rPr>
          <w:lang w:eastAsia="ko-KR"/>
        </w:rPr>
        <w:tab/>
      </w:r>
      <w:r w:rsidRPr="00042036">
        <w:t>Solution</w:t>
      </w:r>
      <w:r w:rsidRPr="00042036">
        <w:rPr>
          <w:lang w:eastAsia="zh-CN"/>
        </w:rPr>
        <w:t xml:space="preserve"> #</w:t>
      </w:r>
      <w:r w:rsidR="002501EB" w:rsidRPr="00042036">
        <w:rPr>
          <w:lang w:eastAsia="zh-CN"/>
        </w:rPr>
        <w:t>32</w:t>
      </w:r>
      <w:r w:rsidRPr="00042036">
        <w:t>: Solution for Network Control for UE Slice Use</w:t>
      </w:r>
      <w:bookmarkEnd w:id="1024"/>
      <w:bookmarkEnd w:id="1025"/>
      <w:bookmarkEnd w:id="1026"/>
      <w:bookmarkEnd w:id="1027"/>
    </w:p>
    <w:p w14:paraId="016574DC" w14:textId="308D629E" w:rsidR="00B01D8A" w:rsidRPr="00042036" w:rsidRDefault="00B01D8A" w:rsidP="00B01D8A">
      <w:pPr>
        <w:pStyle w:val="Heading3"/>
      </w:pPr>
      <w:bookmarkStart w:id="1028" w:name="_Toc104302566"/>
      <w:bookmarkStart w:id="1029" w:name="_Toc104359532"/>
      <w:bookmarkStart w:id="1030" w:name="_Toc112923311"/>
      <w:bookmarkStart w:id="1031" w:name="_Toc112923988"/>
      <w:r w:rsidRPr="00042036">
        <w:t>6.</w:t>
      </w:r>
      <w:r w:rsidR="002501EB" w:rsidRPr="00042036">
        <w:t>32</w:t>
      </w:r>
      <w:r w:rsidRPr="00042036">
        <w:t>.1</w:t>
      </w:r>
      <w:r w:rsidRPr="00042036">
        <w:tab/>
        <w:t>Description</w:t>
      </w:r>
      <w:bookmarkEnd w:id="1028"/>
      <w:bookmarkEnd w:id="1029"/>
      <w:bookmarkEnd w:id="1030"/>
      <w:bookmarkEnd w:id="1031"/>
    </w:p>
    <w:p w14:paraId="4AC66BBB" w14:textId="77777777" w:rsidR="00B01D8A" w:rsidRPr="00042036" w:rsidRDefault="00B01D8A" w:rsidP="00033F91">
      <w:r w:rsidRPr="00042036">
        <w:t>Operators would like to control the use of a network slice so as to optimize the performance of their network. In addition to that, there can be other reasons for a capability to enforce a certain usage of network slices, e.g. an operator may like to pull a network slice out of service for maintenance or other reasons and would like to let the UE use another network slice instead.</w:t>
      </w:r>
    </w:p>
    <w:p w14:paraId="391FC6D4" w14:textId="77777777" w:rsidR="00B01D8A" w:rsidRPr="00042036" w:rsidRDefault="00B01D8A" w:rsidP="00033F91">
      <w:r w:rsidRPr="00042036">
        <w:t>Also, the operator may experience congestion in a network slice due to some unforeseen circumstance for example due to Network Slice Admission Control (NSAC) there may a need to off-load a network slice, or simply due to a large amount of other UEs using the network slice (e.g. to access higher prioritized services or the other UEs are considered to be of higher priority) and therefore the network would like to control the use of the slice so as to alleviate e.g. the congestion.</w:t>
      </w:r>
    </w:p>
    <w:p w14:paraId="131B85BD" w14:textId="77777777" w:rsidR="00B01D8A" w:rsidRPr="00042036" w:rsidRDefault="00B01D8A" w:rsidP="00B01D8A">
      <w:r w:rsidRPr="00042036">
        <w:t>Irrespective of the reasons, in this solution different actions are proposed depending on the level of control required by the operator. The following network initiated capabilities are proposed to be supported:</w:t>
      </w:r>
    </w:p>
    <w:p w14:paraId="3183D742" w14:textId="77777777" w:rsidR="00282113" w:rsidRPr="00042036" w:rsidRDefault="00282113" w:rsidP="00B01D8A">
      <w:r w:rsidRPr="00042036">
        <w:rPr>
          <w:b/>
          <w:bCs/>
        </w:rPr>
        <w:t>Action 1:</w:t>
      </w:r>
      <w:r w:rsidRPr="00042036">
        <w:t xml:space="preserve"> Deregistering network slices for UEs or deregistering the UEs that are registering in network slices without establishing any PDUs.</w:t>
      </w:r>
    </w:p>
    <w:p w14:paraId="0C71A8A0" w14:textId="77777777" w:rsidR="00282113" w:rsidRPr="00042036" w:rsidRDefault="00282113" w:rsidP="00B01D8A">
      <w:r w:rsidRPr="00042036">
        <w:rPr>
          <w:b/>
          <w:bCs/>
        </w:rPr>
        <w:t>Action 2:</w:t>
      </w:r>
      <w:r w:rsidRPr="00042036">
        <w:t xml:space="preserve"> Deregistering network slices for UEs or deregistering the UEs that have PDU sessions that are not active.</w:t>
      </w:r>
    </w:p>
    <w:p w14:paraId="71A88CC0" w14:textId="77777777" w:rsidR="00282113" w:rsidRPr="00042036" w:rsidRDefault="00282113" w:rsidP="00B01D8A">
      <w:r w:rsidRPr="00042036">
        <w:rPr>
          <w:b/>
          <w:bCs/>
        </w:rPr>
        <w:t>Action 3:</w:t>
      </w:r>
      <w:r w:rsidRPr="00042036">
        <w:t xml:space="preserve"> Enabling PDU sessions to be transferred from one network slice to another network slice, the other network slice can be previously included in the Allowed NSSAI or will be added to the Allowed NSSAI. This action 3 applies to KI#1 as well</w:t>
      </w:r>
    </w:p>
    <w:p w14:paraId="6AAE7E6F" w14:textId="7F5EC495" w:rsidR="00B01D8A" w:rsidRPr="00042036" w:rsidRDefault="00B01D8A" w:rsidP="00B01D8A">
      <w:r w:rsidRPr="00042036">
        <w:t>The above capabilities can be applied in the context of deregistering the network slice for a limited number of UEs with progressively applying one or more of the above capabilities, as required, or applying all of the above capabilities in case of a network slice being taken out of service permanently or for a limited time (i.e. in such case the capabilities of case 3 is done first and then subsequently applying the deregistration).</w:t>
      </w:r>
    </w:p>
    <w:p w14:paraId="43355BA4" w14:textId="17012FAE" w:rsidR="00B01D8A" w:rsidRPr="00042036" w:rsidRDefault="00B01D8A" w:rsidP="00B01D8A">
      <w:r w:rsidRPr="00042036">
        <w:t xml:space="preserve">For case 1 and case 2, the AMF can deregister a UE (e.g. when the UE is only registered to one network slice) using existing procedure </w:t>
      </w:r>
      <w:r w:rsidR="00494EEF" w:rsidRPr="00042036">
        <w:t>"</w:t>
      </w:r>
      <w:r w:rsidRPr="00042036">
        <w:t>network initiated deregistration</w:t>
      </w:r>
      <w:r w:rsidR="00494EEF" w:rsidRPr="00042036">
        <w:t>"</w:t>
      </w:r>
      <w:r w:rsidRPr="00042036">
        <w:t xml:space="preserve"> as specified in clause</w:t>
      </w:r>
      <w:r w:rsidR="002501EB" w:rsidRPr="00042036">
        <w:t> </w:t>
      </w:r>
      <w:r w:rsidRPr="00042036">
        <w:t xml:space="preserve">4.2.2.3.3 of </w:t>
      </w:r>
      <w:r w:rsidR="00C92467" w:rsidRPr="00042036">
        <w:t>TS</w:t>
      </w:r>
      <w:r w:rsidR="00C92467">
        <w:t> </w:t>
      </w:r>
      <w:r w:rsidR="00C92467" w:rsidRPr="00042036">
        <w:t>23.502</w:t>
      </w:r>
      <w:r w:rsidR="00C92467">
        <w:t> </w:t>
      </w:r>
      <w:r w:rsidR="00C92467" w:rsidRPr="00042036">
        <w:t>[</w:t>
      </w:r>
      <w:r w:rsidRPr="00042036">
        <w:t>5] or deregistering a network slice for a UE by removing the S-NSSAI from the Allowed NSSAI using the UE Configuration Update procedure as specified in clause</w:t>
      </w:r>
      <w:r w:rsidR="002501EB" w:rsidRPr="00042036">
        <w:t> </w:t>
      </w:r>
      <w:r w:rsidRPr="00042036">
        <w:t xml:space="preserve">4.2.4.2 of </w:t>
      </w:r>
      <w:r w:rsidR="00C92467" w:rsidRPr="00042036">
        <w:t>TS</w:t>
      </w:r>
      <w:r w:rsidR="00C92467">
        <w:t> </w:t>
      </w:r>
      <w:r w:rsidR="00C92467" w:rsidRPr="00042036">
        <w:t>23.502</w:t>
      </w:r>
      <w:r w:rsidR="00C92467">
        <w:t> </w:t>
      </w:r>
      <w:r w:rsidR="00C92467" w:rsidRPr="00042036">
        <w:t>[</w:t>
      </w:r>
      <w:r w:rsidRPr="00042036">
        <w:t>5]. The AMF monitors/acquires the needed information regarding the usage of the network slice, e.g</w:t>
      </w:r>
      <w:r w:rsidR="00494EEF" w:rsidRPr="00042036">
        <w:t>.</w:t>
      </w:r>
      <w:r w:rsidRPr="00042036">
        <w:t xml:space="preserve"> if no PDU Session is established for the slice according to the network policy and/or if not complying with the network policy the AMF deregisters the UE from the network slice. As stated before, the means of detecting non-compliance are out of scope as well as triggers can be initiated by other NFs such as PCF, NSACF.</w:t>
      </w:r>
    </w:p>
    <w:p w14:paraId="7F5DCD34" w14:textId="77777777" w:rsidR="00B338AB" w:rsidRPr="00042036" w:rsidRDefault="00B01D8A" w:rsidP="00B01D8A">
      <w:r w:rsidRPr="00042036">
        <w:t xml:space="preserve">For case 3, </w:t>
      </w:r>
      <w:r w:rsidR="00B338AB" w:rsidRPr="00042036">
        <w:t>there are several options:</w:t>
      </w:r>
    </w:p>
    <w:p w14:paraId="71096AF5" w14:textId="7BA308E1" w:rsidR="00B01D8A" w:rsidRPr="00042036" w:rsidRDefault="00B338AB" w:rsidP="00B01D8A">
      <w:r w:rsidRPr="00042036">
        <w:t>Option 1.T</w:t>
      </w:r>
      <w:r w:rsidR="00B01D8A" w:rsidRPr="00042036">
        <w:t>he AMF initiates UE Configuration Update procedure towards the UE. The procedure is extended to support a PDU session transfer request from a source (network slice to be removed) network slice to a new target network slice if the AMF can locate another suitable network slice in the Allowed NSSAI or a new network slice is to be requested. If the target network slice is already in the Allowed NSSAI (before the UE Configuration Update procedure or is added to the Allowed NSSAI by the UE Configuration Update procedure, the UE then uses existing procedures to initiate a new PDU session using the target network slice for that purpose and tears down the PDU session on the source slice. If the target network slice is required to be registered by the UE, i.e. needs to be added to the Allowed NSSAI, the UE first requests the network slice by issuing a registration request and including the target network slice in the Requested NSSAI</w:t>
      </w:r>
      <w:r w:rsidR="00344785" w:rsidRPr="00042036">
        <w:t xml:space="preserve"> and</w:t>
      </w:r>
      <w:r w:rsidR="00B01D8A" w:rsidRPr="00042036">
        <w:t xml:space="preserve"> then when the target NSSAI is in the Allowed NSSAI the UE establish PDU Session(s) using the target network slice.</w:t>
      </w:r>
    </w:p>
    <w:p w14:paraId="115924AE" w14:textId="52E08ADA" w:rsidR="00B01D8A" w:rsidRPr="00042036" w:rsidRDefault="00B338AB" w:rsidP="00B01D8A">
      <w:r w:rsidRPr="00042036">
        <w:t>Option 2.</w:t>
      </w:r>
      <w:r w:rsidR="00B01D8A" w:rsidRPr="00042036">
        <w:t xml:space="preserve"> </w:t>
      </w:r>
      <w:r w:rsidRPr="00042036">
        <w:t>T</w:t>
      </w:r>
      <w:r w:rsidR="00B01D8A" w:rsidRPr="00042036">
        <w:t>he AMF initiates a request towards the SMF for a PDU session transfer, extending the existing service Nsmf_PDUSession_UpdateSM Context to support transfer of a PDU session from source slice to target slice. The SMF uses existing session management procedures extended with the necessary information to notify the UE to initiate a new PDU session towards the target slice</w:t>
      </w:r>
      <w:r w:rsidR="00344785" w:rsidRPr="00042036">
        <w:t xml:space="preserve"> and</w:t>
      </w:r>
      <w:r w:rsidR="00B01D8A" w:rsidRPr="00042036">
        <w:t xml:space="preserve"> to tear down the old PDU sessions on the source slice.</w:t>
      </w:r>
    </w:p>
    <w:p w14:paraId="6CB8A27B" w14:textId="77777777" w:rsidR="00B338AB" w:rsidRPr="00042036" w:rsidRDefault="00B338AB" w:rsidP="00B338AB">
      <w:bookmarkStart w:id="1032" w:name="_Toc104302567"/>
      <w:bookmarkStart w:id="1033" w:name="_Toc104359533"/>
      <w:r w:rsidRPr="00042036">
        <w:lastRenderedPageBreak/>
        <w:t>Option 3. The PCF initiates SM Policy Control Update Notify to SMF. The procedure is extended to include the target network slice. Then, as option 2, the SMF uses existing session management procedures with extensions to notify the UE to initiate a new PDU session towards the target slice and to tear down the old PDU sessions on the source slice. The PCF selection of UEs whose PDU sessions need to be transferred is use case dependent and relies on the existing mechanisms.</w:t>
      </w:r>
    </w:p>
    <w:p w14:paraId="023E2FF0" w14:textId="3CC86422" w:rsidR="00B338AB" w:rsidRPr="00211D1C" w:rsidRDefault="00B338AB" w:rsidP="00B338AB">
      <w:pPr>
        <w:pStyle w:val="NO"/>
      </w:pPr>
      <w:r w:rsidRPr="00211D1C">
        <w:t>NOTE</w:t>
      </w:r>
      <w:r w:rsidR="007D63BE" w:rsidRPr="00211D1C">
        <w:t> </w:t>
      </w:r>
      <w:r w:rsidRPr="00211D1C">
        <w:t>1:</w:t>
      </w:r>
      <w:r w:rsidR="00042036" w:rsidRPr="00211D1C">
        <w:tab/>
      </w:r>
      <w:r w:rsidRPr="00211D1C">
        <w:t>Target network slice selection in Option 3 is per operator policies.</w:t>
      </w:r>
    </w:p>
    <w:p w14:paraId="26C1C95B" w14:textId="00FCD2AF" w:rsidR="00B338AB" w:rsidRPr="00211D1C" w:rsidRDefault="00B338AB" w:rsidP="00B338AB">
      <w:pPr>
        <w:pStyle w:val="NO"/>
      </w:pPr>
      <w:r w:rsidRPr="00211D1C">
        <w:t>NOTE</w:t>
      </w:r>
      <w:r w:rsidR="007D63BE" w:rsidRPr="00211D1C">
        <w:t> </w:t>
      </w:r>
      <w:r w:rsidRPr="00211D1C">
        <w:t>2:</w:t>
      </w:r>
      <w:r w:rsidR="00042036" w:rsidRPr="00211D1C">
        <w:tab/>
      </w:r>
      <w:r w:rsidRPr="00211D1C">
        <w:t>It is not guaranteed that the selected target S-NSSAI is within UE subscription.</w:t>
      </w:r>
    </w:p>
    <w:p w14:paraId="73566041" w14:textId="3ABF117B" w:rsidR="00B338AB" w:rsidRPr="00211D1C" w:rsidRDefault="00B338AB" w:rsidP="00B338AB">
      <w:pPr>
        <w:pStyle w:val="NO"/>
      </w:pPr>
      <w:r w:rsidRPr="00211D1C">
        <w:t>NOTE</w:t>
      </w:r>
      <w:r w:rsidR="007D63BE" w:rsidRPr="00211D1C">
        <w:t> </w:t>
      </w:r>
      <w:r w:rsidRPr="00211D1C">
        <w:t>3:</w:t>
      </w:r>
      <w:r w:rsidR="00042036" w:rsidRPr="00211D1C">
        <w:tab/>
      </w:r>
      <w:r w:rsidRPr="00211D1C">
        <w:t>It is not guaranteed that the selected target S-NSSAI is supported at the UE camped cell.</w:t>
      </w:r>
    </w:p>
    <w:p w14:paraId="23E0DB70" w14:textId="6D4B9019" w:rsidR="00B01D8A" w:rsidRPr="00042036" w:rsidRDefault="00B01D8A" w:rsidP="00B01D8A">
      <w:pPr>
        <w:pStyle w:val="Heading3"/>
      </w:pPr>
      <w:bookmarkStart w:id="1034" w:name="_Toc112923312"/>
      <w:bookmarkStart w:id="1035" w:name="_Toc112923989"/>
      <w:r w:rsidRPr="00042036">
        <w:t>6.</w:t>
      </w:r>
      <w:r w:rsidR="002501EB" w:rsidRPr="00042036">
        <w:t>32</w:t>
      </w:r>
      <w:r w:rsidRPr="00042036">
        <w:t>.2</w:t>
      </w:r>
      <w:r w:rsidRPr="00042036">
        <w:tab/>
        <w:t>Procedures</w:t>
      </w:r>
      <w:bookmarkEnd w:id="1032"/>
      <w:bookmarkEnd w:id="1033"/>
      <w:bookmarkEnd w:id="1034"/>
      <w:bookmarkEnd w:id="1035"/>
    </w:p>
    <w:p w14:paraId="6AE453F7" w14:textId="464DBB7E" w:rsidR="00B01D8A" w:rsidRPr="00042036" w:rsidRDefault="00B01D8A" w:rsidP="00B01D8A">
      <w:pPr>
        <w:pStyle w:val="Heading4"/>
      </w:pPr>
      <w:bookmarkStart w:id="1036" w:name="_Toc104302568"/>
      <w:bookmarkStart w:id="1037" w:name="_Toc104359534"/>
      <w:bookmarkStart w:id="1038" w:name="_Toc112923990"/>
      <w:r w:rsidRPr="00042036">
        <w:t>6.</w:t>
      </w:r>
      <w:r w:rsidR="002501EB" w:rsidRPr="00042036">
        <w:t>32</w:t>
      </w:r>
      <w:r w:rsidRPr="00042036">
        <w:t>.2.1</w:t>
      </w:r>
      <w:r w:rsidR="002534DB" w:rsidRPr="00042036">
        <w:tab/>
      </w:r>
      <w:r w:rsidRPr="00042036">
        <w:t>PDU session Transfer from Source Slice to Target Slice, UE Initiated approach</w:t>
      </w:r>
      <w:bookmarkEnd w:id="1036"/>
      <w:bookmarkEnd w:id="1037"/>
      <w:bookmarkEnd w:id="1038"/>
    </w:p>
    <w:p w14:paraId="54762310" w14:textId="77777777" w:rsidR="00B01D8A" w:rsidRPr="00042036" w:rsidRDefault="00B01D8A" w:rsidP="00B01D8A">
      <w:r w:rsidRPr="00042036">
        <w:t>In this UE Initiated approach, the UE Configuration Procedure is updated to remove in the Allowed Slice the source slice that needs to be removed. There will be a new control information element (IE) to describe the handling of PDU sessions established on a slice that is now removed from the Allowed Slices. The IE instructs the UE to transfer the PDU session from the removed network slice or to be removed network slice in Allowed NSSAI to a new target network slice in the Allowed NSSAI. The to be removed network slice can either be kept in the Allowed NSSAI for the duration of the UCU procedure and later removed, or directly removed by the UE Configuration Update command, but regarded as still allowed until the transfer to the target network slice has been completed.</w:t>
      </w:r>
    </w:p>
    <w:p w14:paraId="532C1239" w14:textId="7636B4BF" w:rsidR="00B01D8A" w:rsidRPr="00042036" w:rsidRDefault="00B01D8A" w:rsidP="00B01D8A">
      <w:r w:rsidRPr="00042036">
        <w:t>The call flow in Fig</w:t>
      </w:r>
      <w:r w:rsidR="008872F2" w:rsidRPr="00042036">
        <w:t>ure</w:t>
      </w:r>
      <w:r w:rsidRPr="00042036">
        <w:t xml:space="preserve"> 6.</w:t>
      </w:r>
      <w:r w:rsidR="002501EB" w:rsidRPr="00042036">
        <w:t>32</w:t>
      </w:r>
      <w:r w:rsidRPr="00042036">
        <w:t>.2.1-1 illustrates the procedure depicted above. The following is a brief description of the steps in the call flow.</w:t>
      </w:r>
    </w:p>
    <w:p w14:paraId="5CC406BF" w14:textId="77777777" w:rsidR="00B01D8A" w:rsidRPr="00042036" w:rsidRDefault="00B01D8A" w:rsidP="00B01D8A">
      <w:r w:rsidRPr="00042036">
        <w:t>The assumption in the call flow is a UE that has some PDU Sessions already established on a network slice and these PDU sessions have to be transferred to another network slice.</w:t>
      </w:r>
    </w:p>
    <w:p w14:paraId="6743B8C2" w14:textId="08576396" w:rsidR="00B01D8A" w:rsidRPr="00042036" w:rsidRDefault="002501EB" w:rsidP="00FB44BB">
      <w:pPr>
        <w:pStyle w:val="B1"/>
      </w:pPr>
      <w:r w:rsidRPr="00042036">
        <w:t>-</w:t>
      </w:r>
      <w:r w:rsidRPr="00042036">
        <w:tab/>
      </w:r>
      <w:r w:rsidR="00B01D8A" w:rsidRPr="00042036">
        <w:t>In step</w:t>
      </w:r>
      <w:r w:rsidRPr="00042036">
        <w:t> </w:t>
      </w:r>
      <w:r w:rsidR="00B01D8A" w:rsidRPr="00042036">
        <w:t>1, the AMF initiates a UE Configuration Update Command, marking in (or in relation to) the Allowed NSSAI the network slice to be removed and including a new IE information to instruct the UE regarding the removed slice (or to be removed network slice)</w:t>
      </w:r>
      <w:r w:rsidR="00344785" w:rsidRPr="00042036">
        <w:t xml:space="preserve"> and</w:t>
      </w:r>
      <w:r w:rsidR="00B01D8A" w:rsidRPr="00042036">
        <w:t xml:space="preserve"> the new target network slice that replaces it. As stated before, if the target network slice is not added by the UCU procedure to the Allowed NSSAI, the UE first requests the network slice to be registered by issuing a registration request and including the target network slice in the Requested NSSAI</w:t>
      </w:r>
      <w:r w:rsidR="00344785" w:rsidRPr="00042036">
        <w:t xml:space="preserve"> and</w:t>
      </w:r>
      <w:r w:rsidR="00B01D8A" w:rsidRPr="00042036">
        <w:t xml:space="preserve"> then when the target NSSAI is included in the Allowed NSSAI the UE establishes PDU Session(s) using the target network slice. Note that the Figure below does not show the aspect of UE registering to request the target slice to be used.</w:t>
      </w:r>
      <w:r w:rsidR="006F02A9" w:rsidRPr="00042036">
        <w:t xml:space="preserve"> In the UE Configuration Update Command, the AMF may provide back off timer for the source S-NSSAI and/or includes the original slice in the Rejected NSSAI so that the UE cannot request a PDU Session according to the existing URSP rule until the back off timer is expired.</w:t>
      </w:r>
    </w:p>
    <w:p w14:paraId="2C13CF7B" w14:textId="6C99A3CF" w:rsidR="00B01D8A" w:rsidRPr="00042036" w:rsidRDefault="00B01D8A" w:rsidP="002501EB">
      <w:pPr>
        <w:pStyle w:val="EditorsNote"/>
      </w:pPr>
      <w:r w:rsidRPr="00042036">
        <w:t>Editor</w:t>
      </w:r>
      <w:r w:rsidR="00494EEF" w:rsidRPr="00042036">
        <w:t>'</w:t>
      </w:r>
      <w:r w:rsidRPr="00042036">
        <w:t xml:space="preserve">s </w:t>
      </w:r>
      <w:r w:rsidR="002501EB" w:rsidRPr="00042036">
        <w:t>n</w:t>
      </w:r>
      <w:r w:rsidRPr="00042036">
        <w:t>ote:</w:t>
      </w:r>
      <w:r w:rsidR="002501EB" w:rsidRPr="00042036">
        <w:tab/>
      </w:r>
      <w:r w:rsidRPr="00042036">
        <w:t>It is FFS if additional information is to be included in the new IE to perform PDU Session Transfer.</w:t>
      </w:r>
    </w:p>
    <w:p w14:paraId="0F0B75D5" w14:textId="7CC2BA4D" w:rsidR="00B01D8A" w:rsidRPr="00042036" w:rsidRDefault="002501EB" w:rsidP="00FB44BB">
      <w:pPr>
        <w:pStyle w:val="B1"/>
      </w:pPr>
      <w:r w:rsidRPr="00042036">
        <w:t>-</w:t>
      </w:r>
      <w:r w:rsidRPr="00042036">
        <w:tab/>
      </w:r>
      <w:r w:rsidR="00B01D8A" w:rsidRPr="00042036">
        <w:t>In step</w:t>
      </w:r>
      <w:r w:rsidRPr="00042036">
        <w:t> </w:t>
      </w:r>
      <w:r w:rsidR="00B01D8A" w:rsidRPr="00042036">
        <w:t>2 the UE acknowledges the reception of the Configuration Update Command.</w:t>
      </w:r>
    </w:p>
    <w:p w14:paraId="45B41F2E" w14:textId="2C74E9A3" w:rsidR="00B01D8A" w:rsidRPr="00042036" w:rsidRDefault="00B01D8A" w:rsidP="00282113">
      <w:r w:rsidRPr="00042036">
        <w:t>The remaining steps are based on existing procedures per clause</w:t>
      </w:r>
      <w:r w:rsidR="002501EB" w:rsidRPr="00042036">
        <w:t> </w:t>
      </w:r>
      <w:r w:rsidRPr="00042036">
        <w:t xml:space="preserve">4.3.5.2 of </w:t>
      </w:r>
      <w:r w:rsidR="00C92467" w:rsidRPr="00042036">
        <w:t>TS</w:t>
      </w:r>
      <w:r w:rsidR="00C92467">
        <w:t> </w:t>
      </w:r>
      <w:r w:rsidR="00C92467" w:rsidRPr="00042036">
        <w:t>23.502</w:t>
      </w:r>
      <w:r w:rsidR="00C92467">
        <w:t> </w:t>
      </w:r>
      <w:r w:rsidR="00C92467" w:rsidRPr="00042036">
        <w:t>[</w:t>
      </w:r>
      <w:r w:rsidRPr="00042036">
        <w:t>5].</w:t>
      </w:r>
    </w:p>
    <w:p w14:paraId="36B185CF" w14:textId="0C23F3F9" w:rsidR="00B01D8A" w:rsidRPr="00042036" w:rsidRDefault="002501EB" w:rsidP="00FB44BB">
      <w:pPr>
        <w:pStyle w:val="TH"/>
      </w:pPr>
      <w:r w:rsidRPr="00042036">
        <w:object w:dxaOrig="12180" w:dyaOrig="6390" w14:anchorId="6A80D540">
          <v:shape id="_x0000_i1075" type="#_x0000_t75" style="width:465.75pt;height:243.75pt" o:ole="">
            <v:imagedata r:id="rId113" o:title=""/>
          </v:shape>
          <o:OLEObject Type="Embed" ProgID="Visio.Drawing.15" ShapeID="_x0000_i1075" DrawAspect="Content" ObjectID="_1723979128" r:id="rId114"/>
        </w:object>
      </w:r>
    </w:p>
    <w:p w14:paraId="5367210D" w14:textId="13DA1B8C" w:rsidR="00B01D8A" w:rsidRPr="00042036" w:rsidRDefault="00B01D8A">
      <w:pPr>
        <w:pStyle w:val="TF"/>
      </w:pPr>
      <w:r w:rsidRPr="00042036">
        <w:t>Fig</w:t>
      </w:r>
      <w:r w:rsidR="005477C7" w:rsidRPr="00042036">
        <w:t>ure</w:t>
      </w:r>
      <w:r w:rsidRPr="00042036">
        <w:t xml:space="preserve"> 6.</w:t>
      </w:r>
      <w:r w:rsidR="002501EB" w:rsidRPr="00042036">
        <w:t>32</w:t>
      </w:r>
      <w:r w:rsidRPr="00042036">
        <w:t>.2.1-1</w:t>
      </w:r>
      <w:r w:rsidR="005477C7" w:rsidRPr="00042036">
        <w:t>:</w:t>
      </w:r>
      <w:r w:rsidRPr="00042036">
        <w:t xml:space="preserve"> PDU Session Transfer </w:t>
      </w:r>
      <w:r w:rsidR="000365FE" w:rsidRPr="00042036">
        <w:t>-</w:t>
      </w:r>
      <w:r w:rsidRPr="00042036">
        <w:t xml:space="preserve"> UE Initiated Procedure</w:t>
      </w:r>
    </w:p>
    <w:p w14:paraId="366BDB2C" w14:textId="37525E2C" w:rsidR="00B01D8A" w:rsidRPr="00042036" w:rsidRDefault="00B01D8A">
      <w:pPr>
        <w:pStyle w:val="Heading4"/>
      </w:pPr>
      <w:bookmarkStart w:id="1039" w:name="_Toc104302569"/>
      <w:bookmarkStart w:id="1040" w:name="_Toc104359535"/>
      <w:bookmarkStart w:id="1041" w:name="_Toc112923991"/>
      <w:r w:rsidRPr="00042036">
        <w:t>6.</w:t>
      </w:r>
      <w:r w:rsidR="002501EB" w:rsidRPr="00042036">
        <w:t>32</w:t>
      </w:r>
      <w:r w:rsidRPr="00042036">
        <w:t>.2.2</w:t>
      </w:r>
      <w:r w:rsidR="005477C7" w:rsidRPr="00042036">
        <w:tab/>
      </w:r>
      <w:r w:rsidRPr="00042036">
        <w:t xml:space="preserve">PDU Session Transfer from Source Slice to Target Slice </w:t>
      </w:r>
      <w:r w:rsidR="000365FE" w:rsidRPr="00042036">
        <w:t>-</w:t>
      </w:r>
      <w:r w:rsidRPr="00042036">
        <w:t xml:space="preserve"> Network Initiated Approach</w:t>
      </w:r>
      <w:bookmarkEnd w:id="1039"/>
      <w:bookmarkEnd w:id="1040"/>
      <w:bookmarkEnd w:id="1041"/>
    </w:p>
    <w:p w14:paraId="453417D9" w14:textId="462406A3" w:rsidR="00B338AB" w:rsidRPr="00042036" w:rsidRDefault="00B338AB" w:rsidP="00C92467">
      <w:pPr>
        <w:pStyle w:val="Heading5"/>
      </w:pPr>
      <w:bookmarkStart w:id="1042" w:name="_Toc112923992"/>
      <w:r w:rsidRPr="00042036">
        <w:t>6.32.2.2.1</w:t>
      </w:r>
      <w:r w:rsidR="00C92467">
        <w:tab/>
      </w:r>
      <w:r w:rsidRPr="00042036">
        <w:t>AMF Initiated Approach</w:t>
      </w:r>
      <w:bookmarkEnd w:id="1042"/>
    </w:p>
    <w:p w14:paraId="62C3EC97" w14:textId="29C751EB" w:rsidR="00B01D8A" w:rsidRPr="00042036" w:rsidRDefault="00B01D8A" w:rsidP="00B01D8A">
      <w:r w:rsidRPr="00042036">
        <w:t xml:space="preserve">In this solution, the Slices in Allowed NSSAI are not changed but one of the slices </w:t>
      </w:r>
      <w:r w:rsidR="00B338AB" w:rsidRPr="00042036">
        <w:t xml:space="preserve">for example </w:t>
      </w:r>
      <w:r w:rsidRPr="00042036">
        <w:t xml:space="preserve">is temporarily taken out of service </w:t>
      </w:r>
      <w:r w:rsidR="00B338AB" w:rsidRPr="00042036">
        <w:t xml:space="preserve">and </w:t>
      </w:r>
      <w:r w:rsidRPr="00042036">
        <w:t xml:space="preserve">should not be used. </w:t>
      </w:r>
      <w:r w:rsidR="00B338AB" w:rsidRPr="00042036">
        <w:t>The AMF, per operator</w:t>
      </w:r>
      <w:r w:rsidR="00494EEF" w:rsidRPr="00042036">
        <w:t>'</w:t>
      </w:r>
      <w:r w:rsidR="00B338AB" w:rsidRPr="00042036">
        <w:t>s policy or by learning from other NFs that a slice shouldn</w:t>
      </w:r>
      <w:r w:rsidR="00494EEF" w:rsidRPr="00042036">
        <w:t>'</w:t>
      </w:r>
      <w:r w:rsidR="00B338AB" w:rsidRPr="00042036">
        <w:t>t be used</w:t>
      </w:r>
      <w:r w:rsidRPr="00042036">
        <w:t xml:space="preserve"> instructs the SMF used for the source network slice (i.e. network slice to not be used), to initiate a PDU Session Transfer from the source network slice to the target network slice (new network slice to be used). The Nsmf_PDUSession_UpdateSMContext service is extended to support such a capability e.g. the AMF indicates </w:t>
      </w:r>
      <w:r w:rsidR="006A7149" w:rsidRPr="00042036">
        <w:t xml:space="preserve">a </w:t>
      </w:r>
      <w:r w:rsidRPr="00042036">
        <w:t>Target network slice to the SMF. The SMF in turn sends a PDU Session Modification Request to the UE to initiate a PDU Session transfer. The PDU Modification Session Request can be extended to support this new capability (e.g. adding target slice</w:t>
      </w:r>
      <w:r w:rsidR="00344785" w:rsidRPr="00042036">
        <w:t xml:space="preserve"> and</w:t>
      </w:r>
      <w:r w:rsidRPr="00042036">
        <w:t xml:space="preserve"> optionally source slice that otherwise could be derived from existing PDU Session, either in PCO together with existing </w:t>
      </w:r>
      <w:r w:rsidR="00494EEF" w:rsidRPr="00042036">
        <w:t>"</w:t>
      </w:r>
      <w:r w:rsidRPr="00042036">
        <w:t>PDU Session Address Lifetime value</w:t>
      </w:r>
      <w:r w:rsidR="00494EEF" w:rsidRPr="00042036">
        <w:t>"</w:t>
      </w:r>
      <w:r w:rsidRPr="00042036">
        <w:t xml:space="preserve"> or in a new IE. The UE uses existing procedures to establish the PDU session using the new target slice and usually the same DNN</w:t>
      </w:r>
      <w:r w:rsidR="00344785" w:rsidRPr="00042036">
        <w:t xml:space="preserve"> and</w:t>
      </w:r>
      <w:r w:rsidRPr="00042036">
        <w:t xml:space="preserve"> releases the old PDU sessions used with the source network slice.</w:t>
      </w:r>
    </w:p>
    <w:p w14:paraId="1158533F" w14:textId="0CEE3CCF" w:rsidR="00B01D8A" w:rsidRPr="00042036" w:rsidRDefault="00B01D8A" w:rsidP="00B01D8A">
      <w:r w:rsidRPr="00042036">
        <w:t>The call flow in Fig</w:t>
      </w:r>
      <w:r w:rsidR="005477C7" w:rsidRPr="00042036">
        <w:t>ure</w:t>
      </w:r>
      <w:r w:rsidRPr="00042036">
        <w:t xml:space="preserve"> 6.</w:t>
      </w:r>
      <w:r w:rsidR="002501EB" w:rsidRPr="00042036">
        <w:t>32</w:t>
      </w:r>
      <w:r w:rsidRPr="00042036">
        <w:t>.2.2-1 illustrates the procedure depicted above. The following is a brief description of the steps in the call flow.</w:t>
      </w:r>
    </w:p>
    <w:p w14:paraId="047E4B11" w14:textId="0118CCD3" w:rsidR="00B01D8A" w:rsidRPr="00042036" w:rsidRDefault="00B01D8A" w:rsidP="00B01D8A">
      <w:r w:rsidRPr="00042036">
        <w:t xml:space="preserve">The assumption in the call flow is </w:t>
      </w:r>
      <w:r w:rsidR="006A7149" w:rsidRPr="00042036">
        <w:t xml:space="preserve">that </w:t>
      </w:r>
      <w:r w:rsidRPr="00042036">
        <w:t>a UE has some PDU Sessions already established on a network slice and these PDU sessions have to be transferred to another network slice.</w:t>
      </w:r>
    </w:p>
    <w:p w14:paraId="7C1280F9" w14:textId="2A9F8474" w:rsidR="00B01D8A" w:rsidRPr="00042036" w:rsidRDefault="002501EB" w:rsidP="00FB44BB">
      <w:pPr>
        <w:pStyle w:val="B1"/>
      </w:pPr>
      <w:r w:rsidRPr="00042036">
        <w:t>-</w:t>
      </w:r>
      <w:r w:rsidRPr="00042036">
        <w:tab/>
      </w:r>
      <w:r w:rsidR="00B01D8A" w:rsidRPr="00042036">
        <w:t>In step</w:t>
      </w:r>
      <w:r w:rsidRPr="00042036">
        <w:t> </w:t>
      </w:r>
      <w:r w:rsidR="00B01D8A" w:rsidRPr="00042036">
        <w:t>1, the AMF initiates a Nsmf_PDUSession_UpdateSMContext Request to initiate a PDU session transfer from a source slice to a target slice. The Request is extended to support this new capability e.g. the Target network slice to the SMF and possible an indication that a transfer is to be initiated.  The Request is now extended with the following optional information so that the SMF can inform the UE to perform a PDU Session transfer from source slice to a target slice:</w:t>
      </w:r>
    </w:p>
    <w:p w14:paraId="6CEABA54" w14:textId="7EDA198C" w:rsidR="00B01D8A" w:rsidRPr="00042036" w:rsidRDefault="002501EB" w:rsidP="00FB44BB">
      <w:pPr>
        <w:pStyle w:val="B2"/>
      </w:pPr>
      <w:r w:rsidRPr="00042036">
        <w:t>-</w:t>
      </w:r>
      <w:r w:rsidRPr="00042036">
        <w:tab/>
      </w:r>
      <w:r w:rsidR="00B01D8A" w:rsidRPr="00042036">
        <w:t>Source network Slice,</w:t>
      </w:r>
    </w:p>
    <w:p w14:paraId="03FB1BAF" w14:textId="10131875" w:rsidR="00B01D8A" w:rsidRPr="00042036" w:rsidRDefault="002501EB" w:rsidP="00FB44BB">
      <w:pPr>
        <w:pStyle w:val="B2"/>
      </w:pPr>
      <w:r w:rsidRPr="00042036">
        <w:t>-</w:t>
      </w:r>
      <w:r w:rsidRPr="00042036">
        <w:tab/>
      </w:r>
      <w:r w:rsidR="00B01D8A" w:rsidRPr="00042036">
        <w:t>Target network Slice,</w:t>
      </w:r>
    </w:p>
    <w:p w14:paraId="5361C318" w14:textId="44A912E8" w:rsidR="00B01D8A" w:rsidRPr="00042036" w:rsidRDefault="002501EB" w:rsidP="00FB44BB">
      <w:pPr>
        <w:pStyle w:val="B2"/>
      </w:pPr>
      <w:r w:rsidRPr="00042036">
        <w:t>-</w:t>
      </w:r>
      <w:r w:rsidRPr="00042036">
        <w:tab/>
      </w:r>
      <w:r w:rsidR="00B01D8A" w:rsidRPr="00042036">
        <w:t>Action: Perform Session transfer for all PDU sessions immediately or at a scheduled tie time applicable to the UE location.</w:t>
      </w:r>
    </w:p>
    <w:p w14:paraId="6886443C" w14:textId="25473409" w:rsidR="00B01D8A" w:rsidRPr="00042036" w:rsidRDefault="002501EB" w:rsidP="00FB44BB">
      <w:pPr>
        <w:pStyle w:val="B1"/>
      </w:pPr>
      <w:r w:rsidRPr="00042036">
        <w:t>-</w:t>
      </w:r>
      <w:r w:rsidRPr="00042036">
        <w:tab/>
      </w:r>
      <w:r w:rsidR="00B01D8A" w:rsidRPr="00042036">
        <w:t>In step</w:t>
      </w:r>
      <w:r w:rsidRPr="00042036">
        <w:t> </w:t>
      </w:r>
      <w:r w:rsidR="00B01D8A" w:rsidRPr="00042036">
        <w:t>2, the SMF initiates action to notify the UE about a PDU session transfer from a source slice to a target slice as indicated above is extending the PDU Session Modification Request sent to the UE to include the needed information.</w:t>
      </w:r>
    </w:p>
    <w:p w14:paraId="01F4ADCF" w14:textId="37A40A5F" w:rsidR="00B01D8A" w:rsidRPr="00042036" w:rsidRDefault="002501EB" w:rsidP="00FB44BB">
      <w:pPr>
        <w:pStyle w:val="B1"/>
        <w:rPr>
          <w:lang w:eastAsia="ko-KR"/>
        </w:rPr>
      </w:pPr>
      <w:r w:rsidRPr="00042036">
        <w:lastRenderedPageBreak/>
        <w:t>-</w:t>
      </w:r>
      <w:r w:rsidRPr="00042036">
        <w:tab/>
      </w:r>
      <w:r w:rsidR="00B01D8A" w:rsidRPr="00042036">
        <w:t>In step</w:t>
      </w:r>
      <w:r w:rsidRPr="00042036">
        <w:t> </w:t>
      </w:r>
      <w:r w:rsidR="00B01D8A" w:rsidRPr="00042036">
        <w:t>3, SMF returns Nsmf_PDUSession_UpdateSMContext response to the AMF.</w:t>
      </w:r>
    </w:p>
    <w:p w14:paraId="22BC82EB" w14:textId="34633CF8" w:rsidR="00B01D8A" w:rsidRPr="00042036" w:rsidRDefault="002501EB" w:rsidP="00FB44BB">
      <w:pPr>
        <w:pStyle w:val="B1"/>
        <w:rPr>
          <w:lang w:eastAsia="ko-KR"/>
        </w:rPr>
      </w:pPr>
      <w:r w:rsidRPr="00042036">
        <w:t>-</w:t>
      </w:r>
      <w:r w:rsidRPr="00042036">
        <w:tab/>
      </w:r>
      <w:r w:rsidR="00B01D8A" w:rsidRPr="00042036">
        <w:t>In step</w:t>
      </w:r>
      <w:r w:rsidRPr="00042036">
        <w:t> </w:t>
      </w:r>
      <w:r w:rsidR="00B01D8A" w:rsidRPr="00042036">
        <w:t xml:space="preserve">4, </w:t>
      </w:r>
      <w:r w:rsidR="00B01D8A" w:rsidRPr="00042036">
        <w:rPr>
          <w:lang w:eastAsia="ko-KR"/>
        </w:rPr>
        <w:t>the SMF invokes the Namf_Communication_N1N2MessageTransfer to include an SM container towards the UE with a PDU Session Modification Command extended (e.g. with target S-NSSAI) to inform the UE of a PDU Session Transfer.</w:t>
      </w:r>
    </w:p>
    <w:p w14:paraId="34F72500" w14:textId="39DC0C72" w:rsidR="00B01D8A" w:rsidRPr="00042036" w:rsidRDefault="002501EB" w:rsidP="00FB44BB">
      <w:pPr>
        <w:pStyle w:val="B1"/>
      </w:pPr>
      <w:r w:rsidRPr="00042036">
        <w:rPr>
          <w:lang w:eastAsia="ko-KR"/>
        </w:rPr>
        <w:t>-</w:t>
      </w:r>
      <w:r w:rsidRPr="00042036">
        <w:rPr>
          <w:lang w:eastAsia="ko-KR"/>
        </w:rPr>
        <w:tab/>
      </w:r>
      <w:r w:rsidR="00B01D8A" w:rsidRPr="00042036">
        <w:rPr>
          <w:lang w:eastAsia="ko-KR"/>
        </w:rPr>
        <w:t xml:space="preserve">In </w:t>
      </w:r>
      <w:r w:rsidR="00B01D8A" w:rsidRPr="00042036">
        <w:t>step</w:t>
      </w:r>
      <w:r w:rsidRPr="00042036">
        <w:t> </w:t>
      </w:r>
      <w:r w:rsidR="00B01D8A" w:rsidRPr="00042036">
        <w:t>5 the AMF forwards the SM Container content to the UE.</w:t>
      </w:r>
    </w:p>
    <w:p w14:paraId="345CCC43" w14:textId="29DD4B98" w:rsidR="006F02A9" w:rsidRPr="00042036" w:rsidRDefault="006F02A9" w:rsidP="00FB44BB">
      <w:pPr>
        <w:pStyle w:val="B1"/>
      </w:pPr>
      <w:r w:rsidRPr="00042036">
        <w:tab/>
        <w:t>The AMF may include back off timer for the original slice and/or includes the original slice in the Rejected NSSAI to prevent the UE requesting the slice due to URSP rule re-evaluation.</w:t>
      </w:r>
    </w:p>
    <w:p w14:paraId="08534140" w14:textId="489F3245" w:rsidR="00B01D8A" w:rsidRPr="00042036" w:rsidRDefault="00B01D8A" w:rsidP="00B01D8A">
      <w:r w:rsidRPr="00042036">
        <w:t>The remaining steps are based on existing procedures per clause</w:t>
      </w:r>
      <w:r w:rsidR="002501EB" w:rsidRPr="00042036">
        <w:t> </w:t>
      </w:r>
      <w:r w:rsidRPr="00042036">
        <w:t xml:space="preserve">4.3.5.2 of </w:t>
      </w:r>
      <w:r w:rsidR="00C92467" w:rsidRPr="00042036">
        <w:t>TS</w:t>
      </w:r>
      <w:r w:rsidR="00C92467">
        <w:t> </w:t>
      </w:r>
      <w:r w:rsidR="00C92467" w:rsidRPr="00042036">
        <w:t>23.502</w:t>
      </w:r>
      <w:r w:rsidR="00C92467">
        <w:t> </w:t>
      </w:r>
      <w:r w:rsidR="00C92467" w:rsidRPr="00042036">
        <w:t>[</w:t>
      </w:r>
      <w:r w:rsidRPr="00042036">
        <w:t>5].</w:t>
      </w:r>
    </w:p>
    <w:p w14:paraId="0D6819DE" w14:textId="25673E47" w:rsidR="00B01D8A" w:rsidRPr="00042036" w:rsidRDefault="00B01D8A" w:rsidP="00FB44BB">
      <w:r w:rsidRPr="00042036">
        <w:t>The call flow does not show the aspect of UE registering to request the target slice to be used if this step is required, when the target slice is not in the Allowed slices.</w:t>
      </w:r>
    </w:p>
    <w:p w14:paraId="6DB517E9" w14:textId="05666347" w:rsidR="00B01D8A" w:rsidRPr="00042036" w:rsidRDefault="002501EB" w:rsidP="00FB44BB">
      <w:pPr>
        <w:pStyle w:val="TH"/>
      </w:pPr>
      <w:r w:rsidRPr="00042036">
        <w:object w:dxaOrig="10990" w:dyaOrig="6421" w14:anchorId="6B81EF9C">
          <v:shape id="_x0000_i1076" type="#_x0000_t75" style="width:474.75pt;height:276.75pt" o:ole="">
            <v:imagedata r:id="rId115" o:title=""/>
          </v:shape>
          <o:OLEObject Type="Embed" ProgID="Visio.Drawing.15" ShapeID="_x0000_i1076" DrawAspect="Content" ObjectID="_1723979129" r:id="rId116"/>
        </w:object>
      </w:r>
    </w:p>
    <w:p w14:paraId="16280B68" w14:textId="363F3DE0" w:rsidR="00B01D8A" w:rsidRPr="00042036" w:rsidRDefault="00B01D8A">
      <w:pPr>
        <w:pStyle w:val="TF"/>
      </w:pPr>
      <w:r w:rsidRPr="00042036">
        <w:t>Fig</w:t>
      </w:r>
      <w:r w:rsidR="005477C7" w:rsidRPr="00042036">
        <w:t>ure</w:t>
      </w:r>
      <w:r w:rsidRPr="00042036">
        <w:t xml:space="preserve"> 6.</w:t>
      </w:r>
      <w:r w:rsidR="002501EB" w:rsidRPr="00042036">
        <w:t>32</w:t>
      </w:r>
      <w:r w:rsidRPr="00042036">
        <w:t>.2.2</w:t>
      </w:r>
      <w:r w:rsidR="006A7149" w:rsidRPr="00042036">
        <w:t>.1</w:t>
      </w:r>
      <w:r w:rsidRPr="00042036">
        <w:t>-1</w:t>
      </w:r>
      <w:r w:rsidR="005477C7" w:rsidRPr="00042036">
        <w:t>:</w:t>
      </w:r>
      <w:r w:rsidRPr="00042036">
        <w:t xml:space="preserve"> </w:t>
      </w:r>
      <w:r w:rsidR="006A7149" w:rsidRPr="00042036">
        <w:t xml:space="preserve">AMF initiated </w:t>
      </w:r>
      <w:r w:rsidRPr="00042036">
        <w:t xml:space="preserve">PDU Session Transfer </w:t>
      </w:r>
      <w:r w:rsidR="000365FE" w:rsidRPr="00042036">
        <w:t>-</w:t>
      </w:r>
      <w:r w:rsidRPr="00042036">
        <w:t xml:space="preserve"> Session Management Procedure</w:t>
      </w:r>
    </w:p>
    <w:p w14:paraId="194A5A2B" w14:textId="7FB6224C" w:rsidR="00B01D8A" w:rsidRPr="00042036" w:rsidRDefault="00B01D8A" w:rsidP="00FB44BB">
      <w:pPr>
        <w:pStyle w:val="EditorsNote"/>
      </w:pPr>
      <w:r w:rsidRPr="00042036">
        <w:t>Editor</w:t>
      </w:r>
      <w:r w:rsidR="00494EEF" w:rsidRPr="00042036">
        <w:t>'</w:t>
      </w:r>
      <w:r w:rsidRPr="00042036">
        <w:t>s note:</w:t>
      </w:r>
      <w:r w:rsidR="002501EB" w:rsidRPr="00042036">
        <w:tab/>
      </w:r>
      <w:r w:rsidRPr="00042036">
        <w:t>the impact of overriding of the SSC mode need be evaluated.</w:t>
      </w:r>
    </w:p>
    <w:p w14:paraId="05A7C198" w14:textId="6ED6309E" w:rsidR="006A7149" w:rsidRPr="00042036" w:rsidRDefault="006A7149" w:rsidP="00211D1C">
      <w:pPr>
        <w:pStyle w:val="Heading5"/>
      </w:pPr>
      <w:bookmarkStart w:id="1043" w:name="_Toc112923993"/>
      <w:bookmarkStart w:id="1044" w:name="_Toc104302570"/>
      <w:bookmarkStart w:id="1045" w:name="_Toc104359536"/>
      <w:r w:rsidRPr="00042036">
        <w:t>6.32.2.2.2</w:t>
      </w:r>
      <w:r w:rsidR="00211D1C">
        <w:tab/>
      </w:r>
      <w:r w:rsidRPr="00042036">
        <w:t>PCF Initiated Approach</w:t>
      </w:r>
      <w:bookmarkEnd w:id="1043"/>
    </w:p>
    <w:p w14:paraId="0FBA8E42" w14:textId="60511F44" w:rsidR="006A7149" w:rsidRPr="00042036" w:rsidRDefault="006A7149" w:rsidP="006A7149">
      <w:r w:rsidRPr="00042036">
        <w:t>In this solution the PCF initiates the PDU session transfer. The flow is the same as the one described in clause</w:t>
      </w:r>
      <w:r w:rsidR="007D63BE" w:rsidRPr="00042036">
        <w:t> </w:t>
      </w:r>
      <w:r w:rsidRPr="00042036">
        <w:t>6.32.2.2.1 with the exception of Step</w:t>
      </w:r>
      <w:r w:rsidR="007D63BE" w:rsidRPr="00042036">
        <w:t> </w:t>
      </w:r>
      <w:r w:rsidRPr="00042036">
        <w:t>1. In this solution the PCF sends a Npcf_SMPolicyControl_UpdateNotify to initiate a PDU session transfer from a source slice to a target slice. The update notify is extended to indicate the SMF, the Target network slice and indication that a PDU transfer is to be initiated. The Update Notify message sent from the PCF is extended with the following information to enable the SMF to request the UE to perform a PDU Session transfer from source slice to a target slice:</w:t>
      </w:r>
    </w:p>
    <w:p w14:paraId="02F029A3" w14:textId="68EA71C0" w:rsidR="006A7149" w:rsidRPr="00042036" w:rsidRDefault="006A7149" w:rsidP="00797053">
      <w:pPr>
        <w:pStyle w:val="B1"/>
      </w:pPr>
      <w:r w:rsidRPr="00042036">
        <w:t>-</w:t>
      </w:r>
      <w:r w:rsidRPr="00042036">
        <w:tab/>
        <w:t>Source network Slice</w:t>
      </w:r>
      <w:r w:rsidR="00211D1C">
        <w:t>;</w:t>
      </w:r>
    </w:p>
    <w:p w14:paraId="5279F368" w14:textId="048B2C9C" w:rsidR="006A7149" w:rsidRPr="00042036" w:rsidRDefault="006A7149" w:rsidP="00797053">
      <w:pPr>
        <w:pStyle w:val="B1"/>
      </w:pPr>
      <w:r w:rsidRPr="00042036">
        <w:t>-</w:t>
      </w:r>
      <w:r w:rsidRPr="00042036">
        <w:tab/>
        <w:t>Target network Slice</w:t>
      </w:r>
      <w:r w:rsidR="00211D1C">
        <w:t>;</w:t>
      </w:r>
    </w:p>
    <w:p w14:paraId="2B7BC888" w14:textId="77777777" w:rsidR="006A7149" w:rsidRPr="00042036" w:rsidRDefault="006A7149" w:rsidP="00797053">
      <w:pPr>
        <w:pStyle w:val="B1"/>
      </w:pPr>
      <w:r w:rsidRPr="00042036">
        <w:t>-</w:t>
      </w:r>
      <w:r w:rsidRPr="00042036">
        <w:tab/>
        <w:t>Action: Perform Session transfer for all PDU sessions immediately or at a scheduled time applicable to the UE location.</w:t>
      </w:r>
    </w:p>
    <w:p w14:paraId="0C76197F" w14:textId="77777777" w:rsidR="006A7149" w:rsidRPr="00042036" w:rsidRDefault="006A7149" w:rsidP="00797053">
      <w:pPr>
        <w:pStyle w:val="TH"/>
      </w:pPr>
      <w:r w:rsidRPr="00042036">
        <w:object w:dxaOrig="12696" w:dyaOrig="3480" w14:anchorId="5A478AE1">
          <v:shape id="_x0000_i1077" type="#_x0000_t75" style="width:481.5pt;height:132pt" o:ole="">
            <v:imagedata r:id="rId117" o:title=""/>
          </v:shape>
          <o:OLEObject Type="Embed" ProgID="Visio.Drawing.15" ShapeID="_x0000_i1077" DrawAspect="Content" ObjectID="_1723979130" r:id="rId118"/>
        </w:object>
      </w:r>
    </w:p>
    <w:p w14:paraId="29BCC680" w14:textId="287B5F8D" w:rsidR="006A7149" w:rsidRPr="00042036" w:rsidRDefault="006A7149">
      <w:pPr>
        <w:pStyle w:val="TF"/>
      </w:pPr>
      <w:r w:rsidRPr="00042036">
        <w:t xml:space="preserve">Figure 6.32.2.2.2-1: PCF Initiated PDU Session Transfer </w:t>
      </w:r>
      <w:r w:rsidR="000365FE" w:rsidRPr="00042036">
        <w:t>-</w:t>
      </w:r>
      <w:r w:rsidRPr="00042036">
        <w:t xml:space="preserve"> Session Management Procedure</w:t>
      </w:r>
    </w:p>
    <w:p w14:paraId="5471DEBD" w14:textId="3410677F" w:rsidR="00B01D8A" w:rsidRPr="00042036" w:rsidRDefault="00B01D8A" w:rsidP="00B01D8A">
      <w:pPr>
        <w:pStyle w:val="Heading4"/>
      </w:pPr>
      <w:bookmarkStart w:id="1046" w:name="_Toc112923994"/>
      <w:r w:rsidRPr="00042036">
        <w:t>6.</w:t>
      </w:r>
      <w:r w:rsidR="002501EB" w:rsidRPr="00042036">
        <w:t>32</w:t>
      </w:r>
      <w:r w:rsidRPr="00042036">
        <w:t>.2.3</w:t>
      </w:r>
      <w:r w:rsidR="005477C7" w:rsidRPr="00042036">
        <w:tab/>
      </w:r>
      <w:r w:rsidRPr="00042036">
        <w:t>SSC Mode and PDU Session Transfer from Source Network Slice to Target Network Slice</w:t>
      </w:r>
      <w:bookmarkEnd w:id="1044"/>
      <w:bookmarkEnd w:id="1045"/>
      <w:bookmarkEnd w:id="1046"/>
    </w:p>
    <w:p w14:paraId="17B9155A" w14:textId="47B97125" w:rsidR="00B01D8A" w:rsidRPr="00042036" w:rsidRDefault="00B01D8A" w:rsidP="00211D1C">
      <w:r w:rsidRPr="00042036">
        <w:t>It is desirable that SSC mode 3 is employed for performing PDU session transfer from a source network slice to a target network slice. This is critically important for emergency PDU sessions and PDU sessions used for MC applications</w:t>
      </w:r>
      <w:r w:rsidR="00344785" w:rsidRPr="00042036">
        <w:t xml:space="preserve"> and</w:t>
      </w:r>
      <w:r w:rsidRPr="00042036">
        <w:t xml:space="preserve"> which cannot be disconnected before completion or otherwise have to be handled with SSC mode 3.</w:t>
      </w:r>
      <w:r w:rsidR="00033F91" w:rsidRPr="00042036">
        <w:t xml:space="preserve"> </w:t>
      </w:r>
      <w:r w:rsidRPr="00042036">
        <w:t>It is thus possible for either of the above solutions that the UE may receive the SSC mode 3 to be used during the PDU session transfer. This implies that the UE overrides the SSC mode currently used for the PDU session to be transferred.</w:t>
      </w:r>
    </w:p>
    <w:p w14:paraId="3274EBC6" w14:textId="77777777" w:rsidR="00B01D8A" w:rsidRPr="00042036" w:rsidRDefault="00B01D8A" w:rsidP="00211D1C">
      <w:r w:rsidRPr="00042036">
        <w:t>More specifically, in the UE initiated approach, the target NSSAI in the UE Configuration Update Command can indicate that the UE can apply SSC mode 3 logic for the PDU session transfer.</w:t>
      </w:r>
    </w:p>
    <w:p w14:paraId="09731B9C" w14:textId="745F416F" w:rsidR="00B01D8A" w:rsidRPr="00042036" w:rsidRDefault="00B01D8A" w:rsidP="00211D1C">
      <w:r w:rsidRPr="00042036">
        <w:t>For the network initiated approach, the PDU Modification Session Request can be extended to include the SSC mode 3 logic to be used for PDU session transfer.</w:t>
      </w:r>
    </w:p>
    <w:p w14:paraId="5E666F9D" w14:textId="055E386A" w:rsidR="00B01D8A" w:rsidRPr="00042036" w:rsidRDefault="00B01D8A" w:rsidP="00211D1C">
      <w:pPr>
        <w:pStyle w:val="Heading3"/>
        <w:rPr>
          <w:lang w:eastAsia="zh-CN"/>
        </w:rPr>
      </w:pPr>
      <w:bookmarkStart w:id="1047" w:name="_Toc104302571"/>
      <w:bookmarkStart w:id="1048" w:name="_Toc104359537"/>
      <w:bookmarkStart w:id="1049" w:name="_Toc112923313"/>
      <w:bookmarkStart w:id="1050" w:name="_Toc112923995"/>
      <w:r w:rsidRPr="00042036">
        <w:rPr>
          <w:lang w:eastAsia="zh-CN"/>
        </w:rPr>
        <w:t>6.</w:t>
      </w:r>
      <w:r w:rsidR="002501EB" w:rsidRPr="00042036">
        <w:rPr>
          <w:lang w:eastAsia="zh-CN"/>
        </w:rPr>
        <w:t>32</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1047"/>
      <w:bookmarkEnd w:id="1048"/>
      <w:bookmarkEnd w:id="1049"/>
      <w:bookmarkEnd w:id="1050"/>
    </w:p>
    <w:p w14:paraId="042DCAB8" w14:textId="77777777" w:rsidR="006F02A9" w:rsidRPr="00042036" w:rsidRDefault="006F02A9" w:rsidP="00185D56">
      <w:pPr>
        <w:rPr>
          <w:lang w:eastAsia="ko-KR"/>
        </w:rPr>
      </w:pPr>
      <w:r w:rsidRPr="00185D56">
        <w:t>AMF:</w:t>
      </w:r>
    </w:p>
    <w:p w14:paraId="16F305AF" w14:textId="3C3D459A" w:rsidR="006F02A9" w:rsidRPr="00042036" w:rsidRDefault="006F02A9" w:rsidP="006F02A9">
      <w:pPr>
        <w:pStyle w:val="B1"/>
      </w:pPr>
      <w:r w:rsidRPr="00042036">
        <w:rPr>
          <w:lang w:eastAsia="ko-KR"/>
        </w:rPr>
        <w:t>-</w:t>
      </w:r>
      <w:r w:rsidRPr="00042036">
        <w:rPr>
          <w:lang w:eastAsia="ko-KR"/>
        </w:rPr>
        <w:tab/>
        <w:t>provide back off timer for the source slice so that the UE cannot request a PDU Session according to the existing URSP rule until the back off timer is expired.</w:t>
      </w:r>
    </w:p>
    <w:p w14:paraId="06C310E0" w14:textId="3E52CD42" w:rsidR="005578B3" w:rsidRPr="00042036" w:rsidRDefault="005578B3" w:rsidP="005578B3">
      <w:pPr>
        <w:pStyle w:val="Heading2"/>
      </w:pPr>
      <w:bookmarkStart w:id="1051" w:name="_Toc104302572"/>
      <w:bookmarkStart w:id="1052" w:name="_Toc104359538"/>
      <w:bookmarkStart w:id="1053" w:name="_Toc112923314"/>
      <w:bookmarkStart w:id="1054" w:name="_Toc112923996"/>
      <w:r w:rsidRPr="00042036">
        <w:rPr>
          <w:lang w:eastAsia="zh-CN"/>
        </w:rPr>
        <w:t>6.</w:t>
      </w:r>
      <w:r w:rsidR="006037BA" w:rsidRPr="00042036">
        <w:rPr>
          <w:lang w:eastAsia="zh-CN"/>
        </w:rPr>
        <w:t>33</w:t>
      </w:r>
      <w:r w:rsidRPr="00042036">
        <w:rPr>
          <w:lang w:eastAsia="ko-KR"/>
        </w:rPr>
        <w:tab/>
      </w:r>
      <w:r w:rsidRPr="00042036">
        <w:t>Solution</w:t>
      </w:r>
      <w:r w:rsidRPr="00042036">
        <w:rPr>
          <w:lang w:eastAsia="zh-CN"/>
        </w:rPr>
        <w:t xml:space="preserve"> #</w:t>
      </w:r>
      <w:r w:rsidR="006037BA" w:rsidRPr="00042036">
        <w:rPr>
          <w:lang w:eastAsia="zh-CN"/>
        </w:rPr>
        <w:t>33</w:t>
      </w:r>
      <w:r w:rsidRPr="00042036">
        <w:t>:</w:t>
      </w:r>
      <w:r w:rsidRPr="00042036">
        <w:rPr>
          <w:bCs/>
        </w:rPr>
        <w:t xml:space="preserve"> </w:t>
      </w:r>
      <w:r w:rsidRPr="00042036">
        <w:t>Slice-specific implicit deactivation timers</w:t>
      </w:r>
      <w:bookmarkEnd w:id="1051"/>
      <w:bookmarkEnd w:id="1052"/>
      <w:bookmarkEnd w:id="1053"/>
      <w:bookmarkEnd w:id="1054"/>
    </w:p>
    <w:p w14:paraId="046B0844" w14:textId="09992DFA" w:rsidR="005578B3" w:rsidRPr="00042036" w:rsidRDefault="005578B3" w:rsidP="005578B3">
      <w:pPr>
        <w:pStyle w:val="Heading3"/>
      </w:pPr>
      <w:bookmarkStart w:id="1055" w:name="_Toc104302573"/>
      <w:bookmarkStart w:id="1056" w:name="_Toc104359539"/>
      <w:bookmarkStart w:id="1057" w:name="_Toc112923315"/>
      <w:bookmarkStart w:id="1058" w:name="_Toc112923997"/>
      <w:r w:rsidRPr="00042036">
        <w:t>6.</w:t>
      </w:r>
      <w:r w:rsidR="006037BA" w:rsidRPr="00042036">
        <w:t>33</w:t>
      </w:r>
      <w:r w:rsidRPr="00042036">
        <w:t>.1</w:t>
      </w:r>
      <w:r w:rsidRPr="00042036">
        <w:tab/>
        <w:t>Functional Description</w:t>
      </w:r>
      <w:bookmarkEnd w:id="1055"/>
      <w:bookmarkEnd w:id="1056"/>
      <w:bookmarkEnd w:id="1057"/>
      <w:bookmarkEnd w:id="1058"/>
    </w:p>
    <w:p w14:paraId="1928D699" w14:textId="548590DB" w:rsidR="005578B3" w:rsidRPr="00042036" w:rsidRDefault="005578B3" w:rsidP="005578B3">
      <w:pPr>
        <w:pStyle w:val="Heading4"/>
      </w:pPr>
      <w:bookmarkStart w:id="1059" w:name="_Toc104302574"/>
      <w:bookmarkStart w:id="1060" w:name="_Toc104359540"/>
      <w:bookmarkStart w:id="1061" w:name="_Toc112923998"/>
      <w:r w:rsidRPr="00042036">
        <w:t>6.</w:t>
      </w:r>
      <w:r w:rsidR="006037BA" w:rsidRPr="00042036">
        <w:t>33</w:t>
      </w:r>
      <w:r w:rsidRPr="00042036">
        <w:t>.1.1</w:t>
      </w:r>
      <w:r w:rsidRPr="00042036">
        <w:tab/>
        <w:t>Registration control</w:t>
      </w:r>
      <w:bookmarkEnd w:id="1059"/>
      <w:bookmarkEnd w:id="1060"/>
      <w:bookmarkEnd w:id="1061"/>
    </w:p>
    <w:p w14:paraId="4EBD6068" w14:textId="426871DD" w:rsidR="005578B3" w:rsidRPr="00042036" w:rsidRDefault="005578B3" w:rsidP="005578B3">
      <w:r w:rsidRPr="00042036">
        <w:t xml:space="preserve">During registration procedure, the UE indicates support for </w:t>
      </w:r>
      <w:r w:rsidRPr="00042036">
        <w:rPr>
          <w:b/>
          <w:bCs/>
        </w:rPr>
        <w:t xml:space="preserve">slice-specific implicit registration deactivation timer </w:t>
      </w:r>
      <w:r w:rsidRPr="00042036">
        <w:t>capability in 5GMM Core Network Capability. On receiving the Registration Request from the UE with this capability, AMF chooses a value for slice-specific implicit registration deactivation timer based on subscription and/or current load on the S-NSSAI and sets the Allowed NSSAI list along with slice specific implicit registration deactivation timer duration values for those slices that are high in demand or resource constrained. Based on subscription, different UEs may get assigned different values for the timer (e.g</w:t>
      </w:r>
      <w:r w:rsidR="00494EEF" w:rsidRPr="00042036">
        <w:t>.</w:t>
      </w:r>
      <w:r w:rsidRPr="00042036">
        <w:t xml:space="preserve"> premium subscribers can get assigned a longer value).</w:t>
      </w:r>
    </w:p>
    <w:p w14:paraId="522851CB" w14:textId="231314E0" w:rsidR="005578B3" w:rsidRPr="00042036" w:rsidRDefault="005578B3" w:rsidP="005578B3">
      <w:pPr>
        <w:tabs>
          <w:tab w:val="num" w:pos="720"/>
        </w:tabs>
      </w:pPr>
      <w:r w:rsidRPr="00042036">
        <w:t>Both the UE and AMF start the slice-specific implicit registration deactivation timer when there are no PDU sessions with active user plane resources on the slice that is associated with the implicit timer.</w:t>
      </w:r>
    </w:p>
    <w:p w14:paraId="6FD6B4AE" w14:textId="77777777" w:rsidR="005578B3" w:rsidRPr="00042036" w:rsidRDefault="005578B3" w:rsidP="005578B3">
      <w:pPr>
        <w:tabs>
          <w:tab w:val="num" w:pos="720"/>
        </w:tabs>
      </w:pPr>
      <w:r w:rsidRPr="00042036">
        <w:t>When the UE establishes a PDU session with active user plane resources or activates a user plane connection for an established PDU Session, the slice-specific implicit registration deactivation timer is stopped.</w:t>
      </w:r>
    </w:p>
    <w:p w14:paraId="1ADE728C" w14:textId="2E149DC2" w:rsidR="005578B3" w:rsidRPr="00042036" w:rsidRDefault="005578B3" w:rsidP="005578B3">
      <w:r w:rsidRPr="00042036">
        <w:t>When the timer expires at UE and AMF, both UE and AMF perform Implicit Deregistration procedure locally for the slice without any explicit deregistration procedure.</w:t>
      </w:r>
    </w:p>
    <w:p w14:paraId="62DD17BC" w14:textId="40669F80" w:rsidR="005578B3" w:rsidRPr="00042036" w:rsidRDefault="005578B3" w:rsidP="005578B3">
      <w:r w:rsidRPr="00042036">
        <w:t xml:space="preserve">If necessary, AMF can adjust the slice-specific implicit registration deactivation timer duration using the UE Configuration Update procedure (clause 4.2.4 of </w:t>
      </w:r>
      <w:r w:rsidR="00C92467" w:rsidRPr="00042036">
        <w:t>TS</w:t>
      </w:r>
      <w:r w:rsidR="00C92467">
        <w:t> </w:t>
      </w:r>
      <w:r w:rsidR="00C92467" w:rsidRPr="00042036">
        <w:t>23.502</w:t>
      </w:r>
      <w:r w:rsidR="00C92467">
        <w:t> </w:t>
      </w:r>
      <w:r w:rsidR="00C92467" w:rsidRPr="00042036">
        <w:t>[</w:t>
      </w:r>
      <w:r w:rsidR="007B0FA6" w:rsidRPr="00042036">
        <w:t>5</w:t>
      </w:r>
      <w:r w:rsidRPr="00042036">
        <w:t>]) depending on the network resource usage/load balance.</w:t>
      </w:r>
    </w:p>
    <w:p w14:paraId="56E46DF3" w14:textId="33B276A0" w:rsidR="005578B3" w:rsidRPr="00042036" w:rsidRDefault="005578B3" w:rsidP="005578B3">
      <w:pPr>
        <w:pStyle w:val="Heading4"/>
      </w:pPr>
      <w:bookmarkStart w:id="1062" w:name="_Toc104302575"/>
      <w:bookmarkStart w:id="1063" w:name="_Toc104359541"/>
      <w:bookmarkStart w:id="1064" w:name="_Toc112923999"/>
      <w:r w:rsidRPr="00042036">
        <w:lastRenderedPageBreak/>
        <w:t>6.</w:t>
      </w:r>
      <w:r w:rsidR="006D1981" w:rsidRPr="00042036">
        <w:t>33</w:t>
      </w:r>
      <w:r w:rsidRPr="00042036">
        <w:t>.1.</w:t>
      </w:r>
      <w:r w:rsidR="005477C7" w:rsidRPr="00042036">
        <w:t>2</w:t>
      </w:r>
      <w:r w:rsidRPr="00042036">
        <w:tab/>
        <w:t>PDU session control</w:t>
      </w:r>
      <w:bookmarkEnd w:id="1062"/>
      <w:bookmarkEnd w:id="1063"/>
      <w:bookmarkEnd w:id="1064"/>
    </w:p>
    <w:p w14:paraId="145AD746" w14:textId="4E3B9A13" w:rsidR="005578B3" w:rsidRPr="00042036" w:rsidRDefault="005578B3" w:rsidP="005578B3">
      <w:r w:rsidRPr="00042036">
        <w:t xml:space="preserve">During PDU session establishment procedure, the UE indicates support for </w:t>
      </w:r>
      <w:r w:rsidRPr="00042036">
        <w:rPr>
          <w:b/>
          <w:bCs/>
        </w:rPr>
        <w:t>slice-specific implicit PDU session deactivation timer</w:t>
      </w:r>
      <w:r w:rsidRPr="00042036">
        <w:t xml:space="preserve"> capability in 5GSM Core Network Capability. On receiving the PDU Session Establishment Request from the UE with this capability, the SMF chooses a value for slice-specific implicit PDU session deactivation timer based on subscription and/or current load on the S-NSSAI and sets the slice specific implicit PDU session deactivation timer duration values for those slices that are high in demand or resource constrained. Based on subscription, different UEs may get assigned different values for the timer (e.g</w:t>
      </w:r>
      <w:r w:rsidR="00494EEF" w:rsidRPr="00042036">
        <w:t>.</w:t>
      </w:r>
      <w:r w:rsidRPr="00042036">
        <w:t xml:space="preserve"> premium subscribers can get assigned a longer value).</w:t>
      </w:r>
    </w:p>
    <w:p w14:paraId="7C0163A8" w14:textId="607DA9B8" w:rsidR="005578B3" w:rsidRPr="00042036" w:rsidRDefault="005578B3" w:rsidP="005578B3">
      <w:pPr>
        <w:tabs>
          <w:tab w:val="num" w:pos="720"/>
        </w:tabs>
      </w:pPr>
      <w:r w:rsidRPr="00042036">
        <w:t xml:space="preserve">Both the UE and SMF start the slice-specific implicit PDU session deactivation timer when the </w:t>
      </w:r>
      <w:r w:rsidRPr="00042036">
        <w:rPr>
          <w:lang w:eastAsia="ko-KR"/>
        </w:rPr>
        <w:t>user plane connection is deactivated</w:t>
      </w:r>
      <w:r w:rsidRPr="00042036">
        <w:t xml:space="preserve"> for the PDU session.</w:t>
      </w:r>
    </w:p>
    <w:p w14:paraId="5C590BF5" w14:textId="77777777" w:rsidR="005578B3" w:rsidRPr="00042036" w:rsidRDefault="005578B3" w:rsidP="005578B3">
      <w:pPr>
        <w:tabs>
          <w:tab w:val="num" w:pos="720"/>
        </w:tabs>
      </w:pPr>
      <w:r w:rsidRPr="00042036">
        <w:t>When the UE activates a user plane connection for the PDU Session, the slice-specific implicit PDU session deactivation timer is stopped.</w:t>
      </w:r>
    </w:p>
    <w:p w14:paraId="5F2C8D72" w14:textId="4FE4F0A1" w:rsidR="005578B3" w:rsidRPr="00042036" w:rsidRDefault="005578B3" w:rsidP="005578B3">
      <w:r w:rsidRPr="00042036">
        <w:t>When the timer expires at UE and SMF, both UE and SMF locally release the PDU session without any explicit PDU session release procedure.</w:t>
      </w:r>
    </w:p>
    <w:p w14:paraId="4B3B2747" w14:textId="1CA80E7E" w:rsidR="005578B3" w:rsidRPr="00042036" w:rsidRDefault="005578B3" w:rsidP="005578B3">
      <w:r w:rsidRPr="00042036">
        <w:t xml:space="preserve">If necessary, SMF can adjust the slice-specific implicit PDU session deactivation timer duration via </w:t>
      </w:r>
      <w:r w:rsidRPr="00042036">
        <w:rPr>
          <w:lang w:eastAsia="ko-KR"/>
        </w:rPr>
        <w:t>network requested PDU Session Modification procedure</w:t>
      </w:r>
      <w:r w:rsidRPr="00042036">
        <w:t xml:space="preserve"> (clause 4.3.3.2 of </w:t>
      </w:r>
      <w:r w:rsidR="00C92467" w:rsidRPr="00042036">
        <w:t>TS</w:t>
      </w:r>
      <w:r w:rsidR="00C92467">
        <w:t> </w:t>
      </w:r>
      <w:r w:rsidR="00C92467" w:rsidRPr="00042036">
        <w:t>23.502</w:t>
      </w:r>
      <w:r w:rsidR="00C92467">
        <w:t> </w:t>
      </w:r>
      <w:r w:rsidR="00C92467" w:rsidRPr="00042036">
        <w:t>[</w:t>
      </w:r>
      <w:r w:rsidR="00ED0BF1" w:rsidRPr="00042036">
        <w:t>5</w:t>
      </w:r>
      <w:r w:rsidRPr="00042036">
        <w:t>]) depending on the network resource usage/load balance.</w:t>
      </w:r>
    </w:p>
    <w:p w14:paraId="375EB8F8" w14:textId="02D06FC4" w:rsidR="005578B3" w:rsidRPr="00042036" w:rsidRDefault="005578B3" w:rsidP="005578B3">
      <w:pPr>
        <w:pStyle w:val="Heading3"/>
      </w:pPr>
      <w:bookmarkStart w:id="1065" w:name="_Toc104302576"/>
      <w:bookmarkStart w:id="1066" w:name="_Toc104359542"/>
      <w:bookmarkStart w:id="1067" w:name="_Toc112923316"/>
      <w:bookmarkStart w:id="1068" w:name="_Toc112924000"/>
      <w:r w:rsidRPr="00042036">
        <w:t>6.</w:t>
      </w:r>
      <w:r w:rsidR="00ED0BF1" w:rsidRPr="00042036">
        <w:t>33</w:t>
      </w:r>
      <w:r w:rsidRPr="00042036">
        <w:t>.2</w:t>
      </w:r>
      <w:r w:rsidRPr="00042036">
        <w:tab/>
        <w:t>Procedures</w:t>
      </w:r>
      <w:bookmarkEnd w:id="1065"/>
      <w:bookmarkEnd w:id="1066"/>
      <w:bookmarkEnd w:id="1067"/>
      <w:bookmarkEnd w:id="1068"/>
    </w:p>
    <w:p w14:paraId="47EAC455" w14:textId="2C3D954E" w:rsidR="005578B3" w:rsidRPr="00042036" w:rsidRDefault="005578B3" w:rsidP="005578B3">
      <w:pPr>
        <w:rPr>
          <w:lang w:eastAsia="x-none"/>
        </w:rPr>
      </w:pPr>
      <w:r w:rsidRPr="00042036">
        <w:rPr>
          <w:lang w:eastAsia="x-none"/>
        </w:rPr>
        <w:t xml:space="preserve">The solution relies on existing procedures defined in </w:t>
      </w:r>
      <w:r w:rsidR="00C92467" w:rsidRPr="00042036">
        <w:rPr>
          <w:lang w:eastAsia="x-none"/>
        </w:rPr>
        <w:t>TS</w:t>
      </w:r>
      <w:r w:rsidR="00C92467">
        <w:rPr>
          <w:lang w:eastAsia="x-none"/>
        </w:rPr>
        <w:t> </w:t>
      </w:r>
      <w:r w:rsidR="00C92467" w:rsidRPr="00042036">
        <w:rPr>
          <w:lang w:eastAsia="x-none"/>
        </w:rPr>
        <w:t>23.502</w:t>
      </w:r>
      <w:r w:rsidR="00C92467">
        <w:rPr>
          <w:lang w:eastAsia="x-none"/>
        </w:rPr>
        <w:t> </w:t>
      </w:r>
      <w:r w:rsidR="00C92467" w:rsidRPr="00042036">
        <w:rPr>
          <w:lang w:eastAsia="x-none"/>
        </w:rPr>
        <w:t>[</w:t>
      </w:r>
      <w:r w:rsidR="00ED0BF1" w:rsidRPr="00042036">
        <w:rPr>
          <w:lang w:eastAsia="x-none"/>
        </w:rPr>
        <w:t>5</w:t>
      </w:r>
      <w:r w:rsidRPr="00042036">
        <w:rPr>
          <w:lang w:eastAsia="x-none"/>
        </w:rPr>
        <w:t>].</w:t>
      </w:r>
    </w:p>
    <w:p w14:paraId="147ABA3D" w14:textId="7EA6D34C" w:rsidR="005578B3" w:rsidRPr="00042036" w:rsidRDefault="005578B3" w:rsidP="005578B3">
      <w:pPr>
        <w:pStyle w:val="Heading3"/>
      </w:pPr>
      <w:bookmarkStart w:id="1069" w:name="_Toc104302577"/>
      <w:bookmarkStart w:id="1070" w:name="_Toc104359543"/>
      <w:bookmarkStart w:id="1071" w:name="_Toc112923317"/>
      <w:bookmarkStart w:id="1072" w:name="_Toc112924001"/>
      <w:r w:rsidRPr="00042036">
        <w:rPr>
          <w:lang w:eastAsia="zh-CN"/>
        </w:rPr>
        <w:t>6.</w:t>
      </w:r>
      <w:r w:rsidR="00ED0BF1" w:rsidRPr="00042036">
        <w:rPr>
          <w:lang w:eastAsia="zh-CN"/>
        </w:rPr>
        <w:t>33</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1069"/>
      <w:bookmarkEnd w:id="1070"/>
      <w:bookmarkEnd w:id="1071"/>
      <w:bookmarkEnd w:id="1072"/>
    </w:p>
    <w:p w14:paraId="434762F8" w14:textId="77777777" w:rsidR="005578B3" w:rsidRPr="00042036" w:rsidRDefault="005578B3" w:rsidP="005578B3">
      <w:r w:rsidRPr="00042036">
        <w:t>UE:</w:t>
      </w:r>
    </w:p>
    <w:p w14:paraId="24AC8F66" w14:textId="7E0EA1C7" w:rsidR="005578B3" w:rsidRPr="00042036" w:rsidRDefault="00ED0BF1" w:rsidP="00FB44BB">
      <w:pPr>
        <w:pStyle w:val="B1"/>
      </w:pPr>
      <w:r w:rsidRPr="00042036">
        <w:t>-</w:t>
      </w:r>
      <w:r w:rsidRPr="00042036">
        <w:tab/>
      </w:r>
      <w:r w:rsidR="005578B3" w:rsidRPr="00042036">
        <w:t>Supports slice-specific implicit registration deactivation timer.</w:t>
      </w:r>
    </w:p>
    <w:p w14:paraId="0B060497" w14:textId="676C74E5" w:rsidR="005578B3" w:rsidRPr="00042036" w:rsidRDefault="00ED0BF1" w:rsidP="00FB44BB">
      <w:pPr>
        <w:pStyle w:val="B1"/>
      </w:pPr>
      <w:r w:rsidRPr="00042036">
        <w:t>-</w:t>
      </w:r>
      <w:r w:rsidRPr="00042036">
        <w:tab/>
      </w:r>
      <w:r w:rsidR="005578B3" w:rsidRPr="00042036">
        <w:t>Supports slice-specific implicit PDU session deactivation timer.</w:t>
      </w:r>
    </w:p>
    <w:p w14:paraId="00EAC1BE" w14:textId="77777777" w:rsidR="005578B3" w:rsidRPr="00042036" w:rsidRDefault="005578B3" w:rsidP="00282113">
      <w:r w:rsidRPr="00042036">
        <w:t>AMF:</w:t>
      </w:r>
    </w:p>
    <w:p w14:paraId="491741EE" w14:textId="34A1A62E" w:rsidR="005578B3" w:rsidRPr="00042036" w:rsidRDefault="00ED0BF1" w:rsidP="00FB44BB">
      <w:pPr>
        <w:pStyle w:val="B1"/>
      </w:pPr>
      <w:r w:rsidRPr="00042036">
        <w:t>-</w:t>
      </w:r>
      <w:r w:rsidRPr="00042036">
        <w:tab/>
      </w:r>
      <w:r w:rsidR="005578B3" w:rsidRPr="00042036">
        <w:t>Supports slice-specific implicit registration deactivation timer, sets value via Registration procedure, adjusts value via UE Configuration Update procedure.</w:t>
      </w:r>
    </w:p>
    <w:p w14:paraId="1C49323D" w14:textId="77777777" w:rsidR="005578B3" w:rsidRPr="00042036" w:rsidRDefault="005578B3" w:rsidP="00282113">
      <w:r w:rsidRPr="00042036">
        <w:t>SMF:</w:t>
      </w:r>
    </w:p>
    <w:p w14:paraId="3F1906E2" w14:textId="3870FF83" w:rsidR="005578B3" w:rsidRPr="00042036" w:rsidRDefault="00ED0BF1" w:rsidP="00FB44BB">
      <w:pPr>
        <w:pStyle w:val="B1"/>
      </w:pPr>
      <w:r w:rsidRPr="00042036">
        <w:t>-</w:t>
      </w:r>
      <w:r w:rsidRPr="00042036">
        <w:tab/>
      </w:r>
      <w:r w:rsidR="005578B3" w:rsidRPr="00042036">
        <w:t xml:space="preserve">Supports slice-specific implicit PDU session deactivation timer, sets value via PDU session establishment procedure, adjusts value via </w:t>
      </w:r>
      <w:r w:rsidR="005578B3" w:rsidRPr="00042036">
        <w:rPr>
          <w:lang w:eastAsia="ko-KR"/>
        </w:rPr>
        <w:t>network requested PDU Session Modification procedure</w:t>
      </w:r>
      <w:r w:rsidR="005578B3" w:rsidRPr="00042036">
        <w:t>.</w:t>
      </w:r>
    </w:p>
    <w:p w14:paraId="48B5BBD0" w14:textId="183AADCC" w:rsidR="00F438A6" w:rsidRPr="00042036" w:rsidRDefault="00F438A6" w:rsidP="00F438A6">
      <w:pPr>
        <w:pStyle w:val="Heading2"/>
      </w:pPr>
      <w:bookmarkStart w:id="1073" w:name="_Toc104302578"/>
      <w:bookmarkStart w:id="1074" w:name="_Toc104359544"/>
      <w:bookmarkStart w:id="1075" w:name="_Toc112923318"/>
      <w:bookmarkStart w:id="1076" w:name="_Toc112924002"/>
      <w:r w:rsidRPr="00042036">
        <w:rPr>
          <w:lang w:eastAsia="zh-CN"/>
        </w:rPr>
        <w:t>6.</w:t>
      </w:r>
      <w:r w:rsidR="00A231E7" w:rsidRPr="00042036">
        <w:rPr>
          <w:lang w:eastAsia="zh-CN"/>
        </w:rPr>
        <w:t>34</w:t>
      </w:r>
      <w:r w:rsidRPr="00042036">
        <w:rPr>
          <w:lang w:eastAsia="ko-KR"/>
        </w:rPr>
        <w:tab/>
      </w:r>
      <w:r w:rsidRPr="00042036">
        <w:t>Solution</w:t>
      </w:r>
      <w:r w:rsidRPr="00042036">
        <w:rPr>
          <w:lang w:eastAsia="zh-CN"/>
        </w:rPr>
        <w:t xml:space="preserve"> #</w:t>
      </w:r>
      <w:r w:rsidR="00A231E7" w:rsidRPr="00042036">
        <w:rPr>
          <w:lang w:eastAsia="zh-CN"/>
        </w:rPr>
        <w:t>34</w:t>
      </w:r>
      <w:r w:rsidRPr="00042036">
        <w:t>:</w:t>
      </w:r>
      <w:r w:rsidRPr="00042036">
        <w:rPr>
          <w:bCs/>
        </w:rPr>
        <w:t xml:space="preserve"> On-demand slices</w:t>
      </w:r>
      <w:bookmarkEnd w:id="1073"/>
      <w:bookmarkEnd w:id="1074"/>
      <w:bookmarkEnd w:id="1075"/>
      <w:bookmarkEnd w:id="1076"/>
    </w:p>
    <w:p w14:paraId="7EF30362" w14:textId="1E2A264E" w:rsidR="00F438A6" w:rsidRPr="00042036" w:rsidRDefault="00F438A6" w:rsidP="00F438A6">
      <w:pPr>
        <w:pStyle w:val="Heading3"/>
      </w:pPr>
      <w:bookmarkStart w:id="1077" w:name="_Toc104302579"/>
      <w:bookmarkStart w:id="1078" w:name="_Toc104359545"/>
      <w:bookmarkStart w:id="1079" w:name="_Toc112923319"/>
      <w:bookmarkStart w:id="1080" w:name="_Toc112924003"/>
      <w:r w:rsidRPr="00042036">
        <w:t>6.</w:t>
      </w:r>
      <w:r w:rsidR="00A231E7" w:rsidRPr="00042036">
        <w:t>34</w:t>
      </w:r>
      <w:r w:rsidRPr="00042036">
        <w:t>.1</w:t>
      </w:r>
      <w:r w:rsidRPr="00042036">
        <w:tab/>
        <w:t>Functional Description</w:t>
      </w:r>
      <w:bookmarkEnd w:id="1077"/>
      <w:bookmarkEnd w:id="1078"/>
      <w:bookmarkEnd w:id="1079"/>
      <w:bookmarkEnd w:id="1080"/>
    </w:p>
    <w:p w14:paraId="4BD5CB39" w14:textId="77777777" w:rsidR="00F438A6" w:rsidRPr="00042036" w:rsidRDefault="00F438A6" w:rsidP="00F438A6">
      <w:r w:rsidRPr="00042036">
        <w:t>When the Serving PLMN configures the UE with Configured NSSAIs, the Serving PLMN may include an additional indication whether each S-NSSAI in the list of Configured NSSAI is an on-demand S-NSSAI. The Serving PLMN is aware whether a slice is resource-constrained and in that case, it configures the corresponding S-NSSAI in the UE as on-demand.</w:t>
      </w:r>
    </w:p>
    <w:p w14:paraId="63E23707" w14:textId="520C44D8" w:rsidR="00F438A6" w:rsidRPr="00042036" w:rsidRDefault="00F438A6" w:rsidP="00F438A6">
      <w:r w:rsidRPr="00042036">
        <w:t>The UE, upon receiving the list of Configured NSSAI for the Serving PLMN, will not attempt to register for any of the Configured NSSAI that are indicated as on-demand S-NSSAI. Rather, when the UE evaluates URSP rules and an on-demand S-NSSAI appears in the Route Selection Descriptor of a URSP rule, the UE will attempt to register the on-demand S-NSSAI with the AMF. If the S-NSSAI is returned among the Allowed NSSAI in the Registration Accept message, the UE will then further evaluate the Route Selection Descriptor of the URSP rule and establish a PDU session for the on-demand slice accordingly. This results in the UE only registering with a S-NSSAI when it needs to have connectivity to the related network slice.</w:t>
      </w:r>
    </w:p>
    <w:p w14:paraId="7865E1E7" w14:textId="3BB9E963" w:rsidR="00F438A6" w:rsidRPr="00042036" w:rsidRDefault="00F438A6" w:rsidP="00F438A6">
      <w:pPr>
        <w:pStyle w:val="Heading3"/>
      </w:pPr>
      <w:bookmarkStart w:id="1081" w:name="_Toc104302580"/>
      <w:bookmarkStart w:id="1082" w:name="_Toc104359546"/>
      <w:bookmarkStart w:id="1083" w:name="_Toc112923320"/>
      <w:bookmarkStart w:id="1084" w:name="_Toc112924004"/>
      <w:r w:rsidRPr="00042036">
        <w:lastRenderedPageBreak/>
        <w:t>6.</w:t>
      </w:r>
      <w:r w:rsidR="00850153" w:rsidRPr="00042036">
        <w:t>34</w:t>
      </w:r>
      <w:r w:rsidRPr="00042036">
        <w:t>.2</w:t>
      </w:r>
      <w:r w:rsidRPr="00042036">
        <w:tab/>
        <w:t>Procedures</w:t>
      </w:r>
      <w:bookmarkEnd w:id="1081"/>
      <w:bookmarkEnd w:id="1082"/>
      <w:bookmarkEnd w:id="1083"/>
      <w:bookmarkEnd w:id="1084"/>
    </w:p>
    <w:p w14:paraId="77985D5D" w14:textId="2A947273" w:rsidR="00F438A6" w:rsidRPr="00042036" w:rsidRDefault="00F438A6" w:rsidP="00F438A6">
      <w:pPr>
        <w:rPr>
          <w:lang w:eastAsia="x-none"/>
        </w:rPr>
      </w:pPr>
      <w:r w:rsidRPr="00042036">
        <w:rPr>
          <w:lang w:eastAsia="x-none"/>
        </w:rPr>
        <w:t xml:space="preserve">The solution relies on existing procedures defined in </w:t>
      </w:r>
      <w:r w:rsidR="00C92467" w:rsidRPr="00042036">
        <w:rPr>
          <w:lang w:eastAsia="x-none"/>
        </w:rPr>
        <w:t>TS</w:t>
      </w:r>
      <w:r w:rsidR="00C92467">
        <w:rPr>
          <w:lang w:eastAsia="x-none"/>
        </w:rPr>
        <w:t> </w:t>
      </w:r>
      <w:r w:rsidR="00C92467" w:rsidRPr="00042036">
        <w:rPr>
          <w:lang w:eastAsia="x-none"/>
        </w:rPr>
        <w:t>23.502</w:t>
      </w:r>
      <w:r w:rsidR="00C92467">
        <w:rPr>
          <w:lang w:eastAsia="x-none"/>
        </w:rPr>
        <w:t> </w:t>
      </w:r>
      <w:r w:rsidR="00C92467" w:rsidRPr="00042036">
        <w:rPr>
          <w:lang w:eastAsia="x-none"/>
        </w:rPr>
        <w:t>[</w:t>
      </w:r>
      <w:r w:rsidR="002534DB" w:rsidRPr="00042036">
        <w:rPr>
          <w:lang w:eastAsia="x-none"/>
        </w:rPr>
        <w:t>5</w:t>
      </w:r>
      <w:r w:rsidRPr="00042036">
        <w:rPr>
          <w:lang w:eastAsia="x-none"/>
        </w:rPr>
        <w:t>].</w:t>
      </w:r>
    </w:p>
    <w:p w14:paraId="2B42C221" w14:textId="481134CE" w:rsidR="00F438A6" w:rsidRPr="00042036" w:rsidRDefault="00F438A6" w:rsidP="00F438A6">
      <w:pPr>
        <w:pStyle w:val="Heading3"/>
      </w:pPr>
      <w:bookmarkStart w:id="1085" w:name="_Toc104302581"/>
      <w:bookmarkStart w:id="1086" w:name="_Toc104359547"/>
      <w:bookmarkStart w:id="1087" w:name="_Toc112923321"/>
      <w:bookmarkStart w:id="1088" w:name="_Toc112924005"/>
      <w:r w:rsidRPr="00042036">
        <w:rPr>
          <w:lang w:eastAsia="zh-CN"/>
        </w:rPr>
        <w:t>6.</w:t>
      </w:r>
      <w:r w:rsidR="00850153" w:rsidRPr="00042036">
        <w:rPr>
          <w:lang w:eastAsia="zh-CN"/>
        </w:rPr>
        <w:t>34</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1085"/>
      <w:bookmarkEnd w:id="1086"/>
      <w:bookmarkEnd w:id="1087"/>
      <w:bookmarkEnd w:id="1088"/>
    </w:p>
    <w:p w14:paraId="3B1E43E1" w14:textId="77777777" w:rsidR="00F438A6" w:rsidRPr="00042036" w:rsidRDefault="00F438A6" w:rsidP="00F438A6">
      <w:r w:rsidRPr="00042036">
        <w:t>UE:</w:t>
      </w:r>
    </w:p>
    <w:p w14:paraId="131EEB0E" w14:textId="5FC9F8B5" w:rsidR="00F438A6" w:rsidRPr="00042036" w:rsidRDefault="00850153" w:rsidP="00FB44BB">
      <w:pPr>
        <w:pStyle w:val="B1"/>
      </w:pPr>
      <w:r w:rsidRPr="00042036">
        <w:t>-</w:t>
      </w:r>
      <w:r w:rsidRPr="00042036">
        <w:tab/>
      </w:r>
      <w:r w:rsidR="00F438A6" w:rsidRPr="00042036">
        <w:t>Registers with Configured NSSAI marked as on-demand NSSAI only when triggered by a corresponding URSP rule.</w:t>
      </w:r>
    </w:p>
    <w:p w14:paraId="242C232C" w14:textId="77777777" w:rsidR="00F438A6" w:rsidRPr="00042036" w:rsidRDefault="00F438A6" w:rsidP="00282113">
      <w:r w:rsidRPr="00042036">
        <w:t>AMF/NSSF:</w:t>
      </w:r>
    </w:p>
    <w:p w14:paraId="4C4E1378" w14:textId="3F882091" w:rsidR="00F438A6" w:rsidRPr="00042036" w:rsidRDefault="00850153" w:rsidP="00FB44BB">
      <w:pPr>
        <w:pStyle w:val="B1"/>
      </w:pPr>
      <w:r w:rsidRPr="00042036">
        <w:rPr>
          <w:lang w:eastAsia="x-none"/>
        </w:rPr>
        <w:t>-</w:t>
      </w:r>
      <w:r w:rsidRPr="00042036">
        <w:rPr>
          <w:lang w:eastAsia="x-none"/>
        </w:rPr>
        <w:tab/>
      </w:r>
      <w:r w:rsidR="00F438A6" w:rsidRPr="00042036">
        <w:rPr>
          <w:lang w:eastAsia="x-none"/>
        </w:rPr>
        <w:t xml:space="preserve">Able to </w:t>
      </w:r>
      <w:r w:rsidR="00F438A6" w:rsidRPr="00042036">
        <w:t>mark Configured NSSAI as on-demand NSSAI to ensure the proper utilization of slices in the system</w:t>
      </w:r>
      <w:r w:rsidR="00F438A6" w:rsidRPr="00042036">
        <w:rPr>
          <w:lang w:eastAsia="x-none"/>
        </w:rPr>
        <w:t>.</w:t>
      </w:r>
    </w:p>
    <w:p w14:paraId="34456810" w14:textId="09DD05F1" w:rsidR="008204C2" w:rsidRPr="00042036" w:rsidRDefault="008204C2" w:rsidP="00FB44BB">
      <w:pPr>
        <w:pStyle w:val="Heading2"/>
        <w:rPr>
          <w:lang w:eastAsia="ja-JP"/>
        </w:rPr>
      </w:pPr>
      <w:bookmarkStart w:id="1089" w:name="_Toc112923322"/>
      <w:bookmarkStart w:id="1090" w:name="_Toc112924006"/>
      <w:r w:rsidRPr="00042036">
        <w:rPr>
          <w:lang w:eastAsia="zh-CN"/>
        </w:rPr>
        <w:t>6.</w:t>
      </w:r>
      <w:r w:rsidR="00475DB7" w:rsidRPr="00042036">
        <w:rPr>
          <w:lang w:eastAsia="zh-CN"/>
        </w:rPr>
        <w:t>35</w:t>
      </w:r>
      <w:r w:rsidRPr="00042036">
        <w:rPr>
          <w:lang w:eastAsia="ko-KR"/>
        </w:rPr>
        <w:tab/>
      </w:r>
      <w:r w:rsidRPr="00042036">
        <w:rPr>
          <w:lang w:eastAsia="ja-JP"/>
        </w:rPr>
        <w:t>Solution</w:t>
      </w:r>
      <w:r w:rsidRPr="00042036">
        <w:rPr>
          <w:lang w:eastAsia="zh-CN"/>
        </w:rPr>
        <w:t xml:space="preserve"> #</w:t>
      </w:r>
      <w:r w:rsidR="00475DB7" w:rsidRPr="00042036">
        <w:rPr>
          <w:lang w:eastAsia="zh-CN"/>
        </w:rPr>
        <w:t>35</w:t>
      </w:r>
      <w:r w:rsidRPr="00042036">
        <w:rPr>
          <w:lang w:eastAsia="ja-JP"/>
        </w:rPr>
        <w:t>: Network Slice usage control by the network</w:t>
      </w:r>
      <w:bookmarkEnd w:id="1089"/>
      <w:bookmarkEnd w:id="1090"/>
    </w:p>
    <w:p w14:paraId="65B60ADF" w14:textId="7F3998E2" w:rsidR="008204C2" w:rsidRPr="00042036" w:rsidRDefault="008204C2" w:rsidP="00FB44BB">
      <w:pPr>
        <w:pStyle w:val="Heading3"/>
        <w:rPr>
          <w:lang w:eastAsia="ja-JP"/>
        </w:rPr>
      </w:pPr>
      <w:bookmarkStart w:id="1091" w:name="_Toc112923323"/>
      <w:bookmarkStart w:id="1092" w:name="_Toc112924007"/>
      <w:r w:rsidRPr="00042036">
        <w:rPr>
          <w:lang w:eastAsia="ja-JP"/>
        </w:rPr>
        <w:t>6.</w:t>
      </w:r>
      <w:r w:rsidR="00475DB7" w:rsidRPr="00042036">
        <w:rPr>
          <w:lang w:eastAsia="ja-JP"/>
        </w:rPr>
        <w:t>35</w:t>
      </w:r>
      <w:r w:rsidRPr="00042036">
        <w:rPr>
          <w:lang w:eastAsia="ja-JP"/>
        </w:rPr>
        <w:t>.1</w:t>
      </w:r>
      <w:r w:rsidRPr="00042036">
        <w:rPr>
          <w:lang w:eastAsia="ja-JP"/>
        </w:rPr>
        <w:tab/>
        <w:t>Introduction</w:t>
      </w:r>
      <w:bookmarkEnd w:id="1091"/>
      <w:bookmarkEnd w:id="1092"/>
    </w:p>
    <w:p w14:paraId="13CBFDC8" w14:textId="77777777" w:rsidR="008204C2" w:rsidRPr="00042036" w:rsidRDefault="008204C2" w:rsidP="008204C2">
      <w:pPr>
        <w:rPr>
          <w:lang w:eastAsia="zh-CN"/>
        </w:rPr>
      </w:pPr>
      <w:r w:rsidRPr="00042036">
        <w:rPr>
          <w:lang w:eastAsia="zh-CN"/>
        </w:rPr>
        <w:t>This solution addresses the bellow requirement from Key Issue #6: Improved network control of the UE behaviour:</w:t>
      </w:r>
    </w:p>
    <w:p w14:paraId="392C5295" w14:textId="61631BB3" w:rsidR="008204C2" w:rsidRPr="00042036" w:rsidRDefault="008204C2" w:rsidP="00FB44BB">
      <w:pPr>
        <w:rPr>
          <w:lang w:eastAsia="zh-CN"/>
        </w:rPr>
      </w:pPr>
      <w:r w:rsidRPr="00042036">
        <w:rPr>
          <w:lang w:eastAsia="zh-CN"/>
        </w:rPr>
        <w:t>This Key Issue will study how to enable network-controlled behaviour and ensure the proper utilization of Slices in the system (e.g. what the network can request to the UE</w:t>
      </w:r>
      <w:r w:rsidR="00344785" w:rsidRPr="00042036">
        <w:rPr>
          <w:lang w:eastAsia="zh-CN"/>
        </w:rPr>
        <w:t xml:space="preserve"> and</w:t>
      </w:r>
      <w:r w:rsidRPr="00042036">
        <w:rPr>
          <w:lang w:eastAsia="zh-CN"/>
        </w:rPr>
        <w:t xml:space="preserve"> how</w:t>
      </w:r>
      <w:r w:rsidR="00344785" w:rsidRPr="00042036">
        <w:rPr>
          <w:lang w:eastAsia="zh-CN"/>
        </w:rPr>
        <w:t xml:space="preserve"> and</w:t>
      </w:r>
      <w:r w:rsidRPr="00042036">
        <w:rPr>
          <w:lang w:eastAsia="zh-CN"/>
        </w:rPr>
        <w:t xml:space="preserve"> what additional policies the network can provide to the UE) taking into account the above aspects (e.g. actual slice usage, UE activity, etc.).</w:t>
      </w:r>
    </w:p>
    <w:p w14:paraId="7468EBE7" w14:textId="3F5E78B6" w:rsidR="008204C2" w:rsidRPr="00042036" w:rsidRDefault="008204C2" w:rsidP="00FB44BB">
      <w:pPr>
        <w:pStyle w:val="Heading3"/>
        <w:rPr>
          <w:lang w:eastAsia="ja-JP"/>
        </w:rPr>
      </w:pPr>
      <w:bookmarkStart w:id="1093" w:name="_Toc112923324"/>
      <w:bookmarkStart w:id="1094" w:name="_Toc112924008"/>
      <w:r w:rsidRPr="00042036">
        <w:rPr>
          <w:lang w:eastAsia="ja-JP"/>
        </w:rPr>
        <w:t>6.</w:t>
      </w:r>
      <w:r w:rsidR="00475DB7" w:rsidRPr="00042036">
        <w:rPr>
          <w:lang w:eastAsia="ja-JP"/>
        </w:rPr>
        <w:t>35</w:t>
      </w:r>
      <w:r w:rsidRPr="00042036">
        <w:rPr>
          <w:lang w:eastAsia="ja-JP"/>
        </w:rPr>
        <w:t>.2</w:t>
      </w:r>
      <w:r w:rsidRPr="00042036">
        <w:rPr>
          <w:lang w:eastAsia="ja-JP"/>
        </w:rPr>
        <w:tab/>
        <w:t>Functional description</w:t>
      </w:r>
      <w:bookmarkEnd w:id="1093"/>
      <w:bookmarkEnd w:id="1094"/>
    </w:p>
    <w:p w14:paraId="782EEB95" w14:textId="234EDD89" w:rsidR="008204C2" w:rsidRPr="00042036" w:rsidRDefault="008204C2" w:rsidP="008204C2">
      <w:pPr>
        <w:rPr>
          <w:lang w:eastAsia="zh-CN"/>
        </w:rPr>
      </w:pPr>
      <w:r w:rsidRPr="00042036">
        <w:rPr>
          <w:lang w:eastAsia="zh-CN"/>
        </w:rPr>
        <w:t xml:space="preserve">The solution allows for network slice usage control by the network. If a UE is registered for a network slice that is subject to a slice usage control and the network slice is not used by the UE for a specific time duration (e.g. no PDU Session is established on the network slice for a time duration defined by the operator via operator policy configuration), the network deregisters the UE from the network slice. The UE can still get a service on such network slice however, the UE shall register for it first as it has been removed from the Allowed NSSAI of the UE. The solution re-uses the existing NSAC service operations Nnsacf_NumOfUEsUpdate_Request by adding a new parameter </w:t>
      </w:r>
      <w:r w:rsidR="00494EEF" w:rsidRPr="00042036">
        <w:rPr>
          <w:lang w:eastAsia="zh-CN"/>
        </w:rPr>
        <w:t>'</w:t>
      </w:r>
      <w:r w:rsidRPr="00042036">
        <w:rPr>
          <w:lang w:eastAsia="zh-CN"/>
        </w:rPr>
        <w:t>slice usage control</w:t>
      </w:r>
      <w:r w:rsidR="00494EEF" w:rsidRPr="00042036">
        <w:rPr>
          <w:lang w:eastAsia="zh-CN"/>
        </w:rPr>
        <w:t>'</w:t>
      </w:r>
      <w:r w:rsidRPr="00042036">
        <w:rPr>
          <w:lang w:eastAsia="zh-CN"/>
        </w:rPr>
        <w:t xml:space="preserve"> which indicates to the NSACF that the network slice is subject to slice usage control. If a network slice is subject to slice usage control, the NSACF starts a slice usage control timer per each network slice subject to slice usage control and if the network slice is not utilised for the duration of the slice usage control timer (e.g. no PDU Session on the network slice by the UE), the UE is deregistered from the network slice. The slice usage control timers can be configured with values based on the operator policy. The slice usage control timers are re-started each time the network slice becomes not used by the UE, i.e. no established PDU session on the network slice.</w:t>
      </w:r>
    </w:p>
    <w:p w14:paraId="3B10BE45" w14:textId="5FBA36E6" w:rsidR="008204C2" w:rsidRPr="00042036" w:rsidRDefault="008204C2" w:rsidP="00FB44BB">
      <w:pPr>
        <w:pStyle w:val="NO"/>
      </w:pPr>
      <w:r w:rsidRPr="00042036">
        <w:t>N</w:t>
      </w:r>
      <w:r w:rsidR="00475DB7" w:rsidRPr="00042036">
        <w:t>OTE</w:t>
      </w:r>
      <w:r w:rsidRPr="00042036">
        <w:t>:</w:t>
      </w:r>
      <w:r w:rsidR="00475DB7" w:rsidRPr="00042036">
        <w:tab/>
      </w:r>
      <w:r w:rsidRPr="00042036">
        <w:t>Stage 3 may decide to define designated service operations for the network slice usage control instead re-using the existing NSAC service operation in step</w:t>
      </w:r>
      <w:r w:rsidR="00475DB7" w:rsidRPr="00042036">
        <w:t> </w:t>
      </w:r>
      <w:r w:rsidRPr="00042036">
        <w:t>2.</w:t>
      </w:r>
    </w:p>
    <w:p w14:paraId="63ED5F85" w14:textId="05D8F817" w:rsidR="008204C2" w:rsidRPr="00042036" w:rsidRDefault="008204C2" w:rsidP="00FB44BB">
      <w:pPr>
        <w:pStyle w:val="Heading3"/>
        <w:rPr>
          <w:lang w:eastAsia="ja-JP"/>
        </w:rPr>
      </w:pPr>
      <w:bookmarkStart w:id="1095" w:name="_Toc112923325"/>
      <w:bookmarkStart w:id="1096" w:name="_Toc112924009"/>
      <w:r w:rsidRPr="00042036">
        <w:rPr>
          <w:lang w:eastAsia="ja-JP"/>
        </w:rPr>
        <w:lastRenderedPageBreak/>
        <w:t>6.</w:t>
      </w:r>
      <w:r w:rsidR="00475DB7" w:rsidRPr="00042036">
        <w:rPr>
          <w:lang w:eastAsia="ja-JP"/>
        </w:rPr>
        <w:t>35</w:t>
      </w:r>
      <w:r w:rsidRPr="00042036">
        <w:rPr>
          <w:lang w:eastAsia="ja-JP"/>
        </w:rPr>
        <w:t>.3</w:t>
      </w:r>
      <w:r w:rsidRPr="00042036">
        <w:rPr>
          <w:lang w:eastAsia="ja-JP"/>
        </w:rPr>
        <w:tab/>
        <w:t>Procedures</w:t>
      </w:r>
      <w:bookmarkEnd w:id="1095"/>
      <w:bookmarkEnd w:id="1096"/>
    </w:p>
    <w:p w14:paraId="4117F24C" w14:textId="551F8F80" w:rsidR="00282113" w:rsidRPr="00042036" w:rsidRDefault="00282113" w:rsidP="005701E1">
      <w:pPr>
        <w:pStyle w:val="TH"/>
      </w:pPr>
      <w:r w:rsidRPr="00042036">
        <w:object w:dxaOrig="9632" w:dyaOrig="5150" w14:anchorId="4737C1F0">
          <v:shape id="_x0000_i1078" type="#_x0000_t75" style="width:481.5pt;height:255pt" o:ole="">
            <v:imagedata r:id="rId119" o:title=""/>
          </v:shape>
          <o:OLEObject Type="Embed" ProgID="Word.Picture.8" ShapeID="_x0000_i1078" DrawAspect="Content" ObjectID="_1723979131" r:id="rId120"/>
        </w:object>
      </w:r>
    </w:p>
    <w:p w14:paraId="69450E2B" w14:textId="344EDB79" w:rsidR="008204C2" w:rsidRPr="00042036" w:rsidRDefault="008204C2" w:rsidP="00475DB7">
      <w:pPr>
        <w:pStyle w:val="TF"/>
      </w:pPr>
      <w:r w:rsidRPr="00042036">
        <w:t>Figure 6.</w:t>
      </w:r>
      <w:r w:rsidR="00475DB7" w:rsidRPr="00042036">
        <w:t>35</w:t>
      </w:r>
      <w:r w:rsidRPr="00042036">
        <w:t>.3</w:t>
      </w:r>
      <w:r w:rsidR="005477C7" w:rsidRPr="00042036">
        <w:t>-1</w:t>
      </w:r>
      <w:r w:rsidRPr="00042036">
        <w:t>: Network Slice usage control by the network</w:t>
      </w:r>
    </w:p>
    <w:p w14:paraId="193D6668" w14:textId="0EDB1011" w:rsidR="008204C2" w:rsidRPr="00042036" w:rsidRDefault="00475DB7" w:rsidP="00FB44BB">
      <w:pPr>
        <w:pStyle w:val="B1"/>
      </w:pPr>
      <w:r w:rsidRPr="00042036">
        <w:t>1.</w:t>
      </w:r>
      <w:r w:rsidRPr="00042036">
        <w:tab/>
      </w:r>
      <w:r w:rsidR="008204C2" w:rsidRPr="00042036">
        <w:t>A UE registers for network slices S-NSSAI-1 and S-NSSAI-2 as per clause</w:t>
      </w:r>
      <w:r w:rsidR="008D3DFE" w:rsidRPr="00042036">
        <w:t> </w:t>
      </w:r>
      <w:r w:rsidR="008204C2" w:rsidRPr="00042036">
        <w:t xml:space="preserve">4.2.2.2.2 of </w:t>
      </w:r>
      <w:r w:rsidR="00C92467" w:rsidRPr="00042036">
        <w:t>TS</w:t>
      </w:r>
      <w:r w:rsidR="00C92467">
        <w:t> </w:t>
      </w:r>
      <w:r w:rsidR="00C92467" w:rsidRPr="00042036">
        <w:t>23.502</w:t>
      </w:r>
      <w:r w:rsidR="00C92467">
        <w:t> </w:t>
      </w:r>
      <w:r w:rsidR="00C92467" w:rsidRPr="00042036">
        <w:t>[</w:t>
      </w:r>
      <w:r w:rsidR="008D3DFE" w:rsidRPr="00042036">
        <w:t>5]</w:t>
      </w:r>
      <w:r w:rsidR="008204C2" w:rsidRPr="00042036">
        <w:t>.</w:t>
      </w:r>
    </w:p>
    <w:p w14:paraId="638E7500" w14:textId="7DD610EE" w:rsidR="008204C2" w:rsidRPr="00042036" w:rsidRDefault="00475DB7" w:rsidP="00FB44BB">
      <w:pPr>
        <w:pStyle w:val="B1"/>
      </w:pPr>
      <w:r w:rsidRPr="00042036">
        <w:t>2.</w:t>
      </w:r>
      <w:r w:rsidRPr="00042036">
        <w:tab/>
      </w:r>
      <w:r w:rsidR="008204C2" w:rsidRPr="00042036">
        <w:t>If the network slices S-NSSAI-1 and S-NSSAI-2 are subject to slice usage control, the AMF sends Nsacf_NSAC_NumOfUEsUpdate_Request message to the NSACF in which the AMF includes the network slices that are subject to slice usage control (e.g. S-NSSAI-1 and S-NSSAI-2) and a slice usage control parameter to indicate that the network slices are subject to slice usage control.</w:t>
      </w:r>
    </w:p>
    <w:p w14:paraId="6B2B7D4E" w14:textId="18546370" w:rsidR="008204C2" w:rsidRPr="00042036" w:rsidRDefault="00475DB7" w:rsidP="00FB44BB">
      <w:pPr>
        <w:pStyle w:val="B1"/>
      </w:pPr>
      <w:r w:rsidRPr="00042036">
        <w:t>3.</w:t>
      </w:r>
      <w:r w:rsidRPr="00042036">
        <w:tab/>
      </w:r>
      <w:r w:rsidR="008204C2" w:rsidRPr="00042036">
        <w:t>When the NSACF receives a request for network slice usage control from the AMF, the NSACF starts a slice usage control timer per each network slice requiring network slice usage control. The slice usage control timer value can be configured in the NSACF based on the operator policy.</w:t>
      </w:r>
    </w:p>
    <w:p w14:paraId="7E730049" w14:textId="78778598" w:rsidR="008204C2" w:rsidRPr="00042036" w:rsidRDefault="00475DB7" w:rsidP="00FB44BB">
      <w:pPr>
        <w:pStyle w:val="B1"/>
      </w:pPr>
      <w:r w:rsidRPr="00042036">
        <w:t>4.</w:t>
      </w:r>
      <w:r w:rsidRPr="00042036">
        <w:tab/>
      </w:r>
      <w:r w:rsidR="008204C2" w:rsidRPr="00042036">
        <w:t>At some stage the UE initiates a service (e.g. PDU Session) on network slice S-NSSAI-1, for example.</w:t>
      </w:r>
    </w:p>
    <w:p w14:paraId="1CDEE08A" w14:textId="1A73742F" w:rsidR="008204C2" w:rsidRPr="00042036" w:rsidRDefault="00475DB7" w:rsidP="00FB44BB">
      <w:pPr>
        <w:pStyle w:val="B1"/>
      </w:pPr>
      <w:r w:rsidRPr="00042036">
        <w:t>5.</w:t>
      </w:r>
      <w:r w:rsidRPr="00042036">
        <w:tab/>
      </w:r>
      <w:r w:rsidR="008204C2" w:rsidRPr="00042036">
        <w:t>The AMF notifies the NSACF for the PDU Session establishment on S-NSSAI-1 via Nsacf_PDUSessionNotification where the PDU_Session_Status parameter indicates whether the PDU Session is established or released.</w:t>
      </w:r>
    </w:p>
    <w:p w14:paraId="2D58D6E4" w14:textId="51A3BBF4" w:rsidR="008204C2" w:rsidRPr="00042036" w:rsidRDefault="00475DB7" w:rsidP="00FB44BB">
      <w:pPr>
        <w:pStyle w:val="B1"/>
      </w:pPr>
      <w:r w:rsidRPr="00042036">
        <w:t>6.</w:t>
      </w:r>
      <w:r w:rsidRPr="00042036">
        <w:tab/>
      </w:r>
      <w:r w:rsidR="008204C2" w:rsidRPr="00042036">
        <w:t>If network slice S-NSSAI-1 is subject to slice usage control and a slice usage control timer is running in the NSACF for the UE for S-NSSAI-1, the NSACF stops the  slice usage control timers for S-NSSAI-1 as S-NSSAI-1is being used by the UE, i.e. a PDU Session is established on the S-NSSAI-1 by the UE . The NSACF will restart the slice usage timer for S-NSSAI-1 as soon as the UE releases the PDU Session(s) on S-NSSAI-1, i.e. it becomes unused.</w:t>
      </w:r>
    </w:p>
    <w:p w14:paraId="4438AA9E" w14:textId="116E5D4E" w:rsidR="008204C2" w:rsidRPr="00042036" w:rsidRDefault="00475DB7" w:rsidP="00FB44BB">
      <w:pPr>
        <w:pStyle w:val="B1"/>
      </w:pPr>
      <w:r w:rsidRPr="00042036">
        <w:t>7.</w:t>
      </w:r>
      <w:r w:rsidRPr="00042036">
        <w:tab/>
      </w:r>
      <w:r w:rsidR="008204C2" w:rsidRPr="00042036">
        <w:t>The slice usage control timer for S-NSSAI-2 for the UE expires as the UE has not used the S-NSSAI-2 for the duration of the slice usage control timer for S-NSSAI-2.</w:t>
      </w:r>
    </w:p>
    <w:p w14:paraId="4CF6354E" w14:textId="51FE2EC2" w:rsidR="008204C2" w:rsidRPr="00042036" w:rsidRDefault="00475DB7" w:rsidP="00FB44BB">
      <w:pPr>
        <w:pStyle w:val="B1"/>
      </w:pPr>
      <w:r w:rsidRPr="00042036">
        <w:t>8.</w:t>
      </w:r>
      <w:r w:rsidRPr="00042036">
        <w:tab/>
      </w:r>
      <w:r w:rsidR="008204C2" w:rsidRPr="00042036">
        <w:t>The NSACF sends Nnsacf_NSAC_DeregistrationNotification message to the AMF including UE_Id, S-NSSAI-2 and optionally a cause which is set to slice usage control timer expired. The NSACF also updates the number of the UEs registered with the S-NSSAI-2 by decreasing the number of the registered UEs with S-NSSAI-2 by 1 and also the NSACF removes the UE identity from the list of the UEs registered with S-NSSAI-2.</w:t>
      </w:r>
    </w:p>
    <w:p w14:paraId="0C2FFBDC" w14:textId="2F427C8C" w:rsidR="008204C2" w:rsidRPr="00042036" w:rsidRDefault="00475DB7" w:rsidP="00FB44BB">
      <w:pPr>
        <w:pStyle w:val="B1"/>
        <w:rPr>
          <w:lang w:eastAsia="zh-CN"/>
        </w:rPr>
      </w:pPr>
      <w:r w:rsidRPr="00042036">
        <w:t>9.</w:t>
      </w:r>
      <w:r w:rsidRPr="00042036">
        <w:tab/>
      </w:r>
      <w:r w:rsidR="008204C2" w:rsidRPr="00042036">
        <w:t>Upon receiving the Nnsacf_NSAC_DeregistrationNotification message, the AMF deregisters the UE for S-NSSAI-2 via the UE Configuration Update procedure by removing the S-NSSAI-2 from the Allowed NSSAI list for the UE. Optionally, the AMF may include in the UCU message a cause parameter set to slice usage control timer expired. Alternatively, the AMF may use UE Deregistration procedure in order to remove the S-NSSAI-2 from the Allowed NSSAI for the UE.</w:t>
      </w:r>
    </w:p>
    <w:p w14:paraId="27DDDC59" w14:textId="24B0DB3B" w:rsidR="008204C2" w:rsidRPr="00042036" w:rsidRDefault="008204C2" w:rsidP="00397B70">
      <w:pPr>
        <w:pStyle w:val="Heading3"/>
      </w:pPr>
      <w:bookmarkStart w:id="1097" w:name="_Toc104302582"/>
      <w:bookmarkStart w:id="1098" w:name="_Toc104359548"/>
      <w:bookmarkStart w:id="1099" w:name="_Toc112923326"/>
      <w:bookmarkStart w:id="1100" w:name="_Toc112924010"/>
      <w:r w:rsidRPr="00042036">
        <w:rPr>
          <w:lang w:eastAsia="zh-CN"/>
        </w:rPr>
        <w:lastRenderedPageBreak/>
        <w:t>6.</w:t>
      </w:r>
      <w:r w:rsidR="00475DB7" w:rsidRPr="00042036">
        <w:rPr>
          <w:lang w:eastAsia="zh-CN"/>
        </w:rPr>
        <w:t>35</w:t>
      </w:r>
      <w:r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1097"/>
      <w:bookmarkEnd w:id="1098"/>
      <w:bookmarkEnd w:id="1099"/>
      <w:bookmarkEnd w:id="1100"/>
    </w:p>
    <w:p w14:paraId="0E56FD23" w14:textId="03CBCA22" w:rsidR="00475DB7" w:rsidRPr="00042036" w:rsidRDefault="008204C2" w:rsidP="008204C2">
      <w:r w:rsidRPr="00042036">
        <w:t>UE</w:t>
      </w:r>
      <w:r w:rsidR="00282113" w:rsidRPr="00042036">
        <w:t xml:space="preserve">, </w:t>
      </w:r>
      <w:r w:rsidRPr="00042036">
        <w:t>AMF, NSACF</w:t>
      </w:r>
      <w:r w:rsidR="00475DB7" w:rsidRPr="00042036">
        <w:t>:</w:t>
      </w:r>
    </w:p>
    <w:p w14:paraId="055B095E" w14:textId="3FBF986A" w:rsidR="008204C2" w:rsidRPr="00042036" w:rsidRDefault="008204C2" w:rsidP="00FB44BB">
      <w:pPr>
        <w:pStyle w:val="B1"/>
      </w:pPr>
      <w:r w:rsidRPr="00042036">
        <w:t>-</w:t>
      </w:r>
      <w:r w:rsidR="00475DB7" w:rsidRPr="00042036">
        <w:tab/>
      </w:r>
      <w:r w:rsidR="00282113" w:rsidRPr="00042036">
        <w:t xml:space="preserve">A </w:t>
      </w:r>
      <w:r w:rsidRPr="00042036">
        <w:t>new slice usage control timer expired cause parameter (optional)</w:t>
      </w:r>
      <w:r w:rsidR="00282113" w:rsidRPr="00042036">
        <w:t>.</w:t>
      </w:r>
    </w:p>
    <w:p w14:paraId="5D897708" w14:textId="77777777" w:rsidR="00475DB7" w:rsidRPr="00042036" w:rsidRDefault="008204C2" w:rsidP="00282113">
      <w:pPr>
        <w:rPr>
          <w:lang w:eastAsia="zh-CN"/>
        </w:rPr>
      </w:pPr>
      <w:r w:rsidRPr="00042036">
        <w:t>AMF</w:t>
      </w:r>
      <w:r w:rsidR="00475DB7" w:rsidRPr="00042036">
        <w:t>:</w:t>
      </w:r>
    </w:p>
    <w:p w14:paraId="1083161F" w14:textId="5C717670" w:rsidR="008204C2" w:rsidRPr="00042036" w:rsidRDefault="008204C2" w:rsidP="00FB44BB">
      <w:pPr>
        <w:pStyle w:val="B1"/>
      </w:pPr>
      <w:r w:rsidRPr="00042036">
        <w:t>-</w:t>
      </w:r>
      <w:r w:rsidR="00475DB7" w:rsidRPr="00042036">
        <w:tab/>
      </w:r>
      <w:r w:rsidR="00282113" w:rsidRPr="00042036">
        <w:t xml:space="preserve">New </w:t>
      </w:r>
      <w:r w:rsidRPr="00042036">
        <w:t>slice usage control parameter in the Nnsacf_NumOfUEsUpdate_Request message in order to re-use it for slice usage control purpose.</w:t>
      </w:r>
    </w:p>
    <w:p w14:paraId="0FF454DE" w14:textId="032CC3C7" w:rsidR="008204C2" w:rsidRPr="00042036" w:rsidRDefault="00475DB7" w:rsidP="00FB44BB">
      <w:pPr>
        <w:pStyle w:val="B1"/>
      </w:pPr>
      <w:r w:rsidRPr="00042036">
        <w:t>-</w:t>
      </w:r>
      <w:r w:rsidRPr="00042036">
        <w:tab/>
      </w:r>
      <w:r w:rsidR="00282113" w:rsidRPr="00042036">
        <w:t xml:space="preserve">Notification </w:t>
      </w:r>
      <w:r w:rsidR="008204C2" w:rsidRPr="00042036">
        <w:t>towards the NSACF when a PDU Session is created and released.</w:t>
      </w:r>
    </w:p>
    <w:p w14:paraId="63456BAD" w14:textId="7FC29B87" w:rsidR="00475DB7" w:rsidRPr="00042036" w:rsidRDefault="008204C2" w:rsidP="008204C2">
      <w:pPr>
        <w:rPr>
          <w:lang w:eastAsia="zh-CN"/>
        </w:rPr>
      </w:pPr>
      <w:r w:rsidRPr="00042036">
        <w:rPr>
          <w:lang w:eastAsia="zh-CN"/>
        </w:rPr>
        <w:t>NSACF</w:t>
      </w:r>
      <w:r w:rsidR="00282113" w:rsidRPr="00042036">
        <w:rPr>
          <w:lang w:eastAsia="zh-CN"/>
        </w:rPr>
        <w:t>:</w:t>
      </w:r>
    </w:p>
    <w:p w14:paraId="2B688591" w14:textId="47FB7435" w:rsidR="008204C2" w:rsidRPr="00042036" w:rsidRDefault="008204C2" w:rsidP="00FB44BB">
      <w:pPr>
        <w:pStyle w:val="B1"/>
      </w:pPr>
      <w:r w:rsidRPr="00042036">
        <w:t>-</w:t>
      </w:r>
      <w:r w:rsidR="00475DB7" w:rsidRPr="00042036">
        <w:tab/>
      </w:r>
      <w:r w:rsidR="00282113" w:rsidRPr="00042036">
        <w:t xml:space="preserve">Running </w:t>
      </w:r>
      <w:r w:rsidRPr="00042036">
        <w:t>slice usage control timer per network slice subject to slice usage control.</w:t>
      </w:r>
    </w:p>
    <w:p w14:paraId="522FA653" w14:textId="1E3D6D21" w:rsidR="00782161" w:rsidRPr="00042036" w:rsidRDefault="00782161" w:rsidP="00FB44BB">
      <w:pPr>
        <w:pStyle w:val="Heading2"/>
      </w:pPr>
      <w:bookmarkStart w:id="1101" w:name="_Toc112923327"/>
      <w:bookmarkStart w:id="1102" w:name="_Toc112924011"/>
      <w:r w:rsidRPr="00042036">
        <w:rPr>
          <w:lang w:eastAsia="zh-CN"/>
        </w:rPr>
        <w:t>6.</w:t>
      </w:r>
      <w:r w:rsidR="00B35C79" w:rsidRPr="00042036">
        <w:rPr>
          <w:lang w:eastAsia="zh-CN"/>
        </w:rPr>
        <w:t>36</w:t>
      </w:r>
      <w:r w:rsidRPr="00042036">
        <w:rPr>
          <w:lang w:eastAsia="ko-KR"/>
        </w:rPr>
        <w:tab/>
      </w:r>
      <w:r w:rsidRPr="00042036">
        <w:t>Solution</w:t>
      </w:r>
      <w:r w:rsidRPr="00042036">
        <w:rPr>
          <w:lang w:eastAsia="zh-CN"/>
        </w:rPr>
        <w:t xml:space="preserve"> #</w:t>
      </w:r>
      <w:r w:rsidR="00B35C79" w:rsidRPr="00042036">
        <w:rPr>
          <w:lang w:eastAsia="zh-CN"/>
        </w:rPr>
        <w:t>36</w:t>
      </w:r>
      <w:r w:rsidRPr="00042036">
        <w:t>: UE provided reason for registration to S-NSSAI</w:t>
      </w:r>
      <w:bookmarkEnd w:id="1101"/>
      <w:bookmarkEnd w:id="1102"/>
    </w:p>
    <w:p w14:paraId="090CA389" w14:textId="35904848" w:rsidR="00782161" w:rsidRPr="00042036" w:rsidRDefault="00782161" w:rsidP="00FB44BB">
      <w:pPr>
        <w:pStyle w:val="Heading3"/>
        <w:rPr>
          <w:lang w:eastAsia="ko-KR"/>
        </w:rPr>
      </w:pPr>
      <w:bookmarkStart w:id="1103" w:name="_Toc112923328"/>
      <w:bookmarkStart w:id="1104" w:name="_Toc112924012"/>
      <w:r w:rsidRPr="00042036">
        <w:rPr>
          <w:lang w:eastAsia="ko-KR"/>
        </w:rPr>
        <w:t>6.</w:t>
      </w:r>
      <w:r w:rsidR="00B35C79" w:rsidRPr="00042036">
        <w:rPr>
          <w:lang w:eastAsia="ko-KR"/>
        </w:rPr>
        <w:t>36</w:t>
      </w:r>
      <w:r w:rsidRPr="00042036">
        <w:rPr>
          <w:lang w:eastAsia="ko-KR"/>
        </w:rPr>
        <w:t>.1</w:t>
      </w:r>
      <w:r w:rsidRPr="00042036">
        <w:rPr>
          <w:lang w:eastAsia="ko-KR"/>
        </w:rPr>
        <w:tab/>
        <w:t>Introduction</w:t>
      </w:r>
      <w:bookmarkEnd w:id="1103"/>
      <w:bookmarkEnd w:id="1104"/>
    </w:p>
    <w:p w14:paraId="44EA6907" w14:textId="6CE5B836" w:rsidR="00782161" w:rsidRPr="00042036" w:rsidRDefault="00782161" w:rsidP="00782161">
      <w:pPr>
        <w:rPr>
          <w:lang w:eastAsia="ko-KR"/>
        </w:rPr>
      </w:pPr>
      <w:r w:rsidRPr="00042036">
        <w:rPr>
          <w:lang w:eastAsia="ko-KR"/>
        </w:rPr>
        <w:t xml:space="preserve">This solution targets KI#6 on </w:t>
      </w:r>
      <w:r w:rsidR="00494EEF" w:rsidRPr="00042036">
        <w:rPr>
          <w:lang w:eastAsia="ko-KR"/>
        </w:rPr>
        <w:t>"</w:t>
      </w:r>
      <w:r w:rsidRPr="00042036">
        <w:rPr>
          <w:lang w:eastAsia="ko-KR"/>
        </w:rPr>
        <w:t>Improved network control of the UE behaviour</w:t>
      </w:r>
      <w:r w:rsidR="00494EEF" w:rsidRPr="00042036">
        <w:rPr>
          <w:lang w:eastAsia="ko-KR"/>
        </w:rPr>
        <w:t>"</w:t>
      </w:r>
      <w:r w:rsidRPr="00042036">
        <w:rPr>
          <w:lang w:eastAsia="ko-KR"/>
        </w:rPr>
        <w:t>. Particularly the issue is that the network has to assure proper utilization of the network slices in the 5GS.</w:t>
      </w:r>
    </w:p>
    <w:p w14:paraId="6FCC1C77" w14:textId="3E04A2FC" w:rsidR="00782161" w:rsidRPr="00042036" w:rsidRDefault="00782161" w:rsidP="00782161">
      <w:pPr>
        <w:rPr>
          <w:lang w:eastAsia="ko-KR"/>
        </w:rPr>
      </w:pPr>
      <w:r w:rsidRPr="00042036">
        <w:rPr>
          <w:lang w:eastAsia="ko-KR"/>
        </w:rPr>
        <w:t>It is assumed that the network is aware about the policies and conditions how a UE is allowed to register with the requested Network Slices.</w:t>
      </w:r>
    </w:p>
    <w:p w14:paraId="046CE2CB" w14:textId="52ED767C" w:rsidR="00782161" w:rsidRPr="00042036" w:rsidRDefault="00782161" w:rsidP="00FB44BB">
      <w:pPr>
        <w:pStyle w:val="Heading3"/>
      </w:pPr>
      <w:bookmarkStart w:id="1105" w:name="_Toc112923329"/>
      <w:bookmarkStart w:id="1106" w:name="_Toc112924013"/>
      <w:r w:rsidRPr="00042036">
        <w:t>6.</w:t>
      </w:r>
      <w:r w:rsidR="00B35C79" w:rsidRPr="00042036">
        <w:t>36</w:t>
      </w:r>
      <w:r w:rsidRPr="00042036">
        <w:t>.2</w:t>
      </w:r>
      <w:r w:rsidRPr="00042036">
        <w:tab/>
        <w:t>Functional Description</w:t>
      </w:r>
      <w:bookmarkEnd w:id="1105"/>
      <w:bookmarkEnd w:id="1106"/>
    </w:p>
    <w:p w14:paraId="6045260A" w14:textId="77777777" w:rsidR="00782161" w:rsidRPr="00042036" w:rsidRDefault="00782161" w:rsidP="00782161">
      <w:pPr>
        <w:rPr>
          <w:lang w:eastAsia="ko-KR"/>
        </w:rPr>
      </w:pPr>
      <w:r w:rsidRPr="00042036">
        <w:t xml:space="preserve">It is proposed </w:t>
      </w:r>
      <w:r w:rsidRPr="00042036">
        <w:rPr>
          <w:lang w:eastAsia="ko-KR"/>
        </w:rPr>
        <w:t>that during Registration procedure the UE provides assistance information associated with the S-NSSAIs of the Requested NSSAI. This solution can be used during the Registration procedure and work in addition to other solution which monitor the usage of a Network Slice after the Registration procedure. The assistance information is basically the reason for registration with the S-NSSAI. The reason for registration with the S-NSSAI can be one of the following:</w:t>
      </w:r>
    </w:p>
    <w:p w14:paraId="57D1327C" w14:textId="2AE90D1D" w:rsidR="00782161" w:rsidRPr="00042036" w:rsidRDefault="00782161" w:rsidP="00782161">
      <w:pPr>
        <w:pStyle w:val="B1"/>
        <w:rPr>
          <w:lang w:eastAsia="en-US"/>
        </w:rPr>
      </w:pPr>
      <w:r w:rsidRPr="00042036">
        <w:rPr>
          <w:lang w:eastAsia="en-US"/>
        </w:rPr>
        <w:t>a)</w:t>
      </w:r>
      <w:r w:rsidRPr="00042036">
        <w:rPr>
          <w:lang w:eastAsia="en-US"/>
        </w:rPr>
        <w:tab/>
        <w:t xml:space="preserve">The S-NSSAI is requested due to need for </w:t>
      </w:r>
      <w:r w:rsidR="00494EEF" w:rsidRPr="00042036">
        <w:rPr>
          <w:lang w:eastAsia="en-US"/>
        </w:rPr>
        <w:t>'</w:t>
      </w:r>
      <w:r w:rsidRPr="00042036">
        <w:rPr>
          <w:lang w:eastAsia="en-US"/>
        </w:rPr>
        <w:t>immediate use</w:t>
      </w:r>
      <w:r w:rsidR="00494EEF" w:rsidRPr="00042036">
        <w:rPr>
          <w:lang w:eastAsia="en-US"/>
        </w:rPr>
        <w:t>'</w:t>
      </w:r>
      <w:r w:rsidRPr="00042036">
        <w:rPr>
          <w:lang w:eastAsia="en-US"/>
        </w:rPr>
        <w:t>: an application in the UE requests connectivity and a matching URSP rule or UE Local Policy determined to use an S-NSSAI (e.g. as part of the URSP rule</w:t>
      </w:r>
      <w:r w:rsidR="00494EEF" w:rsidRPr="00042036">
        <w:rPr>
          <w:lang w:eastAsia="en-US"/>
        </w:rPr>
        <w:t>'</w:t>
      </w:r>
      <w:r w:rsidRPr="00042036">
        <w:rPr>
          <w:lang w:eastAsia="en-US"/>
        </w:rPr>
        <w:t>s RSD). In this sense, the UE needs the slice registration for (immediate) usage. In another example, if there are already established PDU Sessions (with active or inactive UP resources) in the S-NSSAI, the UE can use this reason for registration.</w:t>
      </w:r>
    </w:p>
    <w:p w14:paraId="0F8AAB9F" w14:textId="0BC3B19F" w:rsidR="00782161" w:rsidRPr="00042036" w:rsidRDefault="00782161" w:rsidP="00782161">
      <w:pPr>
        <w:pStyle w:val="B1"/>
        <w:rPr>
          <w:lang w:eastAsia="en-US"/>
        </w:rPr>
      </w:pPr>
      <w:r w:rsidRPr="00042036">
        <w:rPr>
          <w:lang w:eastAsia="en-US"/>
        </w:rPr>
        <w:t>b)</w:t>
      </w:r>
      <w:r w:rsidRPr="00042036">
        <w:rPr>
          <w:lang w:eastAsia="en-US"/>
        </w:rPr>
        <w:tab/>
        <w:t xml:space="preserve">The S-NSSAI is requested due to a match to </w:t>
      </w:r>
      <w:r w:rsidR="00494EEF" w:rsidRPr="00042036">
        <w:rPr>
          <w:lang w:eastAsia="en-US"/>
        </w:rPr>
        <w:t>'</w:t>
      </w:r>
      <w:r w:rsidRPr="00042036">
        <w:rPr>
          <w:lang w:eastAsia="en-US"/>
        </w:rPr>
        <w:t>default applications</w:t>
      </w:r>
      <w:r w:rsidR="00494EEF" w:rsidRPr="00042036">
        <w:rPr>
          <w:lang w:eastAsia="en-US"/>
        </w:rPr>
        <w:t>'</w:t>
      </w:r>
      <w:r w:rsidRPr="00042036">
        <w:rPr>
          <w:lang w:eastAsia="en-US"/>
        </w:rPr>
        <w:t xml:space="preserve">: based on local configuration, the UE is aware about the default applications and can determine the corresponding S-NSSAI (which can be identified as </w:t>
      </w:r>
      <w:r w:rsidR="00494EEF" w:rsidRPr="00042036">
        <w:rPr>
          <w:lang w:eastAsia="en-US"/>
        </w:rPr>
        <w:t>"</w:t>
      </w:r>
      <w:r w:rsidRPr="00042036">
        <w:rPr>
          <w:lang w:eastAsia="en-US"/>
        </w:rPr>
        <w:t>always on</w:t>
      </w:r>
      <w:r w:rsidR="00494EEF" w:rsidRPr="00042036">
        <w:rPr>
          <w:lang w:eastAsia="en-US"/>
        </w:rPr>
        <w:t>"</w:t>
      </w:r>
      <w:r w:rsidRPr="00042036">
        <w:rPr>
          <w:lang w:eastAsia="en-US"/>
        </w:rPr>
        <w:t xml:space="preserve"> S-NSSAIs). For example, a voice-centric UE knows that IMS voice application is needed at any time, i.e. the IMS voice application is a default application. The corresponding S-NSSAI falls into this category.</w:t>
      </w:r>
    </w:p>
    <w:p w14:paraId="55E6ADCE" w14:textId="50BF2A4D" w:rsidR="00782161" w:rsidRPr="00042036" w:rsidRDefault="00782161" w:rsidP="00782161">
      <w:pPr>
        <w:pStyle w:val="B1"/>
        <w:rPr>
          <w:lang w:eastAsia="en-US"/>
        </w:rPr>
      </w:pPr>
      <w:r w:rsidRPr="00042036">
        <w:rPr>
          <w:lang w:eastAsia="en-US"/>
        </w:rPr>
        <w:t>c)</w:t>
      </w:r>
      <w:r w:rsidRPr="00042036">
        <w:rPr>
          <w:lang w:eastAsia="en-US"/>
        </w:rPr>
        <w:tab/>
        <w:t xml:space="preserve">The S-NSSAI is requested due to a </w:t>
      </w:r>
      <w:r w:rsidR="00494EEF" w:rsidRPr="00042036">
        <w:rPr>
          <w:lang w:eastAsia="en-US"/>
        </w:rPr>
        <w:t>'</w:t>
      </w:r>
      <w:r w:rsidRPr="00042036">
        <w:rPr>
          <w:lang w:eastAsia="en-US"/>
        </w:rPr>
        <w:t>proactive registration</w:t>
      </w:r>
      <w:r w:rsidR="00494EEF" w:rsidRPr="00042036">
        <w:rPr>
          <w:lang w:eastAsia="en-US"/>
        </w:rPr>
        <w:t>'</w:t>
      </w:r>
      <w:r w:rsidRPr="00042036">
        <w:rPr>
          <w:lang w:eastAsia="en-US"/>
        </w:rPr>
        <w:t>: based on UE implementation, the UE may want to register to an S-NSSAI in order to be able to immediately establish a PDU Session in this network slice when needed at some point of time.</w:t>
      </w:r>
    </w:p>
    <w:p w14:paraId="0DA696C6" w14:textId="77777777" w:rsidR="00782161" w:rsidRPr="00042036" w:rsidRDefault="00782161" w:rsidP="00782161">
      <w:r w:rsidRPr="00042036">
        <w:t xml:space="preserve">The network (e.g. the AMF) may configure the UE whether to include the </w:t>
      </w:r>
      <w:r w:rsidRPr="00042036">
        <w:rPr>
          <w:lang w:eastAsia="ko-KR"/>
        </w:rPr>
        <w:t>reason for registration with the S-NSSAI.</w:t>
      </w:r>
    </w:p>
    <w:p w14:paraId="4AF2E2BA" w14:textId="770EEC36" w:rsidR="00782161" w:rsidRPr="00042036" w:rsidRDefault="00782161" w:rsidP="00782161">
      <w:r w:rsidRPr="00042036">
        <w:t>When the network (e.g. AMF or NSSF) receives a reason for registration with S-NSSAI, the network determines, based on internal policies and the received reason for registration with each S-NSSAI of the Requested NSSAIs, which S-NSSAI of the Requested NSSAI are included in the Allowed NSSAI.</w:t>
      </w:r>
    </w:p>
    <w:p w14:paraId="62F0C745" w14:textId="72EE3D9C" w:rsidR="00782161" w:rsidRPr="00042036" w:rsidRDefault="00782161" w:rsidP="00782161">
      <w:r w:rsidRPr="00042036">
        <w:t xml:space="preserve">The AMF can optionally include a requested S-NSSAI with reason for registration </w:t>
      </w:r>
      <w:r w:rsidR="00494EEF" w:rsidRPr="00042036">
        <w:t>'</w:t>
      </w:r>
      <w:r w:rsidRPr="00042036">
        <w:t>proactive registration</w:t>
      </w:r>
      <w:r w:rsidR="00494EEF" w:rsidRPr="00042036">
        <w:t>'</w:t>
      </w:r>
      <w:r w:rsidRPr="00042036">
        <w:t xml:space="preserve"> in the list of rejected S-NSSAIs with an appropriate reject cause (e.g. rejected due to </w:t>
      </w:r>
      <w:r w:rsidR="00494EEF" w:rsidRPr="00042036">
        <w:t>'</w:t>
      </w:r>
      <w:r w:rsidRPr="00042036">
        <w:t>proactive registration</w:t>
      </w:r>
      <w:r w:rsidR="00494EEF" w:rsidRPr="00042036">
        <w:t>'</w:t>
      </w:r>
      <w:r w:rsidRPr="00042036">
        <w:t>). The UE may request the S-NSSAI at any time later if there is application which needs this S-NSSAI.</w:t>
      </w:r>
    </w:p>
    <w:p w14:paraId="4A1989C4" w14:textId="77777777" w:rsidR="00782161" w:rsidRPr="00042036" w:rsidRDefault="00782161" w:rsidP="00782161">
      <w:r w:rsidRPr="00042036">
        <w:t xml:space="preserve">Regarding the UE behaviour, if an application request data connectivity and the matching URSP rule includes an S-NSSAI which is not in the Allowed NSSAI (but also not rejected due unavailability in the PLMN, RA, or NSAC), the </w:t>
      </w:r>
      <w:r w:rsidRPr="00042036">
        <w:lastRenderedPageBreak/>
        <w:t>UE can first sends a request to register with the S-NSSAI before processing further RSDs or before the UE concludes that the RSD is invalid.</w:t>
      </w:r>
    </w:p>
    <w:p w14:paraId="50C70D07" w14:textId="7AE7642F" w:rsidR="00782161" w:rsidRPr="00042036" w:rsidRDefault="00782161" w:rsidP="00FB44BB">
      <w:pPr>
        <w:pStyle w:val="Heading3"/>
      </w:pPr>
      <w:bookmarkStart w:id="1107" w:name="_Toc112923330"/>
      <w:bookmarkStart w:id="1108" w:name="_Toc112924014"/>
      <w:r w:rsidRPr="00042036">
        <w:t>6.</w:t>
      </w:r>
      <w:r w:rsidR="00B35C79" w:rsidRPr="00042036">
        <w:t>36</w:t>
      </w:r>
      <w:r w:rsidRPr="00042036">
        <w:t>.3</w:t>
      </w:r>
      <w:r w:rsidRPr="00042036">
        <w:tab/>
        <w:t>Procedures</w:t>
      </w:r>
      <w:bookmarkEnd w:id="1107"/>
      <w:bookmarkEnd w:id="1108"/>
    </w:p>
    <w:p w14:paraId="7F4BA3CD" w14:textId="19FB69EB" w:rsidR="00782161" w:rsidRPr="00042036" w:rsidRDefault="00782161" w:rsidP="00782161">
      <w:r w:rsidRPr="00042036">
        <w:t>The Figure 6.</w:t>
      </w:r>
      <w:r w:rsidR="00B35C79" w:rsidRPr="00042036">
        <w:t>36</w:t>
      </w:r>
      <w:r w:rsidRPr="00042036">
        <w:t>.3-1 shows the procedure how the UE provides the reason for registration with S-NSSAI and how the AMF (or NSSF) determines the Allowed NSSAI by considering the information received from the UE and UE Subscription Data from the UDM.</w:t>
      </w:r>
    </w:p>
    <w:p w14:paraId="13D7DCA5" w14:textId="77777777" w:rsidR="00782161" w:rsidRPr="00042036" w:rsidRDefault="00782161" w:rsidP="00FB44BB">
      <w:pPr>
        <w:pStyle w:val="TH"/>
      </w:pPr>
      <w:r w:rsidRPr="00042036">
        <w:object w:dxaOrig="16756" w:dyaOrig="14731" w14:anchorId="5BE7442F">
          <v:shape id="_x0000_i1079" type="#_x0000_t75" style="width:473.25pt;height:444pt" o:ole="">
            <v:imagedata r:id="rId121" o:title="" cropbottom="5584f" cropright="9533f"/>
          </v:shape>
          <o:OLEObject Type="Embed" ProgID="Visio.Drawing.15" ShapeID="_x0000_i1079" DrawAspect="Content" ObjectID="_1723979132" r:id="rId122"/>
        </w:object>
      </w:r>
    </w:p>
    <w:p w14:paraId="5B387271" w14:textId="759462F6" w:rsidR="00782161" w:rsidRPr="00042036" w:rsidRDefault="00782161" w:rsidP="00FB44BB">
      <w:pPr>
        <w:pStyle w:val="TF"/>
      </w:pPr>
      <w:r w:rsidRPr="00042036">
        <w:t>Figure 6.</w:t>
      </w:r>
      <w:r w:rsidR="00B35C79" w:rsidRPr="00042036">
        <w:t>36</w:t>
      </w:r>
      <w:r w:rsidRPr="00042036">
        <w:t>.3-1: Procedure for UE registration with S-NSSAI having different reasons</w:t>
      </w:r>
    </w:p>
    <w:p w14:paraId="1F8B445A" w14:textId="77777777" w:rsidR="00782161" w:rsidRPr="00042036" w:rsidRDefault="00782161" w:rsidP="00782161">
      <w:r w:rsidRPr="00042036">
        <w:t>The detailed description of the steps is provided as follows:</w:t>
      </w:r>
    </w:p>
    <w:p w14:paraId="3CC9E85E" w14:textId="77777777" w:rsidR="00782161" w:rsidRPr="00042036" w:rsidRDefault="00782161" w:rsidP="00782161">
      <w:pPr>
        <w:pStyle w:val="B1"/>
        <w:rPr>
          <w:lang w:eastAsia="en-US"/>
        </w:rPr>
      </w:pPr>
      <w:r w:rsidRPr="00042036">
        <w:rPr>
          <w:lang w:eastAsia="en-US"/>
        </w:rPr>
        <w:t>0.</w:t>
      </w:r>
      <w:r w:rsidRPr="00042036">
        <w:rPr>
          <w:lang w:eastAsia="en-US"/>
        </w:rPr>
        <w:tab/>
        <w:t>The network (e.g. the AMF) may configure the UE whether to indicate the reason for registration with S-NSSAI. This step is shown as optional because indicating the reason for registration with S-NSSAI may be a default/mandatory behaviour and the configuration may be not needed.</w:t>
      </w:r>
    </w:p>
    <w:p w14:paraId="28E4366A" w14:textId="77777777" w:rsidR="00782161" w:rsidRPr="00042036" w:rsidRDefault="00782161" w:rsidP="00782161">
      <w:pPr>
        <w:pStyle w:val="B1"/>
        <w:rPr>
          <w:lang w:eastAsia="en-US"/>
        </w:rPr>
      </w:pPr>
      <w:r w:rsidRPr="00042036">
        <w:rPr>
          <w:lang w:eastAsia="en-US"/>
        </w:rPr>
        <w:t>1.</w:t>
      </w:r>
      <w:r w:rsidRPr="00042036">
        <w:rPr>
          <w:lang w:eastAsia="en-US"/>
        </w:rPr>
        <w:tab/>
        <w:t>The UE determines the reason for registration for each S-NSSAI which is to be included in the Requested NSSAI.</w:t>
      </w:r>
    </w:p>
    <w:p w14:paraId="5608594C" w14:textId="12740D46" w:rsidR="00782161" w:rsidRPr="00042036" w:rsidRDefault="00282113" w:rsidP="00782161">
      <w:pPr>
        <w:pStyle w:val="B1"/>
        <w:rPr>
          <w:lang w:eastAsia="en-US"/>
        </w:rPr>
      </w:pPr>
      <w:r w:rsidRPr="00042036">
        <w:rPr>
          <w:lang w:eastAsia="en-US"/>
        </w:rPr>
        <w:tab/>
        <w:t>The details for the reason for registration for each S-NSSAI are described in clause 6.36.2.</w:t>
      </w:r>
    </w:p>
    <w:p w14:paraId="19569BD1" w14:textId="77777777" w:rsidR="00782161" w:rsidRPr="00042036" w:rsidRDefault="00782161" w:rsidP="00782161">
      <w:pPr>
        <w:pStyle w:val="B1"/>
        <w:rPr>
          <w:lang w:eastAsia="en-US"/>
        </w:rPr>
      </w:pPr>
      <w:r w:rsidRPr="00042036">
        <w:rPr>
          <w:lang w:eastAsia="en-US"/>
        </w:rPr>
        <w:lastRenderedPageBreak/>
        <w:t>2.</w:t>
      </w:r>
      <w:r w:rsidRPr="00042036">
        <w:rPr>
          <w:lang w:eastAsia="en-US"/>
        </w:rPr>
        <w:tab/>
        <w:t>The UE sends NAS Registration Request message. The Requested NSSAI includes information about the reason for registration for each S-NSSAI.</w:t>
      </w:r>
    </w:p>
    <w:p w14:paraId="2AA46749" w14:textId="263E6BB5" w:rsidR="00782161" w:rsidRPr="00042036" w:rsidRDefault="00782161" w:rsidP="00782161">
      <w:pPr>
        <w:pStyle w:val="B1"/>
        <w:rPr>
          <w:lang w:eastAsia="en-US"/>
        </w:rPr>
      </w:pPr>
      <w:r w:rsidRPr="00042036">
        <w:rPr>
          <w:lang w:eastAsia="en-US"/>
        </w:rPr>
        <w:t>3.</w:t>
      </w:r>
      <w:r w:rsidRPr="00042036">
        <w:rPr>
          <w:lang w:eastAsia="en-US"/>
        </w:rPr>
        <w:tab/>
        <w:t>The network continues with the registration procedure, e.g. steps</w:t>
      </w:r>
      <w:r w:rsidR="00B35C79" w:rsidRPr="00042036">
        <w:rPr>
          <w:lang w:eastAsia="en-US"/>
        </w:rPr>
        <w:t> </w:t>
      </w:r>
      <w:r w:rsidRPr="00042036">
        <w:rPr>
          <w:lang w:eastAsia="en-US"/>
        </w:rPr>
        <w:t xml:space="preserve">2-19 from Figure 4.2.2.2.2-1 in </w:t>
      </w:r>
      <w:r w:rsidR="00C92467" w:rsidRPr="00042036">
        <w:rPr>
          <w:lang w:eastAsia="en-US"/>
        </w:rPr>
        <w:t>TS</w:t>
      </w:r>
      <w:r w:rsidR="00C92467">
        <w:rPr>
          <w:lang w:eastAsia="en-US"/>
        </w:rPr>
        <w:t> </w:t>
      </w:r>
      <w:r w:rsidR="00C92467" w:rsidRPr="00042036">
        <w:rPr>
          <w:lang w:eastAsia="en-US"/>
        </w:rPr>
        <w:t>23.502</w:t>
      </w:r>
      <w:r w:rsidR="00C92467">
        <w:rPr>
          <w:lang w:eastAsia="en-US"/>
        </w:rPr>
        <w:t> </w:t>
      </w:r>
      <w:r w:rsidR="00C92467" w:rsidRPr="00042036">
        <w:rPr>
          <w:lang w:eastAsia="en-US"/>
        </w:rPr>
        <w:t>[</w:t>
      </w:r>
      <w:r w:rsidRPr="00042036">
        <w:rPr>
          <w:lang w:eastAsia="en-US"/>
        </w:rPr>
        <w:t>5].</w:t>
      </w:r>
    </w:p>
    <w:p w14:paraId="001B2481" w14:textId="77777777" w:rsidR="00782161" w:rsidRPr="00042036" w:rsidRDefault="00782161" w:rsidP="00782161">
      <w:pPr>
        <w:pStyle w:val="B1"/>
        <w:rPr>
          <w:lang w:eastAsia="en-US"/>
        </w:rPr>
      </w:pPr>
      <w:r w:rsidRPr="00042036">
        <w:rPr>
          <w:lang w:eastAsia="en-US"/>
        </w:rPr>
        <w:t>4a.</w:t>
      </w:r>
      <w:r w:rsidRPr="00042036">
        <w:rPr>
          <w:lang w:eastAsia="en-US"/>
        </w:rPr>
        <w:tab/>
        <w:t>During the UE Subscription Data retrieval from the UDM, the AMF may receive a list of Subscribed S-NSSAIs indicating whether a UE is allowed to register with the S-NSSAI when the S-NSSAI is needed for use.</w:t>
      </w:r>
    </w:p>
    <w:p w14:paraId="2C541932" w14:textId="3188E2BE" w:rsidR="00782161" w:rsidRPr="00042036" w:rsidRDefault="00782161" w:rsidP="00782161">
      <w:pPr>
        <w:pStyle w:val="B1"/>
        <w:rPr>
          <w:lang w:eastAsia="en-US"/>
        </w:rPr>
      </w:pPr>
      <w:r w:rsidRPr="00042036">
        <w:rPr>
          <w:lang w:eastAsia="en-US"/>
        </w:rPr>
        <w:t>4b.</w:t>
      </w:r>
      <w:r w:rsidRPr="00042036">
        <w:rPr>
          <w:lang w:eastAsia="en-US"/>
        </w:rPr>
        <w:tab/>
        <w:t>The AMF (or the NSSF) determines the Allowed NSSAI by considering the following information: (1) the reason for S-NSSAI registration from step</w:t>
      </w:r>
      <w:r w:rsidR="00B35C79" w:rsidRPr="00042036">
        <w:rPr>
          <w:lang w:eastAsia="en-US"/>
        </w:rPr>
        <w:t> </w:t>
      </w:r>
      <w:r w:rsidRPr="00042036">
        <w:rPr>
          <w:lang w:eastAsia="en-US"/>
        </w:rPr>
        <w:t>1; (2) the S-NSSAI type as per step</w:t>
      </w:r>
      <w:r w:rsidR="00183735" w:rsidRPr="00042036">
        <w:rPr>
          <w:lang w:eastAsia="en-US"/>
        </w:rPr>
        <w:t> </w:t>
      </w:r>
      <w:r w:rsidRPr="00042036">
        <w:rPr>
          <w:lang w:eastAsia="en-US"/>
        </w:rPr>
        <w:t>4a; and (3) current network conditions for each S-NSSAI from the Requested NSSAI (e.g. slice load, whether the S-NSSAI is subject to NSAC for maximum number of UEs, etc.).</w:t>
      </w:r>
    </w:p>
    <w:p w14:paraId="31574CB6" w14:textId="7E31DB30" w:rsidR="00782161" w:rsidRPr="00042036" w:rsidRDefault="00282113" w:rsidP="00282113">
      <w:pPr>
        <w:pStyle w:val="B1"/>
      </w:pPr>
      <w:r w:rsidRPr="00042036">
        <w:tab/>
      </w:r>
      <w:r w:rsidR="00782161" w:rsidRPr="00042036">
        <w:t xml:space="preserve">For example, if due to configuration or load conditions the AMF determines to allow only S-NSSAI registrations when the S-NSSAI is to be used or already in use, the AMF includes in the Allowed NSSAI only S-NSSAIs having a reason for registration </w:t>
      </w:r>
      <w:r w:rsidR="00494EEF" w:rsidRPr="00042036">
        <w:t>'</w:t>
      </w:r>
      <w:r w:rsidR="00782161" w:rsidRPr="00042036">
        <w:t>immediate use</w:t>
      </w:r>
      <w:r w:rsidR="00494EEF" w:rsidRPr="00042036">
        <w:t>'</w:t>
      </w:r>
      <w:r w:rsidR="00782161" w:rsidRPr="00042036">
        <w:t xml:space="preserve"> or </w:t>
      </w:r>
      <w:r w:rsidR="00494EEF" w:rsidRPr="00042036">
        <w:t>'</w:t>
      </w:r>
      <w:r w:rsidR="00782161" w:rsidRPr="00042036">
        <w:t>default applications</w:t>
      </w:r>
      <w:r w:rsidR="00494EEF" w:rsidRPr="00042036">
        <w:t>'</w:t>
      </w:r>
      <w:r w:rsidR="00782161" w:rsidRPr="00042036">
        <w:t>. When the AMF is not configured to limit the registrations for an S-NSSAI, the AMF can include the S-NSSAI in the Allowed NSSAI independent on the reason for registration sent from the UE.</w:t>
      </w:r>
    </w:p>
    <w:p w14:paraId="7D26B728" w14:textId="52359403" w:rsidR="00782161" w:rsidRPr="00042036" w:rsidRDefault="00282113" w:rsidP="00282113">
      <w:pPr>
        <w:pStyle w:val="B1"/>
      </w:pPr>
      <w:r w:rsidRPr="00042036">
        <w:tab/>
      </w:r>
      <w:r w:rsidR="00782161" w:rsidRPr="00042036">
        <w:t xml:space="preserve">The AMF can optionally include an S-NSSAI with reason for registration </w:t>
      </w:r>
      <w:r w:rsidR="00494EEF" w:rsidRPr="00042036">
        <w:t>'</w:t>
      </w:r>
      <w:r w:rsidR="00782161" w:rsidRPr="00042036">
        <w:t>proactive registration</w:t>
      </w:r>
      <w:r w:rsidR="00494EEF" w:rsidRPr="00042036">
        <w:t>'</w:t>
      </w:r>
      <w:r w:rsidR="00782161" w:rsidRPr="00042036">
        <w:t xml:space="preserve"> in the list of rejected S-NSSAIs in order to avoid the UE to continue requesting this S-NSSAI.</w:t>
      </w:r>
    </w:p>
    <w:p w14:paraId="514D7FF4" w14:textId="2DB01774" w:rsidR="00782161" w:rsidRPr="00042036" w:rsidRDefault="00782161" w:rsidP="00782161">
      <w:pPr>
        <w:pStyle w:val="B1"/>
        <w:rPr>
          <w:lang w:eastAsia="en-US"/>
        </w:rPr>
      </w:pPr>
      <w:r w:rsidRPr="00042036">
        <w:rPr>
          <w:lang w:eastAsia="en-US"/>
        </w:rPr>
        <w:t>5.</w:t>
      </w:r>
      <w:r w:rsidRPr="00042036">
        <w:rPr>
          <w:lang w:eastAsia="en-US"/>
        </w:rPr>
        <w:tab/>
        <w:t>The AMF sends Registration Accept message to the UE including the Allowed NSSAI as determined in step</w:t>
      </w:r>
      <w:r w:rsidR="00183735" w:rsidRPr="00042036">
        <w:rPr>
          <w:lang w:eastAsia="en-US"/>
        </w:rPr>
        <w:t> </w:t>
      </w:r>
      <w:r w:rsidRPr="00042036">
        <w:rPr>
          <w:lang w:eastAsia="en-US"/>
        </w:rPr>
        <w:t>4b.</w:t>
      </w:r>
    </w:p>
    <w:p w14:paraId="25328863" w14:textId="5B9633EE" w:rsidR="00782161" w:rsidRPr="00042036" w:rsidRDefault="00782161" w:rsidP="00782161">
      <w:pPr>
        <w:pStyle w:val="B1"/>
        <w:rPr>
          <w:lang w:eastAsia="en-US"/>
        </w:rPr>
      </w:pPr>
      <w:r w:rsidRPr="00042036">
        <w:rPr>
          <w:lang w:eastAsia="en-US"/>
        </w:rPr>
        <w:t>6.</w:t>
      </w:r>
      <w:r w:rsidRPr="00042036">
        <w:rPr>
          <w:lang w:eastAsia="en-US"/>
        </w:rPr>
        <w:tab/>
        <w:t>The UE processes the Registration Accept message as known (e.g. step</w:t>
      </w:r>
      <w:r w:rsidR="002736ED" w:rsidRPr="00042036">
        <w:rPr>
          <w:lang w:eastAsia="en-US"/>
        </w:rPr>
        <w:t> </w:t>
      </w:r>
      <w:r w:rsidRPr="00042036">
        <w:rPr>
          <w:lang w:eastAsia="en-US"/>
        </w:rPr>
        <w:t xml:space="preserve">21 from Figure 4.2.2.2.2-1 in </w:t>
      </w:r>
      <w:r w:rsidR="00C92467" w:rsidRPr="00042036">
        <w:rPr>
          <w:lang w:eastAsia="en-US"/>
        </w:rPr>
        <w:t>TS</w:t>
      </w:r>
      <w:r w:rsidR="00C92467">
        <w:rPr>
          <w:lang w:eastAsia="en-US"/>
        </w:rPr>
        <w:t> </w:t>
      </w:r>
      <w:r w:rsidR="00C92467" w:rsidRPr="00042036">
        <w:rPr>
          <w:lang w:eastAsia="en-US"/>
        </w:rPr>
        <w:t>23.502</w:t>
      </w:r>
      <w:r w:rsidR="00C92467">
        <w:rPr>
          <w:lang w:eastAsia="en-US"/>
        </w:rPr>
        <w:t> </w:t>
      </w:r>
      <w:r w:rsidR="00C92467" w:rsidRPr="00042036">
        <w:rPr>
          <w:lang w:eastAsia="en-US"/>
        </w:rPr>
        <w:t>[</w:t>
      </w:r>
      <w:r w:rsidRPr="00042036">
        <w:rPr>
          <w:lang w:eastAsia="en-US"/>
        </w:rPr>
        <w:t>5]).</w:t>
      </w:r>
    </w:p>
    <w:p w14:paraId="1EA70227" w14:textId="61E5FF65" w:rsidR="00782161" w:rsidRPr="00042036" w:rsidRDefault="002736ED" w:rsidP="00FB44BB">
      <w:pPr>
        <w:pStyle w:val="B1"/>
        <w:rPr>
          <w:lang w:eastAsia="en-US"/>
        </w:rPr>
      </w:pPr>
      <w:r w:rsidRPr="00042036">
        <w:rPr>
          <w:lang w:eastAsia="en-US"/>
        </w:rPr>
        <w:tab/>
      </w:r>
      <w:r w:rsidR="00782161" w:rsidRPr="00042036">
        <w:rPr>
          <w:lang w:eastAsia="en-US"/>
        </w:rPr>
        <w:t>Additionally, if an application request data connectivity and the corresponding S-NSSAI is not in the Allowed NSSAI, the UE first sends a request to register with the S-NSSAI before processing further RSDs or before the UE concludes that the RSD is invalid.</w:t>
      </w:r>
    </w:p>
    <w:p w14:paraId="080A50E3" w14:textId="768CA222" w:rsidR="00782161" w:rsidRPr="00042036" w:rsidRDefault="00782161" w:rsidP="00FB44BB">
      <w:pPr>
        <w:pStyle w:val="Heading3"/>
        <w:rPr>
          <w:lang w:eastAsia="zh-CN"/>
        </w:rPr>
      </w:pPr>
      <w:bookmarkStart w:id="1109" w:name="_Toc112923331"/>
      <w:bookmarkStart w:id="1110" w:name="_Toc112924015"/>
      <w:r w:rsidRPr="00042036">
        <w:rPr>
          <w:lang w:eastAsia="zh-CN"/>
        </w:rPr>
        <w:t>6.</w:t>
      </w:r>
      <w:r w:rsidR="00BB5DE8" w:rsidRPr="00042036">
        <w:rPr>
          <w:lang w:eastAsia="zh-CN"/>
        </w:rPr>
        <w:t>36</w:t>
      </w:r>
      <w:r w:rsidRPr="00042036">
        <w:rPr>
          <w:lang w:eastAsia="zh-CN"/>
        </w:rPr>
        <w:t>.4</w:t>
      </w:r>
      <w:r w:rsidRPr="00042036">
        <w:rPr>
          <w:lang w:eastAsia="zh-CN"/>
        </w:rPr>
        <w:tab/>
      </w:r>
      <w:r w:rsidRPr="00042036">
        <w:t>Impacts on services, entities and interfaces</w:t>
      </w:r>
      <w:bookmarkEnd w:id="1109"/>
      <w:bookmarkEnd w:id="1110"/>
    </w:p>
    <w:p w14:paraId="0ECDC938" w14:textId="77777777" w:rsidR="00782161" w:rsidRPr="00042036" w:rsidRDefault="00782161" w:rsidP="00782161">
      <w:r w:rsidRPr="00042036">
        <w:t>Impacts to the UE:</w:t>
      </w:r>
    </w:p>
    <w:p w14:paraId="07AD1807" w14:textId="77777777" w:rsidR="00782161" w:rsidRPr="00042036" w:rsidRDefault="00782161" w:rsidP="00782161">
      <w:pPr>
        <w:pStyle w:val="B1"/>
      </w:pPr>
      <w:r w:rsidRPr="00042036">
        <w:t>-</w:t>
      </w:r>
      <w:r w:rsidRPr="00042036">
        <w:tab/>
        <w:t>ability to determine the reason for registration with an S-NSSAI.</w:t>
      </w:r>
    </w:p>
    <w:p w14:paraId="167F7E3E" w14:textId="77777777" w:rsidR="00782161" w:rsidRPr="00042036" w:rsidRDefault="00782161" w:rsidP="00782161">
      <w:pPr>
        <w:pStyle w:val="B1"/>
      </w:pPr>
      <w:r w:rsidRPr="00042036">
        <w:t>-</w:t>
      </w:r>
      <w:r w:rsidRPr="00042036">
        <w:tab/>
        <w:t>sending the reason for registration for each S-NSSAI part of the Requested NSSAI.</w:t>
      </w:r>
    </w:p>
    <w:p w14:paraId="341ABEC1" w14:textId="07E550CE" w:rsidR="00782161" w:rsidRPr="00042036" w:rsidRDefault="00782161" w:rsidP="00782161">
      <w:pPr>
        <w:pStyle w:val="B1"/>
        <w:rPr>
          <w:lang w:eastAsia="en-US"/>
        </w:rPr>
      </w:pPr>
      <w:r w:rsidRPr="00042036">
        <w:t>-</w:t>
      </w:r>
      <w:r w:rsidRPr="00042036">
        <w:tab/>
        <w:t>receiving an S</w:t>
      </w:r>
      <w:r w:rsidRPr="00042036">
        <w:rPr>
          <w:lang w:eastAsia="en-US"/>
        </w:rPr>
        <w:t xml:space="preserve">-NSSAI reject cause (e.g. rejected due to </w:t>
      </w:r>
      <w:r w:rsidR="00494EEF" w:rsidRPr="00042036">
        <w:rPr>
          <w:lang w:eastAsia="en-US"/>
        </w:rPr>
        <w:t>'</w:t>
      </w:r>
      <w:r w:rsidRPr="00042036">
        <w:rPr>
          <w:lang w:eastAsia="en-US"/>
        </w:rPr>
        <w:t>proactive registration</w:t>
      </w:r>
      <w:r w:rsidR="00494EEF" w:rsidRPr="00042036">
        <w:rPr>
          <w:lang w:eastAsia="en-US"/>
        </w:rPr>
        <w:t>'</w:t>
      </w:r>
      <w:r w:rsidRPr="00042036">
        <w:rPr>
          <w:lang w:eastAsia="en-US"/>
        </w:rPr>
        <w:t>).</w:t>
      </w:r>
    </w:p>
    <w:p w14:paraId="0114CEBB" w14:textId="4E8D23F9" w:rsidR="00782161" w:rsidRPr="00042036" w:rsidRDefault="00782161" w:rsidP="00782161">
      <w:pPr>
        <w:pStyle w:val="B1"/>
      </w:pPr>
      <w:r w:rsidRPr="00042036">
        <w:rPr>
          <w:lang w:eastAsia="en-US"/>
        </w:rPr>
        <w:t>-</w:t>
      </w:r>
      <w:r w:rsidRPr="00042036">
        <w:rPr>
          <w:lang w:eastAsia="en-US"/>
        </w:rPr>
        <w:tab/>
        <w:t xml:space="preserve">triggering a registration with an S-NSSAI which is outside the Allowed NSSAI (and also not in the rejected S-NSSAIs different from rejected due to </w:t>
      </w:r>
      <w:r w:rsidR="00494EEF" w:rsidRPr="00042036">
        <w:rPr>
          <w:lang w:eastAsia="en-US"/>
        </w:rPr>
        <w:t>'</w:t>
      </w:r>
      <w:r w:rsidRPr="00042036">
        <w:rPr>
          <w:lang w:eastAsia="en-US"/>
        </w:rPr>
        <w:t>proactive registration</w:t>
      </w:r>
      <w:r w:rsidR="00494EEF" w:rsidRPr="00042036">
        <w:rPr>
          <w:lang w:eastAsia="en-US"/>
        </w:rPr>
        <w:t>'</w:t>
      </w:r>
      <w:r w:rsidRPr="00042036">
        <w:rPr>
          <w:lang w:eastAsia="en-US"/>
        </w:rPr>
        <w:t>) based on the URSP rules evaluation.</w:t>
      </w:r>
    </w:p>
    <w:p w14:paraId="164B7C88" w14:textId="77777777" w:rsidR="00782161" w:rsidRPr="00042036" w:rsidRDefault="00782161" w:rsidP="00782161">
      <w:r w:rsidRPr="00042036">
        <w:t>Impacts to the AMF:</w:t>
      </w:r>
    </w:p>
    <w:p w14:paraId="68F52168" w14:textId="77777777" w:rsidR="00782161" w:rsidRPr="00042036" w:rsidRDefault="00782161" w:rsidP="00782161">
      <w:pPr>
        <w:pStyle w:val="B1"/>
      </w:pPr>
      <w:r w:rsidRPr="00042036">
        <w:t>-</w:t>
      </w:r>
      <w:r w:rsidRPr="00042036">
        <w:tab/>
        <w:t>Configuring the UE whether to send the reason for registration with an S-NSSAI.</w:t>
      </w:r>
    </w:p>
    <w:p w14:paraId="1F0F7A5F" w14:textId="77777777" w:rsidR="00782161" w:rsidRPr="00042036" w:rsidRDefault="00782161" w:rsidP="00782161">
      <w:pPr>
        <w:pStyle w:val="B1"/>
        <w:rPr>
          <w:lang w:eastAsia="en-US"/>
        </w:rPr>
      </w:pPr>
      <w:r w:rsidRPr="00042036">
        <w:t>-</w:t>
      </w:r>
      <w:r w:rsidRPr="00042036">
        <w:tab/>
        <w:t>Determining the Allowed NSSAI based on internal policies and the received reason for registration with each S-NSSAI of the Requested NSSAIs</w:t>
      </w:r>
      <w:r w:rsidRPr="00042036">
        <w:rPr>
          <w:lang w:eastAsia="en-US"/>
        </w:rPr>
        <w:t>.</w:t>
      </w:r>
    </w:p>
    <w:p w14:paraId="2FD659BE" w14:textId="75FEBF51" w:rsidR="00782161" w:rsidRPr="00042036" w:rsidRDefault="00782161" w:rsidP="00782161">
      <w:pPr>
        <w:pStyle w:val="B1"/>
        <w:rPr>
          <w:lang w:eastAsia="en-US"/>
        </w:rPr>
      </w:pPr>
      <w:r w:rsidRPr="00042036">
        <w:rPr>
          <w:lang w:eastAsia="en-US"/>
        </w:rPr>
        <w:t>-</w:t>
      </w:r>
      <w:r w:rsidRPr="00042036">
        <w:rPr>
          <w:lang w:eastAsia="en-US"/>
        </w:rPr>
        <w:tab/>
        <w:t xml:space="preserve">Providing to the UE an S-NSSAI reject cause (e.g. rejected due to </w:t>
      </w:r>
      <w:r w:rsidR="00494EEF" w:rsidRPr="00042036">
        <w:rPr>
          <w:lang w:eastAsia="en-US"/>
        </w:rPr>
        <w:t>'</w:t>
      </w:r>
      <w:r w:rsidRPr="00042036">
        <w:rPr>
          <w:lang w:eastAsia="en-US"/>
        </w:rPr>
        <w:t>proactive registration</w:t>
      </w:r>
      <w:r w:rsidR="00494EEF" w:rsidRPr="00042036">
        <w:rPr>
          <w:lang w:eastAsia="en-US"/>
        </w:rPr>
        <w:t>'</w:t>
      </w:r>
      <w:r w:rsidRPr="00042036">
        <w:rPr>
          <w:lang w:eastAsia="en-US"/>
        </w:rPr>
        <w:t>).</w:t>
      </w:r>
    </w:p>
    <w:p w14:paraId="7EAF7B0C" w14:textId="67B43309" w:rsidR="00782161" w:rsidRPr="00042036" w:rsidRDefault="00782161" w:rsidP="00782161">
      <w:pPr>
        <w:pStyle w:val="Heading2"/>
      </w:pPr>
      <w:bookmarkStart w:id="1111" w:name="_Toc104302583"/>
      <w:bookmarkStart w:id="1112" w:name="_Toc104359549"/>
      <w:bookmarkStart w:id="1113" w:name="_Toc112923332"/>
      <w:bookmarkStart w:id="1114" w:name="_Toc112924016"/>
      <w:r w:rsidRPr="00042036">
        <w:t>6.</w:t>
      </w:r>
      <w:r w:rsidR="00BB5DE8" w:rsidRPr="00042036">
        <w:t>37</w:t>
      </w:r>
      <w:r w:rsidRPr="00042036">
        <w:tab/>
        <w:t>Solution #</w:t>
      </w:r>
      <w:r w:rsidR="00BB5DE8" w:rsidRPr="00042036">
        <w:t>37</w:t>
      </w:r>
      <w:r w:rsidRPr="00042036">
        <w:t>: Actual UE Activity-based Slice Admission Control</w:t>
      </w:r>
      <w:bookmarkEnd w:id="1111"/>
      <w:bookmarkEnd w:id="1112"/>
      <w:bookmarkEnd w:id="1113"/>
      <w:bookmarkEnd w:id="1114"/>
    </w:p>
    <w:p w14:paraId="2D106F5A" w14:textId="0716D277" w:rsidR="00782161" w:rsidRPr="00042036" w:rsidRDefault="00782161" w:rsidP="00782161">
      <w:pPr>
        <w:pStyle w:val="Heading3"/>
        <w:rPr>
          <w:lang w:eastAsia="ko-KR"/>
        </w:rPr>
      </w:pPr>
      <w:bookmarkStart w:id="1115" w:name="_Toc104302584"/>
      <w:bookmarkStart w:id="1116" w:name="_Toc104359550"/>
      <w:bookmarkStart w:id="1117" w:name="_Toc112923333"/>
      <w:bookmarkStart w:id="1118" w:name="_Toc112924017"/>
      <w:r w:rsidRPr="00042036">
        <w:rPr>
          <w:lang w:eastAsia="ko-KR"/>
        </w:rPr>
        <w:t>6</w:t>
      </w:r>
      <w:r w:rsidRPr="00042036">
        <w:rPr>
          <w:lang w:eastAsia="zh-CN"/>
        </w:rPr>
        <w:t>.</w:t>
      </w:r>
      <w:r w:rsidR="00BB5DE8" w:rsidRPr="00042036">
        <w:rPr>
          <w:lang w:eastAsia="zh-CN"/>
        </w:rPr>
        <w:t>37</w:t>
      </w:r>
      <w:r w:rsidRPr="00042036">
        <w:rPr>
          <w:lang w:eastAsia="ko-KR"/>
        </w:rPr>
        <w:t>.1</w:t>
      </w:r>
      <w:r w:rsidRPr="00042036">
        <w:rPr>
          <w:lang w:eastAsia="ko-KR"/>
        </w:rPr>
        <w:tab/>
        <w:t>Introduction</w:t>
      </w:r>
      <w:bookmarkEnd w:id="1115"/>
      <w:bookmarkEnd w:id="1116"/>
      <w:bookmarkEnd w:id="1117"/>
      <w:bookmarkEnd w:id="1118"/>
    </w:p>
    <w:p w14:paraId="6A8C8A10" w14:textId="4931665B" w:rsidR="00782161" w:rsidRPr="00042036" w:rsidRDefault="00782161" w:rsidP="00211D1C">
      <w:pPr>
        <w:rPr>
          <w:lang w:eastAsia="ko-KR"/>
        </w:rPr>
      </w:pPr>
      <w:r w:rsidRPr="00042036">
        <w:t xml:space="preserve">This solution is to extend the </w:t>
      </w:r>
      <w:r w:rsidRPr="00042036">
        <w:rPr>
          <w:i/>
          <w:lang w:eastAsia="ko-KR"/>
        </w:rPr>
        <w:t>CN-initiated selective deactivation of UP connection of an existing PDU Session</w:t>
      </w:r>
      <w:r w:rsidRPr="00042036">
        <w:rPr>
          <w:lang w:eastAsia="ko-KR"/>
        </w:rPr>
        <w:t xml:space="preserve"> as specified in clause</w:t>
      </w:r>
      <w:r w:rsidR="00BB5DE8" w:rsidRPr="00042036">
        <w:rPr>
          <w:lang w:eastAsia="ko-KR"/>
        </w:rPr>
        <w:t> </w:t>
      </w:r>
      <w:r w:rsidRPr="00042036">
        <w:rPr>
          <w:lang w:eastAsia="ko-KR"/>
        </w:rPr>
        <w:t xml:space="preserve">4.3.7 of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Pr="00042036">
        <w:rPr>
          <w:lang w:eastAsia="ko-KR"/>
        </w:rPr>
        <w:t>5]. In case of an unreasonable inactivity, i.e. the configured timer, is detected, the SMF can release the PDU Session. Subsequently, the serving AMF can deregister a UE from a given S-NSSAI if the released PDU Session is the only PDU session that used a given S-NSSAI.</w:t>
      </w:r>
    </w:p>
    <w:p w14:paraId="479095E8" w14:textId="333F6685" w:rsidR="006622A1" w:rsidRPr="00042036" w:rsidRDefault="006622A1" w:rsidP="00211D1C">
      <w:pPr>
        <w:rPr>
          <w:lang w:eastAsia="ko-KR"/>
        </w:rPr>
      </w:pPr>
      <w:bookmarkStart w:id="1119" w:name="_Toc104302585"/>
      <w:bookmarkStart w:id="1120" w:name="_Toc104359551"/>
      <w:r w:rsidRPr="00042036">
        <w:rPr>
          <w:lang w:eastAsia="ko-KR"/>
        </w:rPr>
        <w:lastRenderedPageBreak/>
        <w:t xml:space="preserve">Further optimization in terms of cutting down monitoring effort of a PDU Session inactivity or UE inactivity on a Serving SMF and Serving AMF respectively is possible if UE is supposed to be configured with policies letting a UE manage releasing inactive PDU Sessions and deregistering from an unused S-NSSAI after configured timers. Such a policy that helps a UE manage releasing an inactive PDU Session or deregistering from an unused S-NSSAI is termed </w:t>
      </w:r>
      <w:r w:rsidR="00494EEF" w:rsidRPr="00042036">
        <w:rPr>
          <w:lang w:eastAsia="ko-KR"/>
        </w:rPr>
        <w:t>"</w:t>
      </w:r>
      <w:r w:rsidRPr="00042036">
        <w:rPr>
          <w:i/>
          <w:lang w:eastAsia="ko-KR"/>
        </w:rPr>
        <w:t>UE behaviour control policies</w:t>
      </w:r>
      <w:r w:rsidR="00494EEF" w:rsidRPr="00042036">
        <w:rPr>
          <w:i/>
          <w:lang w:eastAsia="ko-KR"/>
        </w:rPr>
        <w:t>"</w:t>
      </w:r>
      <w:r w:rsidRPr="00042036">
        <w:rPr>
          <w:lang w:eastAsia="ko-KR"/>
        </w:rPr>
        <w:t>.</w:t>
      </w:r>
    </w:p>
    <w:p w14:paraId="10D3CEC9" w14:textId="14AC95F5" w:rsidR="006622A1" w:rsidRPr="00042036" w:rsidRDefault="006622A1" w:rsidP="00211D1C">
      <w:pPr>
        <w:pStyle w:val="NO"/>
        <w:rPr>
          <w:lang w:eastAsia="ko-KR"/>
        </w:rPr>
      </w:pPr>
      <w:r w:rsidRPr="00042036">
        <w:rPr>
          <w:lang w:eastAsia="ko-KR"/>
        </w:rPr>
        <w:t>NOTE:</w:t>
      </w:r>
      <w:r w:rsidR="00211D1C">
        <w:rPr>
          <w:lang w:eastAsia="ko-KR"/>
        </w:rPr>
        <w:tab/>
      </w:r>
      <w:r w:rsidR="00211D1C" w:rsidRPr="00042036">
        <w:rPr>
          <w:lang w:eastAsia="ko-KR"/>
        </w:rPr>
        <w:t xml:space="preserve">It </w:t>
      </w:r>
      <w:r w:rsidRPr="00042036">
        <w:rPr>
          <w:lang w:eastAsia="ko-KR"/>
        </w:rPr>
        <w:t xml:space="preserve">is assumed if the UE is configured with the UE behaviour control policy, when the PDU session need be released or S-NSSAI need be deregistered, the UE initiates the explicit PDU session release or registration update procedure as defined in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Pr="00042036">
        <w:rPr>
          <w:lang w:eastAsia="ko-KR"/>
        </w:rPr>
        <w:t>5].</w:t>
      </w:r>
    </w:p>
    <w:p w14:paraId="2C9974C2" w14:textId="22EDC186" w:rsidR="00782161" w:rsidRPr="00042036" w:rsidRDefault="00782161" w:rsidP="00782161">
      <w:pPr>
        <w:pStyle w:val="Heading3"/>
      </w:pPr>
      <w:bookmarkStart w:id="1121" w:name="_Toc112923334"/>
      <w:bookmarkStart w:id="1122" w:name="_Toc112924018"/>
      <w:r w:rsidRPr="00042036">
        <w:t>6.</w:t>
      </w:r>
      <w:r w:rsidR="00BB5DE8" w:rsidRPr="00042036">
        <w:t>37</w:t>
      </w:r>
      <w:r w:rsidRPr="00042036">
        <w:t>.2</w:t>
      </w:r>
      <w:r w:rsidRPr="00042036">
        <w:tab/>
        <w:t>Functional Description</w:t>
      </w:r>
      <w:bookmarkEnd w:id="1119"/>
      <w:bookmarkEnd w:id="1120"/>
      <w:bookmarkEnd w:id="1121"/>
      <w:bookmarkEnd w:id="1122"/>
    </w:p>
    <w:p w14:paraId="1621145D" w14:textId="67D8BC4C" w:rsidR="00782161" w:rsidRPr="00042036" w:rsidRDefault="006622A1" w:rsidP="00782161">
      <w:pPr>
        <w:rPr>
          <w:lang w:eastAsia="x-none"/>
        </w:rPr>
      </w:pPr>
      <w:r w:rsidRPr="00042036">
        <w:rPr>
          <w:lang w:eastAsia="x-none"/>
        </w:rPr>
        <w:t>Unless a serving AMF gets notified in terms of a UE</w:t>
      </w:r>
      <w:r w:rsidR="00494EEF" w:rsidRPr="00042036">
        <w:rPr>
          <w:lang w:eastAsia="x-none"/>
        </w:rPr>
        <w:t>'</w:t>
      </w:r>
      <w:r w:rsidRPr="00042036">
        <w:rPr>
          <w:lang w:eastAsia="x-none"/>
        </w:rPr>
        <w:t xml:space="preserve">s ability to support </w:t>
      </w:r>
      <w:r w:rsidRPr="00042036">
        <w:rPr>
          <w:i/>
          <w:lang w:eastAsia="ko-KR"/>
        </w:rPr>
        <w:t>UE behaviour control policies</w:t>
      </w:r>
      <w:r w:rsidRPr="00042036">
        <w:rPr>
          <w:lang w:eastAsia="x-none"/>
        </w:rPr>
        <w:t>, w</w:t>
      </w:r>
      <w:r w:rsidR="00782161" w:rsidRPr="00042036">
        <w:rPr>
          <w:lang w:eastAsia="x-none"/>
        </w:rPr>
        <w:t>hen UEs get successfully registered for a network slice, AMF should monitor for a configured time duration whether these UEs are making any PDU sessions using the same slice. If AMF finds that some of the UEs do not have any PDU sessions and the timer is expired, then it deregisters the slice by removing the slice from the Allowed NSSAI. If the same slice is present in the Allowed NSSAI of both 3GPP and N3GPP access and AMF finds no PDU session only for one of the access, then it deregisters the slice for the corresponding access.</w:t>
      </w:r>
    </w:p>
    <w:p w14:paraId="0E16FE1E" w14:textId="61D12ECF" w:rsidR="00782161" w:rsidRPr="00042036" w:rsidRDefault="006622A1" w:rsidP="00782161">
      <w:pPr>
        <w:rPr>
          <w:lang w:eastAsia="x-none"/>
        </w:rPr>
      </w:pPr>
      <w:r w:rsidRPr="00042036">
        <w:rPr>
          <w:lang w:eastAsia="x-none"/>
        </w:rPr>
        <w:t>Unless a serving SMF gets notified in terms of a UE</w:t>
      </w:r>
      <w:r w:rsidR="00494EEF" w:rsidRPr="00042036">
        <w:rPr>
          <w:lang w:eastAsia="x-none"/>
        </w:rPr>
        <w:t>'</w:t>
      </w:r>
      <w:r w:rsidRPr="00042036">
        <w:rPr>
          <w:lang w:eastAsia="x-none"/>
        </w:rPr>
        <w:t xml:space="preserve">s ability to support </w:t>
      </w:r>
      <w:r w:rsidRPr="00042036">
        <w:rPr>
          <w:i/>
          <w:lang w:eastAsia="ko-KR"/>
        </w:rPr>
        <w:t>UE behaviour control policies</w:t>
      </w:r>
      <w:r w:rsidRPr="00042036">
        <w:rPr>
          <w:lang w:eastAsia="x-none"/>
        </w:rPr>
        <w:t>, f</w:t>
      </w:r>
      <w:r w:rsidR="00782161" w:rsidRPr="00042036">
        <w:rPr>
          <w:lang w:eastAsia="x-none"/>
        </w:rPr>
        <w:t xml:space="preserve">or an already established PDU sessions, </w:t>
      </w:r>
      <w:r w:rsidRPr="00042036">
        <w:rPr>
          <w:lang w:eastAsia="x-none"/>
        </w:rPr>
        <w:t xml:space="preserve">when an </w:t>
      </w:r>
      <w:r w:rsidR="00782161" w:rsidRPr="00042036">
        <w:rPr>
          <w:lang w:eastAsia="x-none"/>
        </w:rPr>
        <w:t>SMF receives an indication from UPF after a configured time duration that UE is not transferring any user plane packets and the established session is inactive then based on operator policy the SMF may release the session. SMF may give an indication to AMF while releasing the session, based on which AMF will trigger to deregister the UE from the related slice. If AMF finds out that the same UE is having active PDU sessions through other SMFs then it shall not proceed with deregistration of the slice.</w:t>
      </w:r>
    </w:p>
    <w:p w14:paraId="231F7F92" w14:textId="75997C22" w:rsidR="00782161" w:rsidRPr="00042036" w:rsidRDefault="00782161" w:rsidP="00782161">
      <w:pPr>
        <w:rPr>
          <w:lang w:eastAsia="zh-CN"/>
        </w:rPr>
      </w:pPr>
      <w:r w:rsidRPr="00042036">
        <w:rPr>
          <w:lang w:eastAsia="zh-CN"/>
        </w:rPr>
        <w:t>The duration where AMF monitors to define the slice inactivity and UPF monitors to define the PDU session inactivity can be configured from AF or can be configured by MNO</w:t>
      </w:r>
      <w:r w:rsidR="00344785" w:rsidRPr="00042036">
        <w:rPr>
          <w:lang w:eastAsia="zh-CN"/>
        </w:rPr>
        <w:t xml:space="preserve"> and</w:t>
      </w:r>
      <w:r w:rsidRPr="00042036">
        <w:rPr>
          <w:lang w:eastAsia="zh-CN"/>
        </w:rPr>
        <w:t xml:space="preserve"> stored in UDM as well.</w:t>
      </w:r>
      <w:r w:rsidR="006622A1" w:rsidRPr="00042036">
        <w:rPr>
          <w:lang w:eastAsia="zh-CN"/>
        </w:rPr>
        <w:t xml:space="preserve"> These monitoring activities by a serving SMF or AMF can be restricted to the case if a UE does not support </w:t>
      </w:r>
      <w:r w:rsidR="006622A1" w:rsidRPr="00042036">
        <w:rPr>
          <w:i/>
          <w:lang w:eastAsia="ko-KR"/>
        </w:rPr>
        <w:t>UE behaviour control policies</w:t>
      </w:r>
      <w:r w:rsidR="006622A1" w:rsidRPr="00042036">
        <w:rPr>
          <w:lang w:eastAsia="zh-CN"/>
        </w:rPr>
        <w:t>. If, on the other hand, UE supports such a policy, a serving SMF or AMF having to monitor for inactivity, may not always be necessary.</w:t>
      </w:r>
    </w:p>
    <w:p w14:paraId="0A6DC023" w14:textId="1625E72E" w:rsidR="00782161" w:rsidRPr="00042036" w:rsidRDefault="00782161" w:rsidP="00782161">
      <w:pPr>
        <w:pStyle w:val="Heading3"/>
      </w:pPr>
      <w:bookmarkStart w:id="1123" w:name="_Toc104302586"/>
      <w:bookmarkStart w:id="1124" w:name="_Toc104359552"/>
      <w:bookmarkStart w:id="1125" w:name="_Toc112923335"/>
      <w:bookmarkStart w:id="1126" w:name="_Toc112924019"/>
      <w:r w:rsidRPr="00042036">
        <w:t>6.</w:t>
      </w:r>
      <w:r w:rsidR="00BB5DE8" w:rsidRPr="00042036">
        <w:t>37</w:t>
      </w:r>
      <w:r w:rsidRPr="00042036">
        <w:t>.3</w:t>
      </w:r>
      <w:r w:rsidRPr="00042036">
        <w:tab/>
        <w:t>Procedures</w:t>
      </w:r>
      <w:bookmarkEnd w:id="1123"/>
      <w:bookmarkEnd w:id="1124"/>
      <w:bookmarkEnd w:id="1125"/>
      <w:bookmarkEnd w:id="1126"/>
    </w:p>
    <w:p w14:paraId="2F70A5C1" w14:textId="77777777" w:rsidR="00782161" w:rsidRPr="00042036" w:rsidRDefault="00782161" w:rsidP="00FB44BB">
      <w:pPr>
        <w:pStyle w:val="TH"/>
        <w:rPr>
          <w:rFonts w:eastAsia="Yu Mincho"/>
        </w:rPr>
      </w:pPr>
      <w:r w:rsidRPr="00042036">
        <w:object w:dxaOrig="8431" w:dyaOrig="7965" w14:anchorId="076D1446">
          <v:shape id="_x0000_i1080" type="#_x0000_t75" style="width:423.75pt;height:291.75pt" o:ole="">
            <v:imagedata r:id="rId123" o:title="" cropbottom="17299f" cropright="-165f"/>
          </v:shape>
          <o:OLEObject Type="Embed" ProgID="Visio.Drawing.11" ShapeID="_x0000_i1080" DrawAspect="Content" ObjectID="_1723979133" r:id="rId124"/>
        </w:object>
      </w:r>
    </w:p>
    <w:p w14:paraId="0F93A8F2" w14:textId="16092C55" w:rsidR="00782161" w:rsidRPr="00042036" w:rsidRDefault="00782161" w:rsidP="00782161">
      <w:pPr>
        <w:pStyle w:val="TF"/>
        <w:rPr>
          <w:rFonts w:eastAsia="Yu Mincho"/>
        </w:rPr>
      </w:pPr>
      <w:r w:rsidRPr="00042036">
        <w:t>Figure 6.</w:t>
      </w:r>
      <w:r w:rsidR="00BB5DE8" w:rsidRPr="00042036">
        <w:t>37</w:t>
      </w:r>
      <w:r w:rsidRPr="00042036">
        <w:t>.3-1: Network controlled slice usage based on UE activity</w:t>
      </w:r>
    </w:p>
    <w:p w14:paraId="2EC4F87F" w14:textId="0FEEA85C" w:rsidR="00782161" w:rsidRPr="00042036" w:rsidRDefault="006622A1" w:rsidP="00211D1C">
      <w:pPr>
        <w:rPr>
          <w:rFonts w:eastAsia="Yu Mincho"/>
        </w:rPr>
      </w:pPr>
      <w:r w:rsidRPr="00042036">
        <w:rPr>
          <w:rFonts w:eastAsia="Yu Mincho"/>
        </w:rPr>
        <w:lastRenderedPageBreak/>
        <w:t>Depending on operator policy with regard to UEs</w:t>
      </w:r>
      <w:r w:rsidR="00494EEF" w:rsidRPr="00042036">
        <w:rPr>
          <w:rFonts w:eastAsia="Yu Mincho"/>
        </w:rPr>
        <w:t>'</w:t>
      </w:r>
      <w:r w:rsidRPr="00042036">
        <w:rPr>
          <w:rFonts w:eastAsia="Yu Mincho"/>
        </w:rPr>
        <w:t xml:space="preserve"> support of </w:t>
      </w:r>
      <w:r w:rsidRPr="00042036">
        <w:t xml:space="preserve">for </w:t>
      </w:r>
      <w:r w:rsidRPr="00042036">
        <w:rPr>
          <w:i/>
          <w:lang w:eastAsia="ko-KR"/>
        </w:rPr>
        <w:t>UE behaviour control policies</w:t>
      </w:r>
      <w:r w:rsidRPr="00042036">
        <w:rPr>
          <w:rFonts w:eastAsia="Yu Mincho"/>
        </w:rPr>
        <w:t>, b</w:t>
      </w:r>
      <w:r w:rsidR="00782161" w:rsidRPr="00042036">
        <w:rPr>
          <w:rFonts w:eastAsia="Yu Mincho"/>
        </w:rPr>
        <w:t>ased on inactivity of the UE, the network can release the PDU session and/or remove the S-NSSAI from the Allowed NSSAI. The procedure is executed as following:</w:t>
      </w:r>
    </w:p>
    <w:p w14:paraId="557DFCE6" w14:textId="75B7A1C2" w:rsidR="00782161" w:rsidRPr="00042036" w:rsidRDefault="00BB5DE8" w:rsidP="00FB44BB">
      <w:pPr>
        <w:pStyle w:val="B1"/>
        <w:rPr>
          <w:rFonts w:eastAsia="Yu Mincho"/>
        </w:rPr>
      </w:pPr>
      <w:r w:rsidRPr="00042036">
        <w:rPr>
          <w:rFonts w:eastAsia="Yu Mincho"/>
        </w:rPr>
        <w:t>1.</w:t>
      </w:r>
      <w:r w:rsidRPr="00042036">
        <w:rPr>
          <w:rFonts w:eastAsia="Yu Mincho"/>
        </w:rPr>
        <w:tab/>
      </w:r>
      <w:r w:rsidR="00782161" w:rsidRPr="00042036">
        <w:rPr>
          <w:rFonts w:eastAsia="Yu Mincho"/>
        </w:rPr>
        <w:t>The AF which uses the indicated slice provides the UE inactivity time parameter to the UDM as defined in the clause</w:t>
      </w:r>
      <w:r w:rsidRPr="00042036">
        <w:rPr>
          <w:rFonts w:eastAsia="Yu Mincho"/>
        </w:rPr>
        <w:t> </w:t>
      </w:r>
      <w:r w:rsidR="00782161" w:rsidRPr="00042036">
        <w:rPr>
          <w:rFonts w:eastAsia="Yu Mincho"/>
        </w:rPr>
        <w:t xml:space="preserve">4.15.6.2 of </w:t>
      </w:r>
      <w:r w:rsidR="00C92467" w:rsidRPr="00042036">
        <w:rPr>
          <w:rFonts w:eastAsia="Yu Mincho"/>
        </w:rPr>
        <w:t>TS</w:t>
      </w:r>
      <w:r w:rsidR="00C92467">
        <w:rPr>
          <w:rFonts w:eastAsia="Yu Mincho"/>
        </w:rPr>
        <w:t> </w:t>
      </w:r>
      <w:r w:rsidR="00C92467" w:rsidRPr="00042036">
        <w:rPr>
          <w:rFonts w:eastAsia="Yu Mincho"/>
        </w:rPr>
        <w:t>23.502</w:t>
      </w:r>
      <w:r w:rsidR="00C92467">
        <w:rPr>
          <w:rFonts w:eastAsia="Yu Mincho"/>
        </w:rPr>
        <w:t> </w:t>
      </w:r>
      <w:r w:rsidR="00C92467" w:rsidRPr="00042036">
        <w:rPr>
          <w:rFonts w:eastAsia="Yu Mincho"/>
        </w:rPr>
        <w:t>[</w:t>
      </w:r>
      <w:r w:rsidR="00782161" w:rsidRPr="00042036">
        <w:rPr>
          <w:rFonts w:eastAsia="Yu Mincho"/>
        </w:rPr>
        <w:t>5]. The UE inactivity time includes two parts, i.e. the PDU session inactivity time and S-NSSAI inactivity time.</w:t>
      </w:r>
    </w:p>
    <w:p w14:paraId="5D5BD872" w14:textId="0F54AEAC" w:rsidR="00782161" w:rsidRPr="00042036" w:rsidRDefault="00BB5DE8" w:rsidP="00FB44BB">
      <w:pPr>
        <w:pStyle w:val="B1"/>
        <w:rPr>
          <w:rFonts w:eastAsia="Yu Mincho"/>
        </w:rPr>
      </w:pPr>
      <w:r w:rsidRPr="00042036">
        <w:rPr>
          <w:rFonts w:eastAsia="Yu Mincho"/>
        </w:rPr>
        <w:tab/>
      </w:r>
      <w:r w:rsidR="00782161" w:rsidRPr="00042036">
        <w:rPr>
          <w:rFonts w:eastAsia="Yu Mincho"/>
        </w:rPr>
        <w:t>The defined PDU session inactivity time is associated with a DNN and S-NSSAI combination pair and optional UE type (e.g</w:t>
      </w:r>
      <w:r w:rsidR="000365FE" w:rsidRPr="00042036">
        <w:rPr>
          <w:rFonts w:eastAsia="Yu Mincho"/>
        </w:rPr>
        <w:t>.</w:t>
      </w:r>
      <w:r w:rsidR="00782161" w:rsidRPr="00042036">
        <w:rPr>
          <w:rFonts w:eastAsia="Yu Mincho"/>
        </w:rPr>
        <w:t xml:space="preserve"> factory UE, Vehicular UE which can be identified as group of UE). It indicates exactly when a given PDU session can be released after an observed inactivity.</w:t>
      </w:r>
    </w:p>
    <w:p w14:paraId="278B85E7" w14:textId="47D4ADCD" w:rsidR="00782161" w:rsidRPr="00042036" w:rsidRDefault="00BB5DE8" w:rsidP="00FB44BB">
      <w:pPr>
        <w:pStyle w:val="B1"/>
        <w:rPr>
          <w:rFonts w:eastAsia="Yu Mincho"/>
        </w:rPr>
      </w:pPr>
      <w:r w:rsidRPr="00042036">
        <w:rPr>
          <w:rFonts w:eastAsia="Yu Mincho"/>
        </w:rPr>
        <w:tab/>
      </w:r>
      <w:r w:rsidR="00782161" w:rsidRPr="00042036">
        <w:rPr>
          <w:rFonts w:eastAsia="Yu Mincho"/>
        </w:rPr>
        <w:t>The S-NSSAI inactivity time is associated with a S-NSSAI and optional UE type (e.g</w:t>
      </w:r>
      <w:r w:rsidR="000365FE" w:rsidRPr="00042036">
        <w:rPr>
          <w:rFonts w:eastAsia="Yu Mincho"/>
        </w:rPr>
        <w:t>.</w:t>
      </w:r>
      <w:r w:rsidR="00782161" w:rsidRPr="00042036">
        <w:rPr>
          <w:rFonts w:eastAsia="Yu Mincho"/>
        </w:rPr>
        <w:t xml:space="preserve"> factory UE, Vehicular UE which can be identified as group of UE). It defines exactly when the serving AMF can remove that S-NSSAI from the Allowed NSSAI after an observed inactivity of a UE that has registered to a given S-NSSAI but has not established any PDU session associated with that indicated S-NSSAI.</w:t>
      </w:r>
    </w:p>
    <w:p w14:paraId="2E9CA564" w14:textId="25BB5C10" w:rsidR="00782161" w:rsidRPr="00042036" w:rsidRDefault="00BB5DE8" w:rsidP="00FB44BB">
      <w:pPr>
        <w:pStyle w:val="B1"/>
        <w:rPr>
          <w:rFonts w:eastAsia="Yu Mincho"/>
        </w:rPr>
      </w:pPr>
      <w:r w:rsidRPr="00042036">
        <w:rPr>
          <w:rFonts w:eastAsia="Yu Mincho"/>
        </w:rPr>
        <w:tab/>
      </w:r>
      <w:r w:rsidR="00782161" w:rsidRPr="00042036">
        <w:rPr>
          <w:rFonts w:eastAsia="Yu Mincho"/>
        </w:rPr>
        <w:t>It is also possible that the UE inactivity time is set by a mobile network operator and stored in the UDM even without any AF provisioning.</w:t>
      </w:r>
    </w:p>
    <w:p w14:paraId="302693F7" w14:textId="21BF1498" w:rsidR="006622A1" w:rsidRPr="00042036" w:rsidRDefault="00BB5DE8" w:rsidP="00FB44BB">
      <w:pPr>
        <w:pStyle w:val="B1"/>
        <w:rPr>
          <w:rFonts w:eastAsia="Yu Mincho"/>
        </w:rPr>
      </w:pPr>
      <w:r w:rsidRPr="00042036">
        <w:rPr>
          <w:rFonts w:eastAsia="Yu Mincho"/>
        </w:rPr>
        <w:t>2.</w:t>
      </w:r>
      <w:r w:rsidRPr="00042036">
        <w:rPr>
          <w:rFonts w:eastAsia="Yu Mincho"/>
        </w:rPr>
        <w:tab/>
      </w:r>
      <w:r w:rsidR="00782161" w:rsidRPr="00042036">
        <w:rPr>
          <w:rFonts w:eastAsia="Yu Mincho"/>
        </w:rPr>
        <w:t>A UE performs registration procedure as defined in clause</w:t>
      </w:r>
      <w:r w:rsidRPr="00042036">
        <w:rPr>
          <w:rFonts w:eastAsia="Yu Mincho"/>
        </w:rPr>
        <w:t> </w:t>
      </w:r>
      <w:r w:rsidR="00782161" w:rsidRPr="00042036">
        <w:rPr>
          <w:rFonts w:eastAsia="Yu Mincho"/>
        </w:rPr>
        <w:t xml:space="preserve">4.2.2.2.2 of </w:t>
      </w:r>
      <w:r w:rsidR="00C92467" w:rsidRPr="00042036">
        <w:rPr>
          <w:rFonts w:eastAsia="Yu Mincho"/>
        </w:rPr>
        <w:t>TS</w:t>
      </w:r>
      <w:r w:rsidR="00C92467">
        <w:rPr>
          <w:rFonts w:eastAsia="Yu Mincho"/>
        </w:rPr>
        <w:t> </w:t>
      </w:r>
      <w:r w:rsidR="00C92467" w:rsidRPr="00042036">
        <w:rPr>
          <w:rFonts w:eastAsia="Yu Mincho"/>
        </w:rPr>
        <w:t>23.502</w:t>
      </w:r>
      <w:r w:rsidR="00C92467">
        <w:rPr>
          <w:rFonts w:eastAsia="Yu Mincho"/>
        </w:rPr>
        <w:t> </w:t>
      </w:r>
      <w:r w:rsidR="00C92467" w:rsidRPr="00042036">
        <w:rPr>
          <w:rFonts w:eastAsia="Yu Mincho"/>
        </w:rPr>
        <w:t>[</w:t>
      </w:r>
      <w:r w:rsidR="00782161" w:rsidRPr="00042036">
        <w:rPr>
          <w:rFonts w:eastAsia="Yu Mincho"/>
        </w:rPr>
        <w:t>5]. As part of that procedure, the serving AMF get the S-NSSAI inactivity time from the UDM.</w:t>
      </w:r>
    </w:p>
    <w:p w14:paraId="5EBFDF64" w14:textId="5E2694BF" w:rsidR="00115D1E" w:rsidRPr="00042036" w:rsidRDefault="00115D1E" w:rsidP="00115D1E">
      <w:pPr>
        <w:pStyle w:val="B1"/>
        <w:rPr>
          <w:rFonts w:eastAsia="Yu Mincho"/>
        </w:rPr>
      </w:pPr>
      <w:r w:rsidRPr="00042036">
        <w:rPr>
          <w:rFonts w:eastAsia="Yu Mincho"/>
        </w:rPr>
        <w:tab/>
      </w:r>
      <w:r w:rsidR="00782161" w:rsidRPr="00042036">
        <w:rPr>
          <w:rFonts w:eastAsia="Yu Mincho"/>
        </w:rPr>
        <w:t xml:space="preserve">Once the UE has registered on a given S-NSSAI, the serving AMF </w:t>
      </w:r>
      <w:r w:rsidRPr="00042036">
        <w:rPr>
          <w:rFonts w:eastAsia="Yu Mincho"/>
        </w:rPr>
        <w:t xml:space="preserve">gets notified whether a given UE supports </w:t>
      </w:r>
      <w:r w:rsidRPr="00042036">
        <w:rPr>
          <w:rFonts w:eastAsia="Yu Mincho"/>
          <w:i/>
        </w:rPr>
        <w:t>UE behaviour control policies</w:t>
      </w:r>
      <w:r w:rsidRPr="00042036">
        <w:rPr>
          <w:rFonts w:eastAsia="Yu Mincho"/>
        </w:rPr>
        <w:t>.</w:t>
      </w:r>
    </w:p>
    <w:p w14:paraId="4A81C931" w14:textId="4688926C" w:rsidR="00782161" w:rsidRPr="00042036" w:rsidRDefault="00115D1E" w:rsidP="00797053">
      <w:pPr>
        <w:pStyle w:val="B2"/>
        <w:rPr>
          <w:rFonts w:eastAsia="Yu Mincho"/>
        </w:rPr>
      </w:pPr>
      <w:r w:rsidRPr="00042036">
        <w:rPr>
          <w:rFonts w:eastAsia="Yu Mincho"/>
        </w:rPr>
        <w:t>-</w:t>
      </w:r>
      <w:r w:rsidRPr="00042036">
        <w:rPr>
          <w:rFonts w:eastAsia="Yu Mincho"/>
        </w:rPr>
        <w:tab/>
      </w:r>
      <w:r w:rsidRPr="00042036">
        <w:t xml:space="preserve">If the UE does not support that policy handling, the AMF </w:t>
      </w:r>
      <w:r w:rsidR="00782161" w:rsidRPr="00042036">
        <w:rPr>
          <w:rFonts w:eastAsia="Yu Mincho"/>
        </w:rPr>
        <w:t>will starts monitoring the S-NSSAI inactivity time. For each UE this S-NSSAI inactivity time is per each given S-NSSAI if the given S-NSSAI is in the Allowed NSSAI.</w:t>
      </w:r>
    </w:p>
    <w:p w14:paraId="57B88DD9" w14:textId="295A2395" w:rsidR="00115D1E" w:rsidRPr="00042036" w:rsidRDefault="00877649" w:rsidP="00797053">
      <w:pPr>
        <w:pStyle w:val="B2"/>
      </w:pPr>
      <w:r w:rsidRPr="00042036">
        <w:t>-</w:t>
      </w:r>
      <w:r w:rsidRPr="00042036">
        <w:tab/>
      </w:r>
      <w:r w:rsidR="00115D1E" w:rsidRPr="00042036">
        <w:t xml:space="preserve">If UE supports </w:t>
      </w:r>
      <w:r w:rsidR="00115D1E" w:rsidRPr="00042036">
        <w:rPr>
          <w:i/>
          <w:lang w:eastAsia="ko-KR"/>
        </w:rPr>
        <w:t>UE behaviour control policies</w:t>
      </w:r>
      <w:r w:rsidR="00115D1E" w:rsidRPr="00042036">
        <w:rPr>
          <w:lang w:eastAsia="ko-KR"/>
        </w:rPr>
        <w:t xml:space="preserve"> and there is no additional configuration that requires an AMF to still keep network control in terms of dealing with UE inactivity</w:t>
      </w:r>
      <w:r w:rsidR="00115D1E" w:rsidRPr="00042036">
        <w:t>, the serving AMF may not configure inactivity timers for those UEs and subsequently monitor those UEs for their inactiveness before deregistering them from an unused S-NSSAI.</w:t>
      </w:r>
    </w:p>
    <w:p w14:paraId="19CF5DC3" w14:textId="2D1D7BA1" w:rsidR="00115D1E" w:rsidRPr="00042036" w:rsidRDefault="00BB5DE8" w:rsidP="00FB44BB">
      <w:pPr>
        <w:pStyle w:val="B1"/>
        <w:rPr>
          <w:rFonts w:eastAsia="Yu Mincho"/>
        </w:rPr>
      </w:pPr>
      <w:r w:rsidRPr="00042036">
        <w:rPr>
          <w:rFonts w:eastAsia="Yu Mincho"/>
        </w:rPr>
        <w:t>3.</w:t>
      </w:r>
      <w:r w:rsidRPr="00042036">
        <w:rPr>
          <w:rFonts w:eastAsia="Yu Mincho"/>
        </w:rPr>
        <w:tab/>
      </w:r>
      <w:r w:rsidR="00782161" w:rsidRPr="00042036">
        <w:rPr>
          <w:rFonts w:eastAsia="Yu Mincho"/>
        </w:rPr>
        <w:t>A UE performs PDU session establishment procedure as defined in clause</w:t>
      </w:r>
      <w:r w:rsidRPr="00042036">
        <w:rPr>
          <w:rFonts w:eastAsia="Yu Mincho"/>
        </w:rPr>
        <w:t> </w:t>
      </w:r>
      <w:r w:rsidR="00782161" w:rsidRPr="00042036">
        <w:rPr>
          <w:rFonts w:eastAsia="Yu Mincho"/>
        </w:rPr>
        <w:t xml:space="preserve">4.3.2.2 of </w:t>
      </w:r>
      <w:r w:rsidR="00C92467" w:rsidRPr="00042036">
        <w:rPr>
          <w:rFonts w:eastAsia="Yu Mincho"/>
        </w:rPr>
        <w:t>TS</w:t>
      </w:r>
      <w:r w:rsidR="00C92467">
        <w:rPr>
          <w:rFonts w:eastAsia="Yu Mincho"/>
        </w:rPr>
        <w:t> </w:t>
      </w:r>
      <w:r w:rsidR="00C92467" w:rsidRPr="00042036">
        <w:rPr>
          <w:rFonts w:eastAsia="Yu Mincho"/>
        </w:rPr>
        <w:t>23.502</w:t>
      </w:r>
      <w:r w:rsidR="00C92467">
        <w:rPr>
          <w:rFonts w:eastAsia="Yu Mincho"/>
        </w:rPr>
        <w:t> </w:t>
      </w:r>
      <w:r w:rsidR="00C92467" w:rsidRPr="00042036">
        <w:rPr>
          <w:rFonts w:eastAsia="Yu Mincho"/>
        </w:rPr>
        <w:t>[</w:t>
      </w:r>
      <w:r w:rsidR="00782161" w:rsidRPr="00042036">
        <w:rPr>
          <w:rFonts w:eastAsia="Yu Mincho"/>
        </w:rPr>
        <w:t>5]. As part of that procedure, the serving</w:t>
      </w:r>
      <w:r w:rsidR="00782161" w:rsidRPr="00042036">
        <w:rPr>
          <w:lang w:eastAsia="ko-KR"/>
        </w:rPr>
        <w:t xml:space="preserve"> SMF </w:t>
      </w:r>
      <w:r w:rsidR="00782161" w:rsidRPr="00042036">
        <w:rPr>
          <w:rFonts w:eastAsia="Yu Mincho"/>
        </w:rPr>
        <w:t>gets the PDU session inactivity time from the UDM</w:t>
      </w:r>
      <w:r w:rsidR="00115D1E" w:rsidRPr="00042036">
        <w:rPr>
          <w:rFonts w:eastAsia="Yu Mincho"/>
        </w:rPr>
        <w:t xml:space="preserve"> and also whether UE supports </w:t>
      </w:r>
      <w:r w:rsidR="00115D1E" w:rsidRPr="00042036">
        <w:rPr>
          <w:bCs/>
          <w:i/>
          <w:iCs/>
          <w:lang w:eastAsia="ko-KR"/>
        </w:rPr>
        <w:t>UE behaviour control policies</w:t>
      </w:r>
      <w:r w:rsidR="00782161" w:rsidRPr="00042036">
        <w:rPr>
          <w:rFonts w:eastAsia="Yu Mincho"/>
        </w:rPr>
        <w:t>.</w:t>
      </w:r>
    </w:p>
    <w:p w14:paraId="70102ACC" w14:textId="37D426EF" w:rsidR="00782161" w:rsidRPr="00042036" w:rsidRDefault="00115D1E" w:rsidP="00FB44BB">
      <w:pPr>
        <w:pStyle w:val="B1"/>
        <w:rPr>
          <w:rFonts w:eastAsia="Yu Mincho"/>
        </w:rPr>
      </w:pPr>
      <w:r w:rsidRPr="00042036">
        <w:rPr>
          <w:rFonts w:eastAsia="Yu Mincho"/>
        </w:rPr>
        <w:tab/>
        <w:t>If the UE does not support</w:t>
      </w:r>
      <w:r w:rsidRPr="00042036">
        <w:t xml:space="preserve"> that policy handling,</w:t>
      </w:r>
      <w:r w:rsidRPr="00042036">
        <w:rPr>
          <w:rFonts w:eastAsia="Yu Mincho"/>
        </w:rPr>
        <w:t xml:space="preserve"> t</w:t>
      </w:r>
      <w:r w:rsidR="00782161" w:rsidRPr="00042036">
        <w:rPr>
          <w:rFonts w:eastAsia="Yu Mincho"/>
        </w:rPr>
        <w:t>he SMF configures the indicated time value at the UPF.</w:t>
      </w:r>
    </w:p>
    <w:p w14:paraId="12CAB29D" w14:textId="7670DDA8" w:rsidR="00115D1E" w:rsidRPr="00042036" w:rsidRDefault="00211D1C" w:rsidP="00211D1C">
      <w:pPr>
        <w:pStyle w:val="B1"/>
        <w:rPr>
          <w:rFonts w:eastAsia="Yu Mincho"/>
        </w:rPr>
      </w:pPr>
      <w:r>
        <w:rPr>
          <w:rFonts w:eastAsia="Yu Mincho"/>
        </w:rPr>
        <w:tab/>
      </w:r>
      <w:r w:rsidR="00115D1E" w:rsidRPr="00042036">
        <w:rPr>
          <w:rFonts w:eastAsia="Yu Mincho"/>
        </w:rPr>
        <w:t xml:space="preserve">A Serving SMF will configure inactivity timer and monitor PDU Sessions belonging to those UEs in case the support for </w:t>
      </w:r>
      <w:r w:rsidR="00115D1E" w:rsidRPr="00042036">
        <w:rPr>
          <w:i/>
          <w:lang w:eastAsia="ko-KR"/>
        </w:rPr>
        <w:t>UE behaviour control policies</w:t>
      </w:r>
      <w:r w:rsidR="00115D1E" w:rsidRPr="00042036">
        <w:rPr>
          <w:lang w:eastAsia="ko-KR"/>
        </w:rPr>
        <w:t xml:space="preserve"> </w:t>
      </w:r>
      <w:r w:rsidR="00115D1E" w:rsidRPr="00042036">
        <w:rPr>
          <w:rFonts w:eastAsia="Yu Mincho"/>
        </w:rPr>
        <w:t xml:space="preserve">is not available for those UEs. However, a serving SMF may still keep the control of having to release PDU Sessions after an inactivity has been monitored over a configured inactivity timer even for UEs that support </w:t>
      </w:r>
      <w:r w:rsidR="00115D1E" w:rsidRPr="00042036">
        <w:rPr>
          <w:i/>
          <w:lang w:eastAsia="ko-KR"/>
        </w:rPr>
        <w:t>UE behaviour control policies</w:t>
      </w:r>
      <w:r w:rsidR="00115D1E" w:rsidRPr="00042036">
        <w:rPr>
          <w:lang w:eastAsia="ko-KR"/>
        </w:rPr>
        <w:t>, e.g. monitoring of misbehaving UEs.</w:t>
      </w:r>
    </w:p>
    <w:p w14:paraId="3746D7AF" w14:textId="40F0F8C2" w:rsidR="00782161" w:rsidRPr="00042036" w:rsidRDefault="00BB5DE8" w:rsidP="00FB44BB">
      <w:pPr>
        <w:pStyle w:val="B1"/>
        <w:rPr>
          <w:rFonts w:eastAsia="Yu Mincho"/>
        </w:rPr>
      </w:pPr>
      <w:r w:rsidRPr="00042036">
        <w:rPr>
          <w:rFonts w:eastAsia="Yu Mincho"/>
        </w:rPr>
        <w:t>4.</w:t>
      </w:r>
      <w:r w:rsidRPr="00042036">
        <w:rPr>
          <w:rFonts w:eastAsia="Yu Mincho"/>
        </w:rPr>
        <w:tab/>
      </w:r>
      <w:r w:rsidR="00782161" w:rsidRPr="00042036">
        <w:rPr>
          <w:rFonts w:eastAsia="Yu Mincho"/>
        </w:rPr>
        <w:t xml:space="preserve">When the UPF detects no traffic on the related PDU session at least over the configured PDU session inactivity time, it will report to the serving </w:t>
      </w:r>
      <w:r w:rsidR="00782161" w:rsidRPr="00042036">
        <w:rPr>
          <w:lang w:eastAsia="ko-KR"/>
        </w:rPr>
        <w:t>SMF</w:t>
      </w:r>
      <w:r w:rsidR="00782161" w:rsidRPr="00042036">
        <w:rPr>
          <w:rFonts w:eastAsia="Yu Mincho"/>
        </w:rPr>
        <w:t>. The serving SMF determines that the PDU session can be released unless this PDU session is related to MPS or Emergency service.</w:t>
      </w:r>
    </w:p>
    <w:p w14:paraId="33CD2CEA" w14:textId="3A8D2CB0" w:rsidR="00782161" w:rsidRPr="00042036" w:rsidRDefault="00BB5DE8" w:rsidP="00FB44BB">
      <w:pPr>
        <w:pStyle w:val="B1"/>
        <w:rPr>
          <w:rFonts w:eastAsia="Yu Mincho"/>
        </w:rPr>
      </w:pPr>
      <w:r w:rsidRPr="00042036">
        <w:rPr>
          <w:rFonts w:eastAsia="Yu Mincho"/>
        </w:rPr>
        <w:t>5.</w:t>
      </w:r>
      <w:r w:rsidRPr="00042036">
        <w:rPr>
          <w:rFonts w:eastAsia="Yu Mincho"/>
        </w:rPr>
        <w:tab/>
      </w:r>
      <w:r w:rsidR="00782161" w:rsidRPr="00042036">
        <w:rPr>
          <w:rFonts w:eastAsia="Yu Mincho"/>
        </w:rPr>
        <w:t xml:space="preserve">The serving </w:t>
      </w:r>
      <w:r w:rsidR="00782161" w:rsidRPr="00042036">
        <w:rPr>
          <w:lang w:eastAsia="ko-KR"/>
        </w:rPr>
        <w:t>SMF</w:t>
      </w:r>
      <w:r w:rsidR="00782161" w:rsidRPr="00042036">
        <w:rPr>
          <w:rFonts w:eastAsia="Yu Mincho"/>
        </w:rPr>
        <w:t xml:space="preserve"> triggers the PDU session release procedure as defined in clause</w:t>
      </w:r>
      <w:r w:rsidRPr="00042036">
        <w:rPr>
          <w:rFonts w:eastAsia="Yu Mincho"/>
        </w:rPr>
        <w:t> </w:t>
      </w:r>
      <w:r w:rsidR="00782161" w:rsidRPr="00042036">
        <w:rPr>
          <w:rFonts w:eastAsia="Yu Mincho"/>
        </w:rPr>
        <w:t xml:space="preserve">4.3.4 of </w:t>
      </w:r>
      <w:r w:rsidR="00C92467" w:rsidRPr="00042036">
        <w:rPr>
          <w:rFonts w:eastAsia="Yu Mincho"/>
        </w:rPr>
        <w:t>TS</w:t>
      </w:r>
      <w:r w:rsidR="00C92467">
        <w:rPr>
          <w:rFonts w:eastAsia="Yu Mincho"/>
        </w:rPr>
        <w:t> </w:t>
      </w:r>
      <w:r w:rsidR="00C92467" w:rsidRPr="00042036">
        <w:rPr>
          <w:rFonts w:eastAsia="Yu Mincho"/>
        </w:rPr>
        <w:t>23.502</w:t>
      </w:r>
      <w:r w:rsidR="00C92467">
        <w:rPr>
          <w:rFonts w:eastAsia="Yu Mincho"/>
        </w:rPr>
        <w:t> </w:t>
      </w:r>
      <w:r w:rsidR="00C92467" w:rsidRPr="00042036">
        <w:rPr>
          <w:rFonts w:eastAsia="Yu Mincho"/>
        </w:rPr>
        <w:t>[</w:t>
      </w:r>
      <w:r w:rsidR="00782161" w:rsidRPr="00042036">
        <w:rPr>
          <w:rFonts w:eastAsia="Yu Mincho"/>
        </w:rPr>
        <w:t>5].</w:t>
      </w:r>
    </w:p>
    <w:p w14:paraId="6140ECC4" w14:textId="7FAB4FCB" w:rsidR="00782161" w:rsidRPr="00042036" w:rsidRDefault="00BB5DE8" w:rsidP="00FB44BB">
      <w:pPr>
        <w:pStyle w:val="B1"/>
        <w:rPr>
          <w:rFonts w:eastAsia="Yu Mincho"/>
        </w:rPr>
      </w:pPr>
      <w:r w:rsidRPr="00042036">
        <w:rPr>
          <w:lang w:eastAsia="x-none"/>
        </w:rPr>
        <w:tab/>
      </w:r>
      <w:r w:rsidR="00782161" w:rsidRPr="00042036">
        <w:rPr>
          <w:lang w:eastAsia="x-none"/>
        </w:rPr>
        <w:t>The serving SMF may give an indication to AMF while releasing the PDU session due to inactivity.</w:t>
      </w:r>
    </w:p>
    <w:p w14:paraId="12C7FA4A" w14:textId="7101A1CF" w:rsidR="00782161" w:rsidRPr="00042036" w:rsidRDefault="00BB5DE8" w:rsidP="00FB44BB">
      <w:pPr>
        <w:pStyle w:val="B1"/>
        <w:rPr>
          <w:rFonts w:eastAsia="Yu Mincho"/>
        </w:rPr>
      </w:pPr>
      <w:r w:rsidRPr="00042036">
        <w:rPr>
          <w:rFonts w:eastAsia="Yu Mincho"/>
        </w:rPr>
        <w:t>6.</w:t>
      </w:r>
      <w:r w:rsidRPr="00042036">
        <w:rPr>
          <w:rFonts w:eastAsia="Yu Mincho"/>
        </w:rPr>
        <w:tab/>
      </w:r>
      <w:r w:rsidR="00782161" w:rsidRPr="00042036">
        <w:rPr>
          <w:rFonts w:eastAsia="Yu Mincho"/>
        </w:rPr>
        <w:t xml:space="preserve">If the serving AMF detects that no established PDU session associated with the indicated S-NSSAI over the related access type and the S-NSSAI inactivity timer </w:t>
      </w:r>
      <w:r w:rsidR="00115D1E" w:rsidRPr="00042036">
        <w:rPr>
          <w:rFonts w:eastAsia="Yu Mincho"/>
        </w:rPr>
        <w:t>(if configured at step</w:t>
      </w:r>
      <w:r w:rsidR="007D63BE" w:rsidRPr="00042036">
        <w:rPr>
          <w:rFonts w:eastAsia="Yu Mincho"/>
        </w:rPr>
        <w:t> </w:t>
      </w:r>
      <w:r w:rsidR="00115D1E" w:rsidRPr="00042036">
        <w:rPr>
          <w:rFonts w:eastAsia="Yu Mincho"/>
        </w:rPr>
        <w:t xml:space="preserve">2) </w:t>
      </w:r>
      <w:r w:rsidR="00782161" w:rsidRPr="00042036">
        <w:rPr>
          <w:rFonts w:eastAsia="Yu Mincho"/>
        </w:rPr>
        <w:t>is expired, it determines that the UE</w:t>
      </w:r>
      <w:r w:rsidR="00494EEF" w:rsidRPr="00042036">
        <w:rPr>
          <w:rFonts w:eastAsia="Yu Mincho"/>
        </w:rPr>
        <w:t>'</w:t>
      </w:r>
      <w:r w:rsidR="00782161" w:rsidRPr="00042036">
        <w:rPr>
          <w:rFonts w:eastAsia="Yu Mincho"/>
        </w:rPr>
        <w:t>s S-NSSAI can be deregistered from a given Allowed S-NSSAI for the given access type.</w:t>
      </w:r>
    </w:p>
    <w:p w14:paraId="1CD9AF9E" w14:textId="752CEF35" w:rsidR="00782161" w:rsidRPr="00042036" w:rsidRDefault="00BB5DE8" w:rsidP="00FB44BB">
      <w:pPr>
        <w:pStyle w:val="B1"/>
        <w:rPr>
          <w:rFonts w:eastAsia="Yu Mincho"/>
        </w:rPr>
      </w:pPr>
      <w:r w:rsidRPr="00042036">
        <w:rPr>
          <w:lang w:eastAsia="x-none"/>
        </w:rPr>
        <w:tab/>
      </w:r>
      <w:r w:rsidR="00782161" w:rsidRPr="00042036">
        <w:rPr>
          <w:lang w:eastAsia="x-none"/>
        </w:rPr>
        <w:t>For established PDU session the AMF may deregister the UE from indicated S-NSSAI if the AMF receives the PDU session release indication which is set by SMF at step</w:t>
      </w:r>
      <w:r w:rsidR="00183735" w:rsidRPr="00042036">
        <w:rPr>
          <w:lang w:eastAsia="x-none"/>
        </w:rPr>
        <w:t> </w:t>
      </w:r>
      <w:r w:rsidR="00782161" w:rsidRPr="00042036">
        <w:rPr>
          <w:lang w:eastAsia="x-none"/>
        </w:rPr>
        <w:t>5 and the PDU session is the last PDU session associated with S-NSSAI.</w:t>
      </w:r>
    </w:p>
    <w:p w14:paraId="663305DB" w14:textId="2D4740A2" w:rsidR="00782161" w:rsidRPr="00042036" w:rsidRDefault="00BB5DE8" w:rsidP="00FB44BB">
      <w:pPr>
        <w:pStyle w:val="B1"/>
        <w:rPr>
          <w:rFonts w:eastAsia="Yu Mincho"/>
        </w:rPr>
      </w:pPr>
      <w:r w:rsidRPr="00042036">
        <w:rPr>
          <w:rFonts w:eastAsia="Yu Mincho"/>
        </w:rPr>
        <w:t>7.</w:t>
      </w:r>
      <w:r w:rsidRPr="00042036">
        <w:rPr>
          <w:rFonts w:eastAsia="Yu Mincho"/>
        </w:rPr>
        <w:tab/>
      </w:r>
      <w:r w:rsidR="00782161" w:rsidRPr="00042036">
        <w:rPr>
          <w:rFonts w:eastAsia="Yu Mincho"/>
        </w:rPr>
        <w:t>The serving AMF initiates the UE configuration update procedure as defined in clause</w:t>
      </w:r>
      <w:r w:rsidRPr="00042036">
        <w:rPr>
          <w:rFonts w:eastAsia="Yu Mincho"/>
        </w:rPr>
        <w:t> </w:t>
      </w:r>
      <w:r w:rsidR="00782161" w:rsidRPr="00042036">
        <w:rPr>
          <w:rFonts w:eastAsia="Yu Mincho"/>
        </w:rPr>
        <w:t xml:space="preserve">4.2.4.2 of </w:t>
      </w:r>
      <w:r w:rsidR="00C92467" w:rsidRPr="00042036">
        <w:rPr>
          <w:rFonts w:eastAsia="Yu Mincho"/>
        </w:rPr>
        <w:t>TS</w:t>
      </w:r>
      <w:r w:rsidR="00C92467">
        <w:rPr>
          <w:rFonts w:eastAsia="Yu Mincho"/>
        </w:rPr>
        <w:t> </w:t>
      </w:r>
      <w:r w:rsidR="00C92467" w:rsidRPr="00042036">
        <w:rPr>
          <w:rFonts w:eastAsia="Yu Mincho"/>
        </w:rPr>
        <w:t>23.502</w:t>
      </w:r>
      <w:r w:rsidR="00C92467">
        <w:rPr>
          <w:rFonts w:eastAsia="Yu Mincho"/>
        </w:rPr>
        <w:t> </w:t>
      </w:r>
      <w:r w:rsidR="00C92467" w:rsidRPr="00042036">
        <w:rPr>
          <w:rFonts w:eastAsia="Yu Mincho"/>
        </w:rPr>
        <w:t>[</w:t>
      </w:r>
      <w:r w:rsidR="00782161" w:rsidRPr="00042036">
        <w:rPr>
          <w:rFonts w:eastAsia="Yu Mincho"/>
        </w:rPr>
        <w:t>5] to remove the indicated S-NSSAI from Allowed NSSAI of the UE.</w:t>
      </w:r>
    </w:p>
    <w:p w14:paraId="4E748B02" w14:textId="74AC1950" w:rsidR="00782161" w:rsidRPr="00042036" w:rsidRDefault="00782161" w:rsidP="00782161">
      <w:pPr>
        <w:pStyle w:val="Heading3"/>
        <w:rPr>
          <w:lang w:eastAsia="zh-CN"/>
        </w:rPr>
      </w:pPr>
      <w:bookmarkStart w:id="1127" w:name="_Toc104302587"/>
      <w:bookmarkStart w:id="1128" w:name="_Toc104359553"/>
      <w:bookmarkStart w:id="1129" w:name="_Toc112923336"/>
      <w:bookmarkStart w:id="1130" w:name="_Toc112924020"/>
      <w:r w:rsidRPr="00042036">
        <w:rPr>
          <w:lang w:eastAsia="zh-CN"/>
        </w:rPr>
        <w:lastRenderedPageBreak/>
        <w:t>6.</w:t>
      </w:r>
      <w:r w:rsidR="00BB5DE8" w:rsidRPr="00042036">
        <w:rPr>
          <w:lang w:eastAsia="zh-CN"/>
        </w:rPr>
        <w:t>37</w:t>
      </w:r>
      <w:r w:rsidRPr="00042036">
        <w:rPr>
          <w:lang w:eastAsia="zh-CN"/>
        </w:rPr>
        <w:t>.4</w:t>
      </w:r>
      <w:r w:rsidRPr="00042036">
        <w:rPr>
          <w:lang w:eastAsia="zh-CN"/>
        </w:rPr>
        <w:tab/>
      </w:r>
      <w:r w:rsidRPr="00042036">
        <w:t>Impacts on services, entities and interfaces</w:t>
      </w:r>
      <w:bookmarkEnd w:id="1127"/>
      <w:bookmarkEnd w:id="1128"/>
      <w:bookmarkEnd w:id="1129"/>
      <w:bookmarkEnd w:id="1130"/>
    </w:p>
    <w:p w14:paraId="6805AD82" w14:textId="77777777" w:rsidR="00782161" w:rsidRPr="00042036" w:rsidRDefault="00782161" w:rsidP="00782161">
      <w:r w:rsidRPr="00042036">
        <w:t>The following impacts are foreseen by this solution:</w:t>
      </w:r>
    </w:p>
    <w:p w14:paraId="3CDE2FA4" w14:textId="77777777" w:rsidR="00782161" w:rsidRPr="00042036" w:rsidRDefault="00782161" w:rsidP="00782161">
      <w:pPr>
        <w:rPr>
          <w:lang w:eastAsia="zh-CN"/>
        </w:rPr>
      </w:pPr>
      <w:r w:rsidRPr="00042036">
        <w:rPr>
          <w:lang w:eastAsia="zh-CN"/>
        </w:rPr>
        <w:t>NEF:</w:t>
      </w:r>
    </w:p>
    <w:p w14:paraId="32D67122" w14:textId="09788071" w:rsidR="00782161" w:rsidRPr="00042036" w:rsidRDefault="00BB5DE8" w:rsidP="00FB44BB">
      <w:pPr>
        <w:pStyle w:val="B1"/>
        <w:rPr>
          <w:lang w:eastAsia="zh-CN"/>
        </w:rPr>
      </w:pPr>
      <w:r w:rsidRPr="00042036">
        <w:t>-</w:t>
      </w:r>
      <w:r w:rsidRPr="00042036">
        <w:tab/>
      </w:r>
      <w:r w:rsidR="00782161" w:rsidRPr="00042036">
        <w:t>A new UE inactivity time is to be provisioned to the network.</w:t>
      </w:r>
    </w:p>
    <w:p w14:paraId="67BEF4EC" w14:textId="77777777" w:rsidR="00782161" w:rsidRPr="00042036" w:rsidRDefault="00782161" w:rsidP="00782161">
      <w:pPr>
        <w:rPr>
          <w:lang w:eastAsia="zh-CN"/>
        </w:rPr>
      </w:pPr>
      <w:r w:rsidRPr="00042036">
        <w:rPr>
          <w:lang w:eastAsia="zh-CN"/>
        </w:rPr>
        <w:t>UDM:</w:t>
      </w:r>
    </w:p>
    <w:p w14:paraId="23C6FE31" w14:textId="7955FF04" w:rsidR="00782161" w:rsidRPr="00042036" w:rsidRDefault="00BB5DE8" w:rsidP="00FB44BB">
      <w:pPr>
        <w:pStyle w:val="B1"/>
      </w:pPr>
      <w:r w:rsidRPr="00042036">
        <w:t>-</w:t>
      </w:r>
      <w:r w:rsidRPr="00042036">
        <w:tab/>
      </w:r>
      <w:r w:rsidR="00782161" w:rsidRPr="00042036">
        <w:t>A new UE inactivity time is to be stored and provisioned to the AMF/SMF.</w:t>
      </w:r>
    </w:p>
    <w:p w14:paraId="24126C54" w14:textId="77777777" w:rsidR="00782161" w:rsidRPr="00042036" w:rsidRDefault="00782161" w:rsidP="00782161">
      <w:pPr>
        <w:rPr>
          <w:lang w:eastAsia="zh-CN"/>
        </w:rPr>
      </w:pPr>
      <w:r w:rsidRPr="00042036">
        <w:rPr>
          <w:lang w:eastAsia="zh-CN"/>
        </w:rPr>
        <w:t>SMF:</w:t>
      </w:r>
    </w:p>
    <w:p w14:paraId="71D293C7" w14:textId="0B78EF28" w:rsidR="00782161" w:rsidRPr="00042036" w:rsidRDefault="00BB5DE8" w:rsidP="00FB44BB">
      <w:pPr>
        <w:pStyle w:val="B1"/>
        <w:rPr>
          <w:lang w:eastAsia="zh-CN"/>
        </w:rPr>
      </w:pPr>
      <w:r w:rsidRPr="00042036">
        <w:t>-</w:t>
      </w:r>
      <w:r w:rsidRPr="00042036">
        <w:tab/>
      </w:r>
      <w:r w:rsidR="00782161" w:rsidRPr="00042036">
        <w:t>A new trigger for the PDU session release procedure is added</w:t>
      </w:r>
      <w:r w:rsidR="00115D1E" w:rsidRPr="00042036">
        <w:t>, which can be per operator</w:t>
      </w:r>
      <w:r w:rsidR="00494EEF" w:rsidRPr="00042036">
        <w:t>'</w:t>
      </w:r>
      <w:r w:rsidR="00115D1E" w:rsidRPr="00042036">
        <w:t>s policy and UE capability</w:t>
      </w:r>
      <w:r w:rsidR="00782161" w:rsidRPr="00042036">
        <w:t>.</w:t>
      </w:r>
    </w:p>
    <w:p w14:paraId="367C1B26" w14:textId="7FE536A5" w:rsidR="00782161" w:rsidRPr="00042036" w:rsidRDefault="00BB5DE8" w:rsidP="00FB44BB">
      <w:pPr>
        <w:pStyle w:val="B1"/>
        <w:rPr>
          <w:lang w:eastAsia="zh-CN"/>
        </w:rPr>
      </w:pPr>
      <w:r w:rsidRPr="00042036">
        <w:rPr>
          <w:rFonts w:eastAsia="DengXian"/>
          <w:lang w:eastAsia="zh-CN"/>
        </w:rPr>
        <w:t>-</w:t>
      </w:r>
      <w:r w:rsidRPr="00042036">
        <w:rPr>
          <w:rFonts w:eastAsia="DengXian"/>
          <w:lang w:eastAsia="zh-CN"/>
        </w:rPr>
        <w:tab/>
      </w:r>
      <w:r w:rsidR="00782161" w:rsidRPr="00042036">
        <w:rPr>
          <w:rFonts w:eastAsia="DengXian"/>
          <w:lang w:eastAsia="zh-CN"/>
        </w:rPr>
        <w:t>Receiving the PDU session inactivity time and configuring it at the UPF.</w:t>
      </w:r>
    </w:p>
    <w:p w14:paraId="522A6356" w14:textId="16600B18" w:rsidR="00782161" w:rsidRPr="00042036" w:rsidRDefault="00BB5DE8" w:rsidP="00FB44BB">
      <w:pPr>
        <w:pStyle w:val="B1"/>
        <w:rPr>
          <w:lang w:eastAsia="zh-CN"/>
        </w:rPr>
      </w:pPr>
      <w:r w:rsidRPr="00042036">
        <w:t>-</w:t>
      </w:r>
      <w:r w:rsidRPr="00042036">
        <w:tab/>
      </w:r>
      <w:r w:rsidR="00782161" w:rsidRPr="00042036">
        <w:t>Providing one indication to AMF to deregister the associate slice because of inactive PDU Session.</w:t>
      </w:r>
    </w:p>
    <w:p w14:paraId="3F31AE9D" w14:textId="77777777" w:rsidR="00782161" w:rsidRPr="00042036" w:rsidRDefault="00782161" w:rsidP="00782161">
      <w:pPr>
        <w:rPr>
          <w:lang w:eastAsia="zh-CN"/>
        </w:rPr>
      </w:pPr>
      <w:r w:rsidRPr="00042036">
        <w:rPr>
          <w:lang w:eastAsia="zh-CN"/>
        </w:rPr>
        <w:t>AMF:</w:t>
      </w:r>
    </w:p>
    <w:p w14:paraId="700484BD" w14:textId="54B2B7FD" w:rsidR="00782161" w:rsidRPr="00042036" w:rsidRDefault="00BB5DE8" w:rsidP="00FB44BB">
      <w:pPr>
        <w:pStyle w:val="B1"/>
      </w:pPr>
      <w:r w:rsidRPr="00042036">
        <w:t>-</w:t>
      </w:r>
      <w:r w:rsidRPr="00042036">
        <w:tab/>
      </w:r>
      <w:r w:rsidR="00782161" w:rsidRPr="00042036">
        <w:t>A new trigger for UE Configuration Update procedure is added</w:t>
      </w:r>
      <w:r w:rsidR="00115D1E" w:rsidRPr="00042036">
        <w:t>, which can be per operator</w:t>
      </w:r>
      <w:r w:rsidR="00494EEF" w:rsidRPr="00042036">
        <w:t>'</w:t>
      </w:r>
      <w:r w:rsidR="00115D1E" w:rsidRPr="00042036">
        <w:t>s policy and UE capability</w:t>
      </w:r>
      <w:r w:rsidR="00782161" w:rsidRPr="00042036">
        <w:t>.</w:t>
      </w:r>
    </w:p>
    <w:p w14:paraId="78654057" w14:textId="00AC6486" w:rsidR="00782161" w:rsidRPr="00042036" w:rsidRDefault="00BB5DE8" w:rsidP="00FB44BB">
      <w:pPr>
        <w:pStyle w:val="B1"/>
      </w:pPr>
      <w:r w:rsidRPr="00042036">
        <w:rPr>
          <w:rFonts w:eastAsia="DengXian"/>
          <w:lang w:eastAsia="zh-CN"/>
        </w:rPr>
        <w:t>-</w:t>
      </w:r>
      <w:r w:rsidRPr="00042036">
        <w:rPr>
          <w:rFonts w:eastAsia="DengXian"/>
          <w:lang w:eastAsia="zh-CN"/>
        </w:rPr>
        <w:tab/>
      </w:r>
      <w:r w:rsidR="00782161" w:rsidRPr="00042036">
        <w:rPr>
          <w:rFonts w:eastAsia="DengXian"/>
          <w:lang w:eastAsia="zh-CN"/>
        </w:rPr>
        <w:t xml:space="preserve">For each UE monitor the S-NSSAI usage based on the received </w:t>
      </w:r>
      <w:r w:rsidR="00782161" w:rsidRPr="00042036">
        <w:rPr>
          <w:rFonts w:eastAsia="Yu Mincho"/>
        </w:rPr>
        <w:t>S-NSSAI inactivity time from an UDM for each given S-NSSAI, which is in the Allowed NSSAI.</w:t>
      </w:r>
    </w:p>
    <w:p w14:paraId="5F624935" w14:textId="1FD2A91C" w:rsidR="00782161" w:rsidRPr="00042036" w:rsidRDefault="00BB5DE8" w:rsidP="00FB44BB">
      <w:pPr>
        <w:pStyle w:val="B1"/>
      </w:pPr>
      <w:r w:rsidRPr="00042036">
        <w:t>-</w:t>
      </w:r>
      <w:r w:rsidRPr="00042036">
        <w:tab/>
      </w:r>
      <w:r w:rsidR="00782161" w:rsidRPr="00042036">
        <w:t>Deregistering the slice based on the Inactivity timer or indication from SMF for inactive PDU session</w:t>
      </w:r>
      <w:r w:rsidR="00282113" w:rsidRPr="00042036">
        <w:t>.</w:t>
      </w:r>
    </w:p>
    <w:p w14:paraId="369FBFD7" w14:textId="77E91C7C" w:rsidR="003D17F3" w:rsidRPr="00042036" w:rsidRDefault="003D17F3" w:rsidP="003D17F3">
      <w:pPr>
        <w:pStyle w:val="Heading2"/>
      </w:pPr>
      <w:bookmarkStart w:id="1131" w:name="_Toc104302588"/>
      <w:bookmarkStart w:id="1132" w:name="_Toc104359554"/>
      <w:bookmarkStart w:id="1133" w:name="_Toc112923337"/>
      <w:bookmarkStart w:id="1134" w:name="_Toc112924021"/>
      <w:r w:rsidRPr="00042036">
        <w:rPr>
          <w:lang w:eastAsia="zh-CN"/>
        </w:rPr>
        <w:t>6.</w:t>
      </w:r>
      <w:r w:rsidR="008E1703" w:rsidRPr="00042036">
        <w:rPr>
          <w:lang w:eastAsia="zh-CN"/>
        </w:rPr>
        <w:t>38</w:t>
      </w:r>
      <w:r w:rsidRPr="00042036">
        <w:rPr>
          <w:lang w:eastAsia="ko-KR"/>
        </w:rPr>
        <w:tab/>
      </w:r>
      <w:r w:rsidRPr="00042036">
        <w:t>Solution</w:t>
      </w:r>
      <w:r w:rsidRPr="00042036">
        <w:rPr>
          <w:lang w:eastAsia="zh-CN"/>
        </w:rPr>
        <w:t xml:space="preserve"> #</w:t>
      </w:r>
      <w:r w:rsidR="008E1703" w:rsidRPr="00042036">
        <w:rPr>
          <w:lang w:eastAsia="zh-CN"/>
        </w:rPr>
        <w:t>38</w:t>
      </w:r>
      <w:r w:rsidRPr="00042036">
        <w:t>: On configuring the UE with UE behaviour policies</w:t>
      </w:r>
      <w:bookmarkEnd w:id="1131"/>
      <w:bookmarkEnd w:id="1132"/>
      <w:bookmarkEnd w:id="1133"/>
      <w:bookmarkEnd w:id="1134"/>
    </w:p>
    <w:p w14:paraId="298F74DF" w14:textId="44F6ADB1" w:rsidR="003D17F3" w:rsidRPr="00042036" w:rsidRDefault="003D17F3" w:rsidP="003D17F3">
      <w:pPr>
        <w:pStyle w:val="Heading3"/>
        <w:rPr>
          <w:lang w:eastAsia="ko-KR"/>
        </w:rPr>
      </w:pPr>
      <w:bookmarkStart w:id="1135" w:name="_Toc104302589"/>
      <w:bookmarkStart w:id="1136" w:name="_Toc104359555"/>
      <w:bookmarkStart w:id="1137" w:name="_Toc112923338"/>
      <w:bookmarkStart w:id="1138" w:name="_Toc112924022"/>
      <w:r w:rsidRPr="00042036">
        <w:rPr>
          <w:lang w:eastAsia="ko-KR"/>
        </w:rPr>
        <w:t>6.</w:t>
      </w:r>
      <w:r w:rsidR="008E1703" w:rsidRPr="00042036">
        <w:rPr>
          <w:lang w:eastAsia="ko-KR"/>
        </w:rPr>
        <w:t>38</w:t>
      </w:r>
      <w:r w:rsidRPr="00042036">
        <w:rPr>
          <w:lang w:eastAsia="ko-KR"/>
        </w:rPr>
        <w:t>.1</w:t>
      </w:r>
      <w:r w:rsidRPr="00042036">
        <w:rPr>
          <w:lang w:eastAsia="ko-KR"/>
        </w:rPr>
        <w:tab/>
        <w:t>Introduction</w:t>
      </w:r>
      <w:bookmarkEnd w:id="1135"/>
      <w:bookmarkEnd w:id="1136"/>
      <w:bookmarkEnd w:id="1137"/>
      <w:bookmarkEnd w:id="1138"/>
    </w:p>
    <w:p w14:paraId="7F8359B6" w14:textId="77777777" w:rsidR="003D17F3" w:rsidRPr="00042036" w:rsidRDefault="003D17F3" w:rsidP="003D17F3">
      <w:pPr>
        <w:rPr>
          <w:lang w:eastAsia="ko-KR"/>
        </w:rPr>
      </w:pPr>
      <w:r w:rsidRPr="00042036">
        <w:rPr>
          <w:lang w:eastAsia="ko-KR"/>
        </w:rPr>
        <w:t>This solution addresses KI#6.</w:t>
      </w:r>
    </w:p>
    <w:p w14:paraId="6D159EFD" w14:textId="467247D3" w:rsidR="003D17F3" w:rsidRPr="00042036" w:rsidRDefault="003D17F3" w:rsidP="003D17F3">
      <w:pPr>
        <w:rPr>
          <w:lang w:eastAsia="ko-KR"/>
        </w:rPr>
      </w:pPr>
      <w:r w:rsidRPr="00042036">
        <w:rPr>
          <w:lang w:eastAsia="ko-KR"/>
        </w:rPr>
        <w:t>It proposes that the UE can receive from the HPLMN and, if allowed, by the VPLMN, UE behaviour control policies which address the need to improve the degree of control the network operators can have of the UE behaviour in registering with network slices and establishing PDU sessions.</w:t>
      </w:r>
    </w:p>
    <w:p w14:paraId="7181441F" w14:textId="293A5267" w:rsidR="003D17F3" w:rsidRPr="00042036" w:rsidRDefault="003D17F3" w:rsidP="003D17F3">
      <w:pPr>
        <w:pStyle w:val="Heading3"/>
        <w:rPr>
          <w:rFonts w:eastAsia="SimSun"/>
          <w:lang w:eastAsia="zh-CN"/>
        </w:rPr>
      </w:pPr>
      <w:bookmarkStart w:id="1139" w:name="_Toc104302590"/>
      <w:bookmarkStart w:id="1140" w:name="_Toc104359556"/>
      <w:bookmarkStart w:id="1141" w:name="_Toc112923339"/>
      <w:bookmarkStart w:id="1142" w:name="_Toc112924023"/>
      <w:r w:rsidRPr="00042036">
        <w:t>6.</w:t>
      </w:r>
      <w:r w:rsidR="008E1703" w:rsidRPr="00042036">
        <w:t>38</w:t>
      </w:r>
      <w:r w:rsidRPr="00042036">
        <w:t>.2</w:t>
      </w:r>
      <w:r w:rsidRPr="00042036">
        <w:tab/>
        <w:t>Functional Description</w:t>
      </w:r>
      <w:bookmarkEnd w:id="1139"/>
      <w:bookmarkEnd w:id="1140"/>
      <w:bookmarkEnd w:id="1141"/>
      <w:bookmarkEnd w:id="1142"/>
    </w:p>
    <w:p w14:paraId="071F4EFA" w14:textId="77777777" w:rsidR="003D17F3" w:rsidRPr="00042036" w:rsidRDefault="003D17F3" w:rsidP="003D17F3">
      <w:r w:rsidRPr="00042036">
        <w:t>This solution requires the UE to support the handling of UE behaviour control policies received from the network. The UE can receive policies from both the VPLMN and the HPLMN. The policies are subject to HPLMN control, or, only if allowed by the HPLMN, to VPLMN control. Whether there are VPLMN-only policies or V-PLMN driven policies that require no HPLMN authorization can be studied (e.g. whether some policies can condition the UE behaviour only based on information available in the VPLMN or VPLMN decision is FFS).</w:t>
      </w:r>
    </w:p>
    <w:p w14:paraId="57258E15" w14:textId="77777777" w:rsidR="003D17F3" w:rsidRPr="00042036" w:rsidRDefault="003D17F3" w:rsidP="003D17F3">
      <w:r w:rsidRPr="00042036">
        <w:t>Each policy is associated to an indication of whether it is a VPLMN policy or a HPLMN policy. A Version number of the policy is also provided to the UE (a version number can apply to a VPLMN policies and one for HPLMN policy). When the UE is powered off it should be able to store the policies for the last N visited PLMNs with N based on UE implementation, if any serving VPLMN policy applies. The UE shall store the HPLMN policies in permanent memory when received and use these unless an overriding VPLMN policy is received.</w:t>
      </w:r>
    </w:p>
    <w:p w14:paraId="56C89D7C" w14:textId="2B35866E" w:rsidR="003D17F3" w:rsidRPr="00042036" w:rsidRDefault="003D17F3" w:rsidP="003D17F3">
      <w:r w:rsidRPr="00042036">
        <w:t>When the UE registers, it indicates to the network it supports this feature, the Version identifier of any VPLMN policies it stores</w:t>
      </w:r>
      <w:r w:rsidR="00344785" w:rsidRPr="00042036">
        <w:t xml:space="preserve"> and</w:t>
      </w:r>
      <w:r w:rsidRPr="00042036">
        <w:t xml:space="preserve"> the version identifier of the HPLMN policies. Based on information the AMF receives from the UDM and based on local policy and based on checking whether the versions of the policies are up to date, the AMF decides whether and with which policies to update the UE.</w:t>
      </w:r>
    </w:p>
    <w:p w14:paraId="694E806D" w14:textId="77777777" w:rsidR="003D17F3" w:rsidRPr="00042036" w:rsidRDefault="003D17F3" w:rsidP="003D17F3">
      <w:r w:rsidRPr="00042036">
        <w:t>The policies that the UE can receive can indicate:</w:t>
      </w:r>
    </w:p>
    <w:p w14:paraId="03A1C266" w14:textId="3D7810B6" w:rsidR="003D17F3" w:rsidRPr="00042036" w:rsidRDefault="003D17F3" w:rsidP="00FB44BB">
      <w:pPr>
        <w:pStyle w:val="B1"/>
      </w:pPr>
      <w:r w:rsidRPr="00042036">
        <w:lastRenderedPageBreak/>
        <w:t>1)</w:t>
      </w:r>
      <w:r w:rsidR="008E1703" w:rsidRPr="00042036">
        <w:tab/>
      </w:r>
      <w:r w:rsidRPr="00042036">
        <w:t>Whether to register with all the Slices in the Configured NSSAI for the PLMN or whether to register when a PDU session needs to be established in the network slices or whether to register with a list/subset of slices from configured-NSSAI irrespective of whether a PDU session is established or not.</w:t>
      </w:r>
    </w:p>
    <w:p w14:paraId="6FAB6CA3" w14:textId="52F7C392" w:rsidR="003D17F3" w:rsidRPr="00042036" w:rsidRDefault="003D17F3" w:rsidP="00FB44BB">
      <w:pPr>
        <w:pStyle w:val="B1"/>
      </w:pPr>
      <w:r w:rsidRPr="00042036">
        <w:t>2)</w:t>
      </w:r>
      <w:r w:rsidR="008E1703" w:rsidRPr="00042036">
        <w:tab/>
      </w:r>
      <w:r w:rsidRPr="00042036">
        <w:t xml:space="preserve">Whether to establish all the PDU sessions configured in the RSDs or to establish them based on the </w:t>
      </w:r>
      <w:r w:rsidRPr="00042036">
        <w:rPr>
          <w:i/>
          <w:iCs/>
        </w:rPr>
        <w:t>need to use</w:t>
      </w:r>
      <w:r w:rsidRPr="00042036">
        <w:t xml:space="preserve"> these by applications or whether to establish PDU sessions to specific set of DNNs irrespective of whether an application needs it or not.</w:t>
      </w:r>
      <w:r w:rsidR="0048514E" w:rsidRPr="00042036">
        <w:t xml:space="preserve"> Additional conditions for establishing a PDU session for a slice, may include time of the day or time interval of the day, and/or geographical location, and/or total duration in time for a PDU session regardless of activity.</w:t>
      </w:r>
    </w:p>
    <w:p w14:paraId="1E73A227" w14:textId="6A3416DC" w:rsidR="003D17F3" w:rsidRPr="00042036" w:rsidRDefault="008E1703" w:rsidP="00FB44BB">
      <w:pPr>
        <w:pStyle w:val="B1"/>
      </w:pPr>
      <w:r w:rsidRPr="00042036">
        <w:tab/>
        <w:t>I</w:t>
      </w:r>
      <w:r w:rsidR="003D17F3" w:rsidRPr="00042036">
        <w:t xml:space="preserve">f the UE is configured to operate on a </w:t>
      </w:r>
      <w:r w:rsidR="00494EEF" w:rsidRPr="00042036">
        <w:t>"</w:t>
      </w:r>
      <w:r w:rsidR="003D17F3" w:rsidRPr="00042036">
        <w:t>need</w:t>
      </w:r>
      <w:r w:rsidR="00494EEF" w:rsidRPr="00042036">
        <w:t>"</w:t>
      </w:r>
      <w:r w:rsidR="003D17F3" w:rsidRPr="00042036">
        <w:t xml:space="preserve"> basis, rather than on a </w:t>
      </w:r>
      <w:r w:rsidR="00494EEF" w:rsidRPr="00042036">
        <w:t>"</w:t>
      </w:r>
      <w:r w:rsidR="003D17F3" w:rsidRPr="00042036">
        <w:t>configuration</w:t>
      </w:r>
      <w:r w:rsidR="00494EEF" w:rsidRPr="00042036">
        <w:t>"</w:t>
      </w:r>
      <w:r w:rsidR="003D17F3" w:rsidRPr="00042036">
        <w:t xml:space="preserve"> basis, then the UE can additionally be provided with this information:</w:t>
      </w:r>
    </w:p>
    <w:p w14:paraId="55206C3D" w14:textId="10D777C5" w:rsidR="003D17F3" w:rsidRPr="00042036" w:rsidRDefault="003D17F3" w:rsidP="00FB44BB">
      <w:pPr>
        <w:pStyle w:val="B1"/>
      </w:pPr>
      <w:r w:rsidRPr="00042036">
        <w:t>3)</w:t>
      </w:r>
      <w:r w:rsidR="008E1703" w:rsidRPr="00042036">
        <w:tab/>
      </w:r>
      <w:r w:rsidRPr="00042036">
        <w:t>Time to release a PDU session after no application is detected in the UE to need to use the PDU session</w:t>
      </w:r>
      <w:r w:rsidR="0048514E" w:rsidRPr="00042036">
        <w:t xml:space="preserve"> This time, for example, can be immediately after use is over, or the PDU session can remain Idle up to a maximum time.</w:t>
      </w:r>
    </w:p>
    <w:p w14:paraId="57E5313B" w14:textId="2EF15E4A" w:rsidR="003D17F3" w:rsidRPr="00042036" w:rsidRDefault="003D17F3" w:rsidP="00FB44BB">
      <w:pPr>
        <w:pStyle w:val="B1"/>
      </w:pPr>
      <w:r w:rsidRPr="00042036">
        <w:t>4)</w:t>
      </w:r>
      <w:r w:rsidR="008E1703" w:rsidRPr="00042036">
        <w:tab/>
      </w:r>
      <w:r w:rsidRPr="00042036">
        <w:t>Time to deregister from a network slice since the last PDU session is releases which was using the network slice.</w:t>
      </w:r>
    </w:p>
    <w:p w14:paraId="0E9E92CE" w14:textId="77777777" w:rsidR="003D17F3" w:rsidRPr="00042036" w:rsidRDefault="003D17F3" w:rsidP="003D17F3">
      <w:r w:rsidRPr="00042036">
        <w:t>In addition: the URSP rules can be augmented with an indication of which RSD is mandatory to be established (which implies that the corresponding network slice must remain registered and the corresponding PDU session must remain established if possible and allowed in the serving PLMN. The URSP rule can also indicate whether an application matching a certain TD needs to be served always by the highest priority of an alternative set of RSDs which differ only for the S-NSSAI part, so as to implement the behaviour of always steering the UE to the highest priority slice among alternative slices whenever the higher priority slices are available, without compromising the connectivity to the same DNN of the same network.</w:t>
      </w:r>
    </w:p>
    <w:p w14:paraId="7472B1AA" w14:textId="77777777" w:rsidR="003D17F3" w:rsidRPr="00042036" w:rsidRDefault="003D17F3" w:rsidP="003D17F3">
      <w:r w:rsidRPr="00042036">
        <w:t>Additionally, Configured-NSSAI can be augmented with an indication which implies that the corresponding network slice must remain registered if possible and allowed in the serving PLMN.</w:t>
      </w:r>
    </w:p>
    <w:p w14:paraId="6F16B5E0" w14:textId="7CBB0470" w:rsidR="003D17F3" w:rsidRPr="00042036" w:rsidRDefault="003D17F3" w:rsidP="003D17F3">
      <w:pPr>
        <w:pStyle w:val="Heading3"/>
      </w:pPr>
      <w:bookmarkStart w:id="1143" w:name="_Toc104302591"/>
      <w:bookmarkStart w:id="1144" w:name="_Toc104359557"/>
      <w:bookmarkStart w:id="1145" w:name="_Toc112923340"/>
      <w:bookmarkStart w:id="1146" w:name="_Toc112924024"/>
      <w:r w:rsidRPr="00042036">
        <w:t>6.</w:t>
      </w:r>
      <w:r w:rsidR="008E1703" w:rsidRPr="00042036">
        <w:t>38</w:t>
      </w:r>
      <w:r w:rsidRPr="00042036">
        <w:t>.3</w:t>
      </w:r>
      <w:r w:rsidRPr="00042036">
        <w:tab/>
        <w:t>Procedures</w:t>
      </w:r>
      <w:bookmarkEnd w:id="1143"/>
      <w:bookmarkEnd w:id="1144"/>
      <w:bookmarkEnd w:id="1145"/>
      <w:bookmarkEnd w:id="1146"/>
    </w:p>
    <w:p w14:paraId="554C3A99" w14:textId="2DA62870" w:rsidR="003D17F3" w:rsidRPr="00042036" w:rsidRDefault="003D17F3" w:rsidP="003D17F3">
      <w:pPr>
        <w:pStyle w:val="Heading4"/>
      </w:pPr>
      <w:bookmarkStart w:id="1147" w:name="_Toc104302592"/>
      <w:bookmarkStart w:id="1148" w:name="_Toc104359558"/>
      <w:bookmarkStart w:id="1149" w:name="_Toc112924025"/>
      <w:r w:rsidRPr="00042036">
        <w:t>6.</w:t>
      </w:r>
      <w:r w:rsidR="008E1703" w:rsidRPr="00042036">
        <w:t>38</w:t>
      </w:r>
      <w:r w:rsidRPr="00042036">
        <w:t>.3.1</w:t>
      </w:r>
      <w:r w:rsidRPr="00042036">
        <w:tab/>
        <w:t>USIM default configuration.</w:t>
      </w:r>
      <w:bookmarkEnd w:id="1147"/>
      <w:bookmarkEnd w:id="1148"/>
      <w:bookmarkEnd w:id="1149"/>
    </w:p>
    <w:p w14:paraId="6870F2E5" w14:textId="5A6A0BF4" w:rsidR="003D17F3" w:rsidRPr="00042036" w:rsidRDefault="003D17F3" w:rsidP="003D17F3">
      <w:r w:rsidRPr="00042036">
        <w:t xml:space="preserve">The UE </w:t>
      </w:r>
      <w:r w:rsidR="009007EB" w:rsidRPr="00042036">
        <w:t>be</w:t>
      </w:r>
      <w:r w:rsidRPr="00042036">
        <w:t xml:space="preserve">haviour polices may be preconfigured in the UE USIM and apply to all PLMNs, unless they are overridden by information configured in the control plane. </w:t>
      </w:r>
      <w:r w:rsidR="009007EB" w:rsidRPr="00042036">
        <w:t>The</w:t>
      </w:r>
      <w:r w:rsidRPr="00042036">
        <w:t xml:space="preserve"> HPLMN policies apply across all PLMNs and may be updated by some VPLMN-specific policy, the HPLMN and VPLMN can configure the UE behaviour by the following procedures.</w:t>
      </w:r>
    </w:p>
    <w:p w14:paraId="502329EF" w14:textId="5215D87B" w:rsidR="003D17F3" w:rsidRPr="00042036" w:rsidRDefault="003D17F3" w:rsidP="003D17F3">
      <w:pPr>
        <w:pStyle w:val="Heading4"/>
      </w:pPr>
      <w:bookmarkStart w:id="1150" w:name="_Toc104302593"/>
      <w:bookmarkStart w:id="1151" w:name="_Toc104359559"/>
      <w:bookmarkStart w:id="1152" w:name="_Toc112924026"/>
      <w:r w:rsidRPr="00042036">
        <w:lastRenderedPageBreak/>
        <w:t>6.</w:t>
      </w:r>
      <w:r w:rsidR="009007EB" w:rsidRPr="00042036">
        <w:t>38</w:t>
      </w:r>
      <w:r w:rsidRPr="00042036">
        <w:t>.3.2</w:t>
      </w:r>
      <w:r w:rsidRPr="00042036">
        <w:tab/>
        <w:t>Control plane procedures</w:t>
      </w:r>
      <w:bookmarkEnd w:id="1150"/>
      <w:bookmarkEnd w:id="1151"/>
      <w:bookmarkEnd w:id="1152"/>
    </w:p>
    <w:p w14:paraId="04FFA548" w14:textId="54A3DDF8" w:rsidR="0048514E" w:rsidRPr="00042036" w:rsidRDefault="0048514E" w:rsidP="00211D1C">
      <w:pPr>
        <w:pStyle w:val="Heading5"/>
      </w:pPr>
      <w:bookmarkStart w:id="1153" w:name="_Toc112924027"/>
      <w:r w:rsidRPr="00042036">
        <w:t>6.38.3.2.1</w:t>
      </w:r>
      <w:r w:rsidR="00EF37D6" w:rsidRPr="00042036">
        <w:tab/>
      </w:r>
      <w:r w:rsidRPr="00042036">
        <w:t>UDM Option</w:t>
      </w:r>
      <w:bookmarkEnd w:id="1153"/>
    </w:p>
    <w:p w14:paraId="700CA17E" w14:textId="77777777" w:rsidR="003D17F3" w:rsidRPr="00042036" w:rsidRDefault="003D17F3" w:rsidP="00211D1C">
      <w:pPr>
        <w:pStyle w:val="TH"/>
      </w:pPr>
      <w:r w:rsidRPr="00042036">
        <w:object w:dxaOrig="11445" w:dyaOrig="6465" w14:anchorId="65619E39">
          <v:shape id="_x0000_i1081" type="#_x0000_t75" style="width:481.5pt;height:272.25pt" o:ole="">
            <v:imagedata r:id="rId125" o:title=""/>
          </v:shape>
          <o:OLEObject Type="Embed" ProgID="Visio.Drawing.15" ShapeID="_x0000_i1081" DrawAspect="Content" ObjectID="_1723979134" r:id="rId126"/>
        </w:object>
      </w:r>
    </w:p>
    <w:p w14:paraId="2F9C5FA7" w14:textId="5E746377" w:rsidR="003D17F3" w:rsidRPr="00042036" w:rsidRDefault="003D17F3" w:rsidP="00211D1C">
      <w:pPr>
        <w:pStyle w:val="TF"/>
      </w:pPr>
      <w:r w:rsidRPr="00042036">
        <w:t>Figure 6.</w:t>
      </w:r>
      <w:r w:rsidR="009007EB" w:rsidRPr="00042036">
        <w:t>38</w:t>
      </w:r>
      <w:r w:rsidRPr="00042036">
        <w:t>.3.2</w:t>
      </w:r>
      <w:r w:rsidR="0048514E" w:rsidRPr="00042036">
        <w:t>.1</w:t>
      </w:r>
      <w:r w:rsidRPr="00042036">
        <w:t>-1: Registration with UE behaviour control assistance information (UE initially not yet configured)</w:t>
      </w:r>
    </w:p>
    <w:p w14:paraId="1D0E4D55" w14:textId="3218C1CB" w:rsidR="003D17F3" w:rsidRPr="00042036" w:rsidRDefault="003D17F3" w:rsidP="003D17F3">
      <w:r w:rsidRPr="00042036">
        <w:t>In Figure 6.</w:t>
      </w:r>
      <w:r w:rsidR="009007EB" w:rsidRPr="00042036">
        <w:t>38</w:t>
      </w:r>
      <w:r w:rsidRPr="00042036">
        <w:t>.3.2</w:t>
      </w:r>
      <w:r w:rsidR="0048514E" w:rsidRPr="00042036">
        <w:t>.1</w:t>
      </w:r>
      <w:r w:rsidRPr="00042036">
        <w:t>-1 the UE is getting configured with UE behaviour control policies</w:t>
      </w:r>
    </w:p>
    <w:p w14:paraId="48B96A2E" w14:textId="433850F8" w:rsidR="003D17F3" w:rsidRPr="00042036" w:rsidRDefault="003D17F3" w:rsidP="003D17F3">
      <w:pPr>
        <w:pStyle w:val="B1"/>
      </w:pPr>
      <w:r w:rsidRPr="00042036">
        <w:t>0</w:t>
      </w:r>
      <w:r w:rsidR="00877649" w:rsidRPr="00042036">
        <w:t>.</w:t>
      </w:r>
      <w:r w:rsidRPr="00042036">
        <w:tab/>
      </w:r>
      <w:r w:rsidR="00877649" w:rsidRPr="00042036">
        <w:t xml:space="preserve">Starting </w:t>
      </w:r>
      <w:r w:rsidRPr="00042036">
        <w:t>from a state where the UE has no HPLMN nor VPLMN policies.</w:t>
      </w:r>
    </w:p>
    <w:p w14:paraId="0C2B3850" w14:textId="628704A5" w:rsidR="003D17F3" w:rsidRPr="00042036" w:rsidRDefault="003D17F3" w:rsidP="003D17F3">
      <w:pPr>
        <w:pStyle w:val="B1"/>
      </w:pPr>
      <w:r w:rsidRPr="00042036">
        <w:t>1-2</w:t>
      </w:r>
      <w:r w:rsidR="00877649" w:rsidRPr="00042036">
        <w:t>.</w:t>
      </w:r>
      <w:r w:rsidR="009007EB" w:rsidRPr="00042036">
        <w:tab/>
      </w:r>
      <w:r w:rsidRPr="00042036">
        <w:t>The HPLMN detects the UE can be provided with such policies based on the information it receives at step</w:t>
      </w:r>
      <w:r w:rsidR="009007EB" w:rsidRPr="00042036">
        <w:t> </w:t>
      </w:r>
      <w:r w:rsidRPr="00042036">
        <w:t>2 during the registration of the UE.</w:t>
      </w:r>
    </w:p>
    <w:p w14:paraId="711C011E" w14:textId="70CA23E0" w:rsidR="003D17F3" w:rsidRPr="00042036" w:rsidRDefault="003D17F3" w:rsidP="003D17F3">
      <w:pPr>
        <w:pStyle w:val="B1"/>
      </w:pPr>
      <w:r w:rsidRPr="00042036">
        <w:t>3</w:t>
      </w:r>
      <w:r w:rsidR="00877649" w:rsidRPr="00042036">
        <w:t>.</w:t>
      </w:r>
      <w:r w:rsidRPr="00042036">
        <w:tab/>
        <w:t>If the HPLMN has any UE behaviour control policies, the HPLMN provides them to the VPLMN and also an indication that on whether the PLMN is allowed to update the policies with local policy. If the HPLMN has no policy, it may still indicate whether the VPLMN is allowed to set policies in the UE.</w:t>
      </w:r>
    </w:p>
    <w:p w14:paraId="5A63D49B" w14:textId="15CF44D5" w:rsidR="003D17F3" w:rsidRPr="00042036" w:rsidRDefault="003D17F3" w:rsidP="003D17F3">
      <w:pPr>
        <w:pStyle w:val="B1"/>
      </w:pPr>
      <w:r w:rsidRPr="00042036">
        <w:t>4-5</w:t>
      </w:r>
      <w:r w:rsidR="00877649" w:rsidRPr="00042036">
        <w:t>.</w:t>
      </w:r>
      <w:r w:rsidR="009007EB" w:rsidRPr="00042036">
        <w:tab/>
      </w:r>
      <w:r w:rsidRPr="00042036">
        <w:t>after the AMF receives the information it updates the UE in the registration accept including any applicable HPLMN and/or VPLMN policy in the registration accept alongside its version number.</w:t>
      </w:r>
    </w:p>
    <w:p w14:paraId="2DA31218" w14:textId="4B906DFA" w:rsidR="003D17F3" w:rsidRPr="00042036" w:rsidRDefault="003D17F3" w:rsidP="003D17F3">
      <w:pPr>
        <w:pStyle w:val="B1"/>
      </w:pPr>
      <w:r w:rsidRPr="00042036">
        <w:t>6-7</w:t>
      </w:r>
      <w:r w:rsidR="00877649" w:rsidRPr="00042036">
        <w:t>.</w:t>
      </w:r>
      <w:r w:rsidR="009007EB" w:rsidRPr="00042036">
        <w:tab/>
      </w:r>
      <w:r w:rsidRPr="00042036">
        <w:t>The UE configuration with the policies is confirmed. At reception of step</w:t>
      </w:r>
      <w:r w:rsidR="009007EB" w:rsidRPr="00042036">
        <w:t> </w:t>
      </w:r>
      <w:r w:rsidRPr="00042036">
        <w:t>6 message, the AMF stores the applicable HPLMN and the VPLMN version number of policy. Step</w:t>
      </w:r>
      <w:r w:rsidR="009007EB" w:rsidRPr="00042036">
        <w:t> </w:t>
      </w:r>
      <w:r w:rsidRPr="00042036">
        <w:t>7 is required only if HPLMN policies were provided.</w:t>
      </w:r>
    </w:p>
    <w:p w14:paraId="63F9EDB8" w14:textId="77777777" w:rsidR="003D17F3" w:rsidRPr="00042036" w:rsidRDefault="003D17F3" w:rsidP="00FB44BB">
      <w:pPr>
        <w:pStyle w:val="TH"/>
      </w:pPr>
      <w:r w:rsidRPr="00042036">
        <w:object w:dxaOrig="11445" w:dyaOrig="6465" w14:anchorId="6CFFE3DF">
          <v:shape id="_x0000_i1082" type="#_x0000_t75" style="width:481.5pt;height:272.25pt" o:ole="">
            <v:imagedata r:id="rId127" o:title=""/>
          </v:shape>
          <o:OLEObject Type="Embed" ProgID="Visio.Drawing.15" ShapeID="_x0000_i1082" DrawAspect="Content" ObjectID="_1723979135" r:id="rId128"/>
        </w:object>
      </w:r>
    </w:p>
    <w:p w14:paraId="0621A53B" w14:textId="7ACF625B" w:rsidR="003D17F3" w:rsidRPr="00042036" w:rsidRDefault="003D17F3" w:rsidP="003D17F3">
      <w:pPr>
        <w:pStyle w:val="TF"/>
      </w:pPr>
      <w:r w:rsidRPr="00042036">
        <w:t>Figure 6.</w:t>
      </w:r>
      <w:r w:rsidR="009007EB" w:rsidRPr="00042036">
        <w:t>38</w:t>
      </w:r>
      <w:r w:rsidRPr="00042036">
        <w:t>.3.2</w:t>
      </w:r>
      <w:r w:rsidR="0048514E" w:rsidRPr="00042036">
        <w:t>.1</w:t>
      </w:r>
      <w:r w:rsidRPr="00042036">
        <w:t>-2: Registration with UE behaviour control assistance information (UE initially configured)</w:t>
      </w:r>
    </w:p>
    <w:p w14:paraId="53CC85CD" w14:textId="00FD468E" w:rsidR="003D17F3" w:rsidRPr="00042036" w:rsidRDefault="003D17F3" w:rsidP="003D17F3">
      <w:r w:rsidRPr="00042036">
        <w:t>In Figure 6.</w:t>
      </w:r>
      <w:r w:rsidR="009007EB" w:rsidRPr="00042036">
        <w:t>38</w:t>
      </w:r>
      <w:r w:rsidRPr="00042036">
        <w:t>.3.2</w:t>
      </w:r>
      <w:r w:rsidR="0048514E" w:rsidRPr="00042036">
        <w:t>.1</w:t>
      </w:r>
      <w:r w:rsidRPr="00042036">
        <w:t>-2 the UE is getting configured with UE behaviour control policies:</w:t>
      </w:r>
    </w:p>
    <w:p w14:paraId="6835DA3E" w14:textId="7ED7FE69" w:rsidR="003D17F3" w:rsidRPr="00042036" w:rsidRDefault="003D17F3" w:rsidP="003D17F3">
      <w:pPr>
        <w:pStyle w:val="B1"/>
      </w:pPr>
      <w:r w:rsidRPr="00042036">
        <w:t>0</w:t>
      </w:r>
      <w:r w:rsidR="00877649" w:rsidRPr="00042036">
        <w:t>.</w:t>
      </w:r>
      <w:r w:rsidRPr="00042036">
        <w:tab/>
        <w:t>Starting from a state where the UE has already some HPLMN and/or VPLMN policies.</w:t>
      </w:r>
    </w:p>
    <w:p w14:paraId="75027561" w14:textId="3F48063E" w:rsidR="003D17F3" w:rsidRPr="00042036" w:rsidRDefault="003D17F3" w:rsidP="003D17F3">
      <w:pPr>
        <w:pStyle w:val="B1"/>
      </w:pPr>
      <w:r w:rsidRPr="00042036">
        <w:t>1-2</w:t>
      </w:r>
      <w:r w:rsidR="00877649" w:rsidRPr="00042036">
        <w:t>.</w:t>
      </w:r>
      <w:r w:rsidR="009007EB" w:rsidRPr="00042036">
        <w:tab/>
      </w:r>
      <w:r w:rsidRPr="00042036">
        <w:t>The HPLMN detects the UE can be provided with such policies based on the information it receives at step</w:t>
      </w:r>
      <w:r w:rsidR="009007EB" w:rsidRPr="00042036">
        <w:t> </w:t>
      </w:r>
      <w:r w:rsidRPr="00042036">
        <w:t>2 during the registration of the UE</w:t>
      </w:r>
      <w:r w:rsidR="00344785" w:rsidRPr="00042036">
        <w:t xml:space="preserve"> and</w:t>
      </w:r>
      <w:r w:rsidRPr="00042036">
        <w:t xml:space="preserve"> also the versions of the HPLMN policy the UE is configured with.</w:t>
      </w:r>
    </w:p>
    <w:p w14:paraId="7A5E09EA" w14:textId="49245B5B" w:rsidR="003D17F3" w:rsidRPr="00042036" w:rsidRDefault="003D17F3" w:rsidP="003D17F3">
      <w:pPr>
        <w:pStyle w:val="B1"/>
      </w:pPr>
      <w:r w:rsidRPr="00042036">
        <w:t>3</w:t>
      </w:r>
      <w:r w:rsidR="00877649" w:rsidRPr="00042036">
        <w:t>.</w:t>
      </w:r>
      <w:r w:rsidRPr="00042036">
        <w:tab/>
        <w:t>If the HPLMN has any new UE behaviour control policies (i.e. a new version of the policies for the UE), the HPLMN provides them to the VPLMN and also an indication that on whether the VPLMN is allowed to update the policies with local policy. If the HPLMN has no policy, it may still indicate whether the VPLMN is allowed to set policies in the UE.</w:t>
      </w:r>
    </w:p>
    <w:p w14:paraId="04AF43A2" w14:textId="098C83C7" w:rsidR="003D17F3" w:rsidRPr="00042036" w:rsidRDefault="003D17F3" w:rsidP="003D17F3">
      <w:pPr>
        <w:pStyle w:val="B1"/>
      </w:pPr>
      <w:r w:rsidRPr="00042036">
        <w:t>4-5</w:t>
      </w:r>
      <w:r w:rsidR="00877649" w:rsidRPr="00042036">
        <w:t>.</w:t>
      </w:r>
      <w:r w:rsidR="009007EB" w:rsidRPr="00042036">
        <w:tab/>
      </w:r>
      <w:r w:rsidR="00877649" w:rsidRPr="00042036">
        <w:t xml:space="preserve">After </w:t>
      </w:r>
      <w:r w:rsidRPr="00042036">
        <w:t>the AMF receives the information it updates the UE in the registration accept including any applicable HPLMN and/or VPLMN policy in the registration accept alongside its version number.</w:t>
      </w:r>
    </w:p>
    <w:p w14:paraId="3BCED243" w14:textId="41A3EBE7" w:rsidR="003D17F3" w:rsidRPr="00042036" w:rsidRDefault="003D17F3" w:rsidP="00FB44BB">
      <w:pPr>
        <w:pStyle w:val="B1"/>
      </w:pPr>
      <w:r w:rsidRPr="00042036">
        <w:t>6-7</w:t>
      </w:r>
      <w:r w:rsidR="00877649" w:rsidRPr="00042036">
        <w:t>.</w:t>
      </w:r>
      <w:r w:rsidR="009007EB" w:rsidRPr="00042036">
        <w:tab/>
      </w:r>
      <w:r w:rsidR="00877649" w:rsidRPr="00042036">
        <w:t xml:space="preserve">The </w:t>
      </w:r>
      <w:r w:rsidRPr="00042036">
        <w:t>UE configuration with the policies is confirmed. At reception of step</w:t>
      </w:r>
      <w:r w:rsidR="009007EB" w:rsidRPr="00042036">
        <w:t> </w:t>
      </w:r>
      <w:r w:rsidRPr="00042036">
        <w:t>6 message, the AMF stores the applicable HPLMN and VPLMN version number of policy. Step</w:t>
      </w:r>
      <w:r w:rsidR="009007EB" w:rsidRPr="00042036">
        <w:t> </w:t>
      </w:r>
      <w:r w:rsidRPr="00042036">
        <w:t>7 is required only if HPLMN policies were provided.</w:t>
      </w:r>
    </w:p>
    <w:p w14:paraId="29428A93" w14:textId="68476F02" w:rsidR="003D17F3" w:rsidRPr="00042036" w:rsidRDefault="009007EB" w:rsidP="00FB44BB">
      <w:pPr>
        <w:pStyle w:val="TH"/>
      </w:pPr>
      <w:r w:rsidRPr="00042036">
        <w:object w:dxaOrig="10965" w:dyaOrig="6345" w14:anchorId="2FD5C2D2">
          <v:shape id="_x0000_i1083" type="#_x0000_t75" style="width:467.25pt;height:270pt" o:ole="">
            <v:imagedata r:id="rId129" o:title=""/>
          </v:shape>
          <o:OLEObject Type="Embed" ProgID="Visio.Drawing.15" ShapeID="_x0000_i1083" DrawAspect="Content" ObjectID="_1723979136" r:id="rId130"/>
        </w:object>
      </w:r>
    </w:p>
    <w:p w14:paraId="78CAE86A" w14:textId="0F88750E" w:rsidR="003D17F3" w:rsidRPr="00042036" w:rsidRDefault="003D17F3">
      <w:pPr>
        <w:pStyle w:val="TF"/>
      </w:pPr>
      <w:r w:rsidRPr="00042036">
        <w:t>Figure 6.</w:t>
      </w:r>
      <w:r w:rsidR="009007EB" w:rsidRPr="00042036">
        <w:t>38</w:t>
      </w:r>
      <w:r w:rsidRPr="00042036">
        <w:t>.3.2</w:t>
      </w:r>
      <w:r w:rsidR="0048514E" w:rsidRPr="00042036">
        <w:t>.1</w:t>
      </w:r>
      <w:r w:rsidRPr="00042036">
        <w:t>-3</w:t>
      </w:r>
      <w:r w:rsidR="002C689B" w:rsidRPr="00042036">
        <w:t>: Update of UE behaviour control assistance information</w:t>
      </w:r>
    </w:p>
    <w:p w14:paraId="1B43217F" w14:textId="00FF47CC" w:rsidR="003D17F3" w:rsidRPr="00042036" w:rsidRDefault="003D17F3" w:rsidP="003D17F3">
      <w:r w:rsidRPr="00042036">
        <w:t>In figure 6.</w:t>
      </w:r>
      <w:r w:rsidR="009007EB" w:rsidRPr="00042036">
        <w:t>38</w:t>
      </w:r>
      <w:r w:rsidRPr="00042036">
        <w:t>.3.2</w:t>
      </w:r>
      <w:r w:rsidR="0048514E" w:rsidRPr="00042036">
        <w:t>.1</w:t>
      </w:r>
      <w:r w:rsidRPr="00042036">
        <w:t>-3, the UE behaviour policy is updated if a new version of HPLMN or VPLMN policy is available for a capable UE that is already configured with some policy.</w:t>
      </w:r>
    </w:p>
    <w:p w14:paraId="7968C9B1" w14:textId="489DDDF3" w:rsidR="003D17F3" w:rsidRPr="00042036" w:rsidRDefault="003D17F3" w:rsidP="003D17F3">
      <w:pPr>
        <w:pStyle w:val="B1"/>
      </w:pPr>
      <w:r w:rsidRPr="00042036">
        <w:t>1</w:t>
      </w:r>
      <w:r w:rsidR="00877649" w:rsidRPr="00042036">
        <w:t>.</w:t>
      </w:r>
      <w:r w:rsidRPr="00042036">
        <w:tab/>
        <w:t>If, the UDM detects a new version of policy is available for the UE, it updates the AMF with this updated subscription information.</w:t>
      </w:r>
    </w:p>
    <w:p w14:paraId="440E9339" w14:textId="6B5895BB" w:rsidR="003D17F3" w:rsidRPr="00042036" w:rsidRDefault="003D17F3" w:rsidP="003D17F3">
      <w:pPr>
        <w:pStyle w:val="B1"/>
      </w:pPr>
      <w:r w:rsidRPr="00042036">
        <w:t>2-3</w:t>
      </w:r>
      <w:r w:rsidR="00877649" w:rsidRPr="00042036">
        <w:t>.</w:t>
      </w:r>
      <w:r w:rsidR="009007EB" w:rsidRPr="00042036">
        <w:tab/>
      </w:r>
      <w:r w:rsidRPr="00042036">
        <w:t>After the AMF receives any updated UE behaviour control policies from the HPLMN in step</w:t>
      </w:r>
      <w:r w:rsidR="009007EB" w:rsidRPr="00042036">
        <w:t> </w:t>
      </w:r>
      <w:r w:rsidRPr="00042036">
        <w:t>1, or, if it was allowed to do so by the HPLMN, it has new VPLMN policy for the UE, it updates the UE including any applicable HPLMN and/or VPLMN policy in the registration accept alongside its version number in a UE Configuration Update Command message.</w:t>
      </w:r>
    </w:p>
    <w:p w14:paraId="7AD7ACA3" w14:textId="678E10ED" w:rsidR="003D17F3" w:rsidRPr="00042036" w:rsidRDefault="003D17F3" w:rsidP="00FB44BB">
      <w:pPr>
        <w:pStyle w:val="B1"/>
      </w:pPr>
      <w:r w:rsidRPr="00042036">
        <w:t>4-5</w:t>
      </w:r>
      <w:r w:rsidR="00877649" w:rsidRPr="00042036">
        <w:t>.</w:t>
      </w:r>
      <w:r w:rsidR="009007EB" w:rsidRPr="00042036">
        <w:tab/>
      </w:r>
      <w:r w:rsidR="00877649" w:rsidRPr="00042036">
        <w:t xml:space="preserve">The </w:t>
      </w:r>
      <w:r w:rsidRPr="00042036">
        <w:t>UE configuration with the policies is confirmed. At reception of step</w:t>
      </w:r>
      <w:r w:rsidR="009007EB" w:rsidRPr="00042036">
        <w:t> </w:t>
      </w:r>
      <w:r w:rsidRPr="00042036">
        <w:t>4 message, the AMF stores the applicable HPLMN and VPLMN version number of UE behaviour control policy. Step</w:t>
      </w:r>
      <w:r w:rsidR="009007EB" w:rsidRPr="00042036">
        <w:t> </w:t>
      </w:r>
      <w:r w:rsidRPr="00042036">
        <w:t>5 is required only if HPLMN policies were provided.</w:t>
      </w:r>
    </w:p>
    <w:p w14:paraId="5C6D46CD" w14:textId="502C5460" w:rsidR="0048514E" w:rsidRPr="00042036" w:rsidRDefault="0048514E" w:rsidP="00852319">
      <w:pPr>
        <w:pStyle w:val="Heading5"/>
      </w:pPr>
      <w:bookmarkStart w:id="1154" w:name="_Toc112924028"/>
      <w:bookmarkStart w:id="1155" w:name="_Toc104302594"/>
      <w:bookmarkStart w:id="1156" w:name="_Toc104359560"/>
      <w:r w:rsidRPr="00042036">
        <w:t>6.38.3.2.2</w:t>
      </w:r>
      <w:r w:rsidR="00EF37D6" w:rsidRPr="00042036">
        <w:tab/>
      </w:r>
      <w:r w:rsidRPr="00042036">
        <w:t>NSSF/PCF Option 2</w:t>
      </w:r>
      <w:bookmarkEnd w:id="1154"/>
    </w:p>
    <w:p w14:paraId="6741FB24" w14:textId="77777777" w:rsidR="0048514E" w:rsidRPr="00042036" w:rsidRDefault="0048514E" w:rsidP="0048514E">
      <w:r w:rsidRPr="00042036">
        <w:t>In this solution UE policies applicable to Network Slice usage in a VPLMN/HPLMN are included as an additional element in the Registration Accept or UE Configuration Update Command. These policies include rules for using the network slices subject to applicable conditions to the rules. These rules are configured either in the NSSF or the PCF, and are provided to AMF for inclusion the Registration Accept or UPU procedure. Figure 6.38.3.2.2-1 depicts the procedure.</w:t>
      </w:r>
    </w:p>
    <w:p w14:paraId="694C77A8" w14:textId="2ADAEB49" w:rsidR="0048514E" w:rsidRPr="00042036" w:rsidRDefault="0048514E" w:rsidP="000365FE">
      <w:pPr>
        <w:pStyle w:val="NO"/>
      </w:pPr>
      <w:r w:rsidRPr="00042036">
        <w:t>NOTE</w:t>
      </w:r>
      <w:r w:rsidR="007D63BE" w:rsidRPr="00042036">
        <w:t> </w:t>
      </w:r>
      <w:r w:rsidRPr="00042036">
        <w:t>1</w:t>
      </w:r>
      <w:r w:rsidR="000365FE" w:rsidRPr="00042036">
        <w:tab/>
        <w:t>T</w:t>
      </w:r>
      <w:r w:rsidRPr="00042036">
        <w:t>he NSSF based solution does not allow per UE policies</w:t>
      </w:r>
      <w:r w:rsidR="00852319">
        <w:t>.</w:t>
      </w:r>
    </w:p>
    <w:p w14:paraId="3597513B" w14:textId="79B6F863" w:rsidR="0048514E" w:rsidRPr="00042036" w:rsidRDefault="0048514E" w:rsidP="000365FE">
      <w:pPr>
        <w:pStyle w:val="NO"/>
      </w:pPr>
      <w:r w:rsidRPr="00042036">
        <w:t>NOTE</w:t>
      </w:r>
      <w:r w:rsidR="007D63BE" w:rsidRPr="00042036">
        <w:t> </w:t>
      </w:r>
      <w:r w:rsidRPr="00042036">
        <w:t>2:</w:t>
      </w:r>
      <w:r w:rsidR="000365FE" w:rsidRPr="00042036">
        <w:tab/>
        <w:t>I</w:t>
      </w:r>
      <w:r w:rsidRPr="00042036">
        <w:t>n roaming case this means also querying the HPLMN NSSF /PCF to get the HPLMN policies and to check whether the VPLMN can set the policies.</w:t>
      </w:r>
    </w:p>
    <w:p w14:paraId="09141F2D" w14:textId="6D19F908" w:rsidR="0048514E" w:rsidRPr="00042036" w:rsidRDefault="0048514E" w:rsidP="000365FE">
      <w:pPr>
        <w:pStyle w:val="NO"/>
      </w:pPr>
      <w:r w:rsidRPr="00042036">
        <w:t>NOTE</w:t>
      </w:r>
      <w:r w:rsidR="007D63BE" w:rsidRPr="00042036">
        <w:t> </w:t>
      </w:r>
      <w:r w:rsidRPr="00042036">
        <w:t>3:</w:t>
      </w:r>
      <w:r w:rsidR="000365FE" w:rsidRPr="00042036">
        <w:tab/>
      </w:r>
      <w:r w:rsidRPr="00042036">
        <w:t>This option proposes 2 sub-options but only one sub-option is expected to be selected if this sub option is selected.</w:t>
      </w:r>
    </w:p>
    <w:p w14:paraId="1E7E4567" w14:textId="4606080E" w:rsidR="0048514E" w:rsidRPr="00042036" w:rsidRDefault="00EF37D6" w:rsidP="00797053">
      <w:pPr>
        <w:pStyle w:val="TH"/>
      </w:pPr>
      <w:r w:rsidRPr="00042036">
        <w:object w:dxaOrig="12521" w:dyaOrig="6491" w14:anchorId="541C4AC5">
          <v:shape id="_x0000_i1084" type="#_x0000_t75" style="width:471.75pt;height:243.75pt" o:ole="">
            <v:imagedata r:id="rId131" o:title=""/>
          </v:shape>
          <o:OLEObject Type="Embed" ProgID="Visio.Drawing.15" ShapeID="_x0000_i1084" DrawAspect="Content" ObjectID="_1723979137" r:id="rId132"/>
        </w:object>
      </w:r>
    </w:p>
    <w:p w14:paraId="6D394846" w14:textId="77777777" w:rsidR="0048514E" w:rsidRPr="00042036" w:rsidRDefault="0048514E">
      <w:pPr>
        <w:pStyle w:val="TF"/>
      </w:pPr>
      <w:r w:rsidRPr="00042036">
        <w:t>Figure 6.38.3.2.2-1: NSSF/PCF Option for Update of UE behaviour Slice Usage policies</w:t>
      </w:r>
    </w:p>
    <w:p w14:paraId="499686B0" w14:textId="77777777" w:rsidR="0048514E" w:rsidRPr="00042036" w:rsidRDefault="0048514E" w:rsidP="0048514E">
      <w:r w:rsidRPr="00042036">
        <w:t>The steps in the call flow are as shown below.</w:t>
      </w:r>
    </w:p>
    <w:p w14:paraId="2EB9DF16" w14:textId="5930F3EE" w:rsidR="0048514E" w:rsidRPr="00042036" w:rsidRDefault="00877649" w:rsidP="00797053">
      <w:pPr>
        <w:pStyle w:val="B1"/>
      </w:pPr>
      <w:r w:rsidRPr="00042036">
        <w:t>1.</w:t>
      </w:r>
      <w:r w:rsidRPr="00042036">
        <w:tab/>
      </w:r>
      <w:r w:rsidR="0048514E" w:rsidRPr="00042036">
        <w:t>In step</w:t>
      </w:r>
      <w:r w:rsidR="007D63BE" w:rsidRPr="00042036">
        <w:t> </w:t>
      </w:r>
      <w:r w:rsidR="0048514E" w:rsidRPr="00042036">
        <w:t xml:space="preserve">1, the UE registers in 5GS. The UE includes its capabilities to support handling and processing of network slice (and DNN/PDU Session) usage policies/rules. The UE MM Core Network Capability (i.e. in the </w:t>
      </w:r>
      <w:r w:rsidR="0048514E" w:rsidRPr="00042036">
        <w:rPr>
          <w:lang w:eastAsia="zh-CN"/>
        </w:rPr>
        <w:t>UE 5GMM Core Network Capability</w:t>
      </w:r>
      <w:r w:rsidR="0048514E" w:rsidRPr="00042036">
        <w:t xml:space="preserve"> ) is extended to include this information.</w:t>
      </w:r>
    </w:p>
    <w:p w14:paraId="1E7A77CE" w14:textId="108320B5" w:rsidR="0048514E" w:rsidRPr="00042036" w:rsidRDefault="00877649" w:rsidP="00797053">
      <w:pPr>
        <w:pStyle w:val="B1"/>
      </w:pPr>
      <w:r w:rsidRPr="00042036">
        <w:rPr>
          <w:rFonts w:eastAsiaTheme="minorEastAsia"/>
          <w:lang w:eastAsia="ko-KR"/>
        </w:rPr>
        <w:t>2.</w:t>
      </w:r>
      <w:r w:rsidRPr="00042036">
        <w:rPr>
          <w:rFonts w:eastAsiaTheme="minorEastAsia"/>
          <w:lang w:eastAsia="ko-KR"/>
        </w:rPr>
        <w:tab/>
      </w:r>
      <w:r w:rsidR="0048514E" w:rsidRPr="00042036">
        <w:t>In step</w:t>
      </w:r>
      <w:r w:rsidR="007D63BE" w:rsidRPr="00042036">
        <w:t> </w:t>
      </w:r>
      <w:r w:rsidR="0048514E" w:rsidRPr="00042036">
        <w:t>2 Registration procedure steps</w:t>
      </w:r>
      <w:r w:rsidR="007D63BE" w:rsidRPr="00042036">
        <w:t> </w:t>
      </w:r>
      <w:r w:rsidR="0048514E" w:rsidRPr="00042036">
        <w:t xml:space="preserve">2-19c are performed according to </w:t>
      </w:r>
      <w:r w:rsidR="00C92467" w:rsidRPr="00042036">
        <w:t>TS</w:t>
      </w:r>
      <w:r w:rsidR="00C92467">
        <w:t> </w:t>
      </w:r>
      <w:r w:rsidR="00C92467" w:rsidRPr="00042036">
        <w:t>23.502</w:t>
      </w:r>
      <w:r w:rsidR="00C92467">
        <w:t> </w:t>
      </w:r>
      <w:r w:rsidR="00C92467" w:rsidRPr="00042036">
        <w:t>[</w:t>
      </w:r>
      <w:r w:rsidR="007D63BE" w:rsidRPr="00042036">
        <w:t>5]</w:t>
      </w:r>
      <w:r w:rsidR="0048514E" w:rsidRPr="00042036">
        <w:t xml:space="preserve"> with the additional need to store the new UE capabilities. In case, the</w:t>
      </w:r>
      <w:r w:rsidR="0048514E" w:rsidRPr="00042036">
        <w:rPr>
          <w:b/>
          <w:bCs/>
        </w:rPr>
        <w:t xml:space="preserve"> </w:t>
      </w:r>
      <w:r w:rsidR="0048514E" w:rsidRPr="00042036">
        <w:rPr>
          <w:bCs/>
        </w:rPr>
        <w:t>V-PCF</w:t>
      </w:r>
      <w:r w:rsidR="0048514E" w:rsidRPr="00042036">
        <w:t xml:space="preserve"> sub-option is selected to provide the policies, the Access and mobility related policy information is extended such that AMF provides to V-PCF the Configured NSSAI and DNNs in the Npcf_AMPolicyControl_Create (see </w:t>
      </w:r>
      <w:r w:rsidR="00C92467" w:rsidRPr="00042036">
        <w:t>TS</w:t>
      </w:r>
      <w:r w:rsidR="00C92467">
        <w:t> </w:t>
      </w:r>
      <w:r w:rsidR="00C92467" w:rsidRPr="00042036">
        <w:t>23.502</w:t>
      </w:r>
      <w:r w:rsidR="00C92467">
        <w:t> </w:t>
      </w:r>
      <w:r w:rsidR="00C92467" w:rsidRPr="00042036">
        <w:t>[</w:t>
      </w:r>
      <w:r w:rsidR="007D63BE" w:rsidRPr="00042036">
        <w:t>5]</w:t>
      </w:r>
      <w:r w:rsidR="0048514E" w:rsidRPr="00042036">
        <w:t xml:space="preserve"> step</w:t>
      </w:r>
      <w:r w:rsidR="007D63BE" w:rsidRPr="00042036">
        <w:t> </w:t>
      </w:r>
      <w:r w:rsidR="0048514E" w:rsidRPr="00042036">
        <w:t xml:space="preserve">2 of figure 4.16.1.2-1) or the Npcf_AMPolicyControl_Update (see </w:t>
      </w:r>
      <w:r w:rsidR="00C92467" w:rsidRPr="00042036">
        <w:t>TS</w:t>
      </w:r>
      <w:r w:rsidR="00C92467">
        <w:t> </w:t>
      </w:r>
      <w:r w:rsidR="00C92467" w:rsidRPr="00042036">
        <w:t>23.502</w:t>
      </w:r>
      <w:r w:rsidR="00C92467">
        <w:t> </w:t>
      </w:r>
      <w:r w:rsidR="00C92467" w:rsidRPr="00042036">
        <w:t>[</w:t>
      </w:r>
      <w:r w:rsidR="007D63BE" w:rsidRPr="00042036">
        <w:t>5]</w:t>
      </w:r>
      <w:r w:rsidR="0048514E" w:rsidRPr="00042036">
        <w:t xml:space="preserve"> step</w:t>
      </w:r>
      <w:r w:rsidR="007D63BE" w:rsidRPr="00042036">
        <w:t> </w:t>
      </w:r>
      <w:r w:rsidR="0048514E" w:rsidRPr="00042036">
        <w:t xml:space="preserve">1 of figure 4.16.2.1.1-1) and the V-PCF derives the related policies and provides them in the response. V-PCF can later on update the policies in </w:t>
      </w:r>
      <w:r w:rsidR="0048514E" w:rsidRPr="00042036">
        <w:rPr>
          <w:lang w:eastAsia="zh-CN"/>
        </w:rPr>
        <w:t xml:space="preserve">Npcf_AMPolicyControl_UpdateNotify </w:t>
      </w:r>
      <w:r w:rsidR="0048514E" w:rsidRPr="00042036">
        <w:t xml:space="preserve">(see </w:t>
      </w:r>
      <w:r w:rsidR="00C92467" w:rsidRPr="00042036">
        <w:t>TS</w:t>
      </w:r>
      <w:r w:rsidR="00C92467">
        <w:t> </w:t>
      </w:r>
      <w:r w:rsidR="00C92467" w:rsidRPr="00042036">
        <w:t>23.502</w:t>
      </w:r>
      <w:r w:rsidR="00C92467">
        <w:t> </w:t>
      </w:r>
      <w:r w:rsidR="00C92467" w:rsidRPr="00042036">
        <w:t>[</w:t>
      </w:r>
      <w:r w:rsidR="007D63BE" w:rsidRPr="00042036">
        <w:t>5]</w:t>
      </w:r>
      <w:r w:rsidR="0048514E" w:rsidRPr="00042036">
        <w:t xml:space="preserve"> step</w:t>
      </w:r>
      <w:r w:rsidR="007D63BE" w:rsidRPr="00042036">
        <w:t> </w:t>
      </w:r>
      <w:r w:rsidR="0048514E" w:rsidRPr="00042036">
        <w:t>3 of Figure 4.16.2.2-1)</w:t>
      </w:r>
      <w:r w:rsidR="0048514E" w:rsidRPr="00042036">
        <w:rPr>
          <w:lang w:eastAsia="zh-CN"/>
        </w:rPr>
        <w:t>.</w:t>
      </w:r>
    </w:p>
    <w:p w14:paraId="5B52E2F7" w14:textId="2A1405ED" w:rsidR="0048514E" w:rsidRPr="00042036" w:rsidRDefault="00877649" w:rsidP="00797053">
      <w:pPr>
        <w:pStyle w:val="B1"/>
      </w:pPr>
      <w:r w:rsidRPr="00042036">
        <w:t>3.</w:t>
      </w:r>
      <w:r w:rsidRPr="00042036">
        <w:tab/>
      </w:r>
      <w:r w:rsidR="0048514E" w:rsidRPr="00042036">
        <w:t>In step</w:t>
      </w:r>
      <w:r w:rsidR="007D63BE" w:rsidRPr="00042036">
        <w:t> </w:t>
      </w:r>
      <w:r w:rsidR="0048514E" w:rsidRPr="00042036">
        <w:t>3 if the AMF is not configured for the policies for the Allowed slices (and V-PCF sub-option of step 2 is not used), the AMF sends a Nnssf_NSSelection_Get Request</w:t>
      </w:r>
      <w:r w:rsidR="0048514E" w:rsidRPr="00042036">
        <w:rPr>
          <w:b/>
          <w:bCs/>
        </w:rPr>
        <w:t xml:space="preserve"> </w:t>
      </w:r>
      <w:r w:rsidR="0048514E" w:rsidRPr="00042036">
        <w:t>to the NSSF to either fetch Network Slice selection information and policies or just the policies applicable to usage of allowed slices (e.g. all S-NSSAIs of Configured NSSAI). The Nnssf_NSSelection_Get Request is extended to include the request of network slice usage policies for Allowed slices/Configured Slices. Alternatively, a new NSSF service operation is used to retrieve the policies in which case the AMF provides the applicable S-NSSAIs e.g. all S-NSSAIs of the Configured NSSAI, PLMN ID of the UE or complete UE ID (e.g. SUPI) and the related DNNs of the S-NSSAIs.</w:t>
      </w:r>
    </w:p>
    <w:p w14:paraId="15DA025D" w14:textId="5D34178F" w:rsidR="0048514E" w:rsidRPr="00042036" w:rsidRDefault="00877649" w:rsidP="00797053">
      <w:pPr>
        <w:pStyle w:val="B1"/>
      </w:pPr>
      <w:r w:rsidRPr="00042036">
        <w:t>4.</w:t>
      </w:r>
      <w:r w:rsidRPr="00042036">
        <w:tab/>
      </w:r>
      <w:r w:rsidR="0048514E" w:rsidRPr="00042036">
        <w:t>In step</w:t>
      </w:r>
      <w:r w:rsidR="007D63BE" w:rsidRPr="00042036">
        <w:t> </w:t>
      </w:r>
      <w:r w:rsidR="0048514E" w:rsidRPr="00042036">
        <w:t>4 the Nnssf_NSSelection_Get Response is extended to include this additional network slice usage policies/rules information, or a response of the new service operation.</w:t>
      </w:r>
    </w:p>
    <w:p w14:paraId="67995B16" w14:textId="6B337E17" w:rsidR="0048514E" w:rsidRPr="00042036" w:rsidRDefault="00877649" w:rsidP="00185D56">
      <w:pPr>
        <w:pStyle w:val="B1"/>
      </w:pPr>
      <w:r w:rsidRPr="00185D56">
        <w:t>5.</w:t>
      </w:r>
      <w:r w:rsidRPr="00185D56">
        <w:tab/>
      </w:r>
      <w:r w:rsidR="0048514E" w:rsidRPr="00185D56">
        <w:t>In step</w:t>
      </w:r>
      <w:r w:rsidR="007D63BE" w:rsidRPr="00185D56">
        <w:t> </w:t>
      </w:r>
      <w:r w:rsidR="0048514E" w:rsidRPr="00185D56">
        <w:t xml:space="preserve">5, the AMF stores the received information, and checks if the UE supports the ability to store and process network slice </w:t>
      </w:r>
      <w:r w:rsidR="0048514E" w:rsidRPr="00185D56">
        <w:rPr>
          <w:rFonts w:eastAsia="Malgun Gothic"/>
        </w:rPr>
        <w:t>usage</w:t>
      </w:r>
      <w:r w:rsidR="0048514E" w:rsidRPr="00185D56">
        <w:t xml:space="preserve"> policies/rules, unless that was done before in step</w:t>
      </w:r>
      <w:r w:rsidR="007D63BE" w:rsidRPr="00185D56">
        <w:t> </w:t>
      </w:r>
      <w:r w:rsidR="0048514E" w:rsidRPr="00185D56">
        <w:t>2 or before step</w:t>
      </w:r>
      <w:r w:rsidR="007D63BE" w:rsidRPr="00185D56">
        <w:t> </w:t>
      </w:r>
      <w:r w:rsidR="0048514E" w:rsidRPr="00185D56">
        <w:t>3.</w:t>
      </w:r>
    </w:p>
    <w:p w14:paraId="014848C4" w14:textId="31792587" w:rsidR="0048514E" w:rsidRPr="00042036" w:rsidRDefault="00877649" w:rsidP="00797053">
      <w:pPr>
        <w:pStyle w:val="B1"/>
      </w:pPr>
      <w:r w:rsidRPr="00042036">
        <w:t>6.</w:t>
      </w:r>
      <w:r w:rsidRPr="00042036">
        <w:tab/>
      </w:r>
      <w:r w:rsidR="0048514E" w:rsidRPr="00042036">
        <w:t>In step</w:t>
      </w:r>
      <w:r w:rsidR="007D63BE" w:rsidRPr="00042036">
        <w:t> </w:t>
      </w:r>
      <w:r w:rsidR="0048514E" w:rsidRPr="00042036">
        <w:t>6 assuming UE supports the policies, the AMF includes this information in the Registration Accept response to the UE.</w:t>
      </w:r>
    </w:p>
    <w:p w14:paraId="4D1C3EA6" w14:textId="0FA1788C" w:rsidR="0048514E" w:rsidRPr="00042036" w:rsidRDefault="00877649" w:rsidP="00797053">
      <w:pPr>
        <w:pStyle w:val="B1"/>
      </w:pPr>
      <w:r w:rsidRPr="00042036">
        <w:t>7.</w:t>
      </w:r>
      <w:r w:rsidRPr="00042036">
        <w:tab/>
      </w:r>
      <w:r w:rsidR="0048514E" w:rsidRPr="00042036">
        <w:t>In step</w:t>
      </w:r>
      <w:r w:rsidR="007D63BE" w:rsidRPr="00042036">
        <w:t> </w:t>
      </w:r>
      <w:r w:rsidR="0048514E" w:rsidRPr="00042036">
        <w:t>7, the UE applies the received network slice rules/policies.</w:t>
      </w:r>
    </w:p>
    <w:p w14:paraId="4F9C5007" w14:textId="409A57CB" w:rsidR="0048514E" w:rsidRPr="00042036" w:rsidRDefault="00877649" w:rsidP="00797053">
      <w:pPr>
        <w:pStyle w:val="B1"/>
      </w:pPr>
      <w:r w:rsidRPr="00042036">
        <w:t>8.</w:t>
      </w:r>
      <w:r w:rsidRPr="00042036">
        <w:tab/>
      </w:r>
      <w:r w:rsidR="0048514E" w:rsidRPr="00042036">
        <w:t>In step</w:t>
      </w:r>
      <w:r w:rsidR="007D63BE" w:rsidRPr="00042036">
        <w:t> </w:t>
      </w:r>
      <w:r w:rsidR="0048514E" w:rsidRPr="00042036">
        <w:t>8 the AMF enforces the policies. The AMF action in case of policy violation could be based on policy but is out of scope.</w:t>
      </w:r>
    </w:p>
    <w:p w14:paraId="3AB70D29" w14:textId="0C0D0ECA" w:rsidR="0048514E" w:rsidRPr="00042036" w:rsidRDefault="0048514E" w:rsidP="0048514E">
      <w:r w:rsidRPr="00042036">
        <w:t>I</w:t>
      </w:r>
      <w:r w:rsidR="00852319">
        <w:t>f</w:t>
      </w:r>
      <w:r w:rsidRPr="00042036">
        <w:t xml:space="preserve"> the network wants to update the polices, the AMF provides the updated policies to the UE using UE Configuration Update Command (see </w:t>
      </w:r>
      <w:r w:rsidR="000365FE" w:rsidRPr="00042036">
        <w:t xml:space="preserve">Figure 4.2.4.2-1 in </w:t>
      </w:r>
      <w:r w:rsidR="00C92467" w:rsidRPr="00042036">
        <w:t>TS</w:t>
      </w:r>
      <w:r w:rsidR="00C92467">
        <w:t> </w:t>
      </w:r>
      <w:r w:rsidR="00C92467" w:rsidRPr="00042036">
        <w:t>23.502</w:t>
      </w:r>
      <w:r w:rsidR="00C92467">
        <w:t> </w:t>
      </w:r>
      <w:r w:rsidR="00C92467" w:rsidRPr="00042036">
        <w:t>[</w:t>
      </w:r>
      <w:r w:rsidR="007D63BE" w:rsidRPr="00042036">
        <w:t>5]</w:t>
      </w:r>
      <w:r w:rsidRPr="00042036">
        <w:t>).</w:t>
      </w:r>
    </w:p>
    <w:p w14:paraId="1B80B7F6" w14:textId="77777777" w:rsidR="0048514E" w:rsidRPr="00042036" w:rsidRDefault="0048514E" w:rsidP="0048514E">
      <w:r w:rsidRPr="00042036">
        <w:t>The above procedure is performed in the visited network.</w:t>
      </w:r>
    </w:p>
    <w:p w14:paraId="3F06D5F0" w14:textId="43D51E65" w:rsidR="003D17F3" w:rsidRPr="00042036" w:rsidRDefault="003D17F3" w:rsidP="003D17F3">
      <w:pPr>
        <w:pStyle w:val="Heading4"/>
      </w:pPr>
      <w:bookmarkStart w:id="1157" w:name="_Toc112924029"/>
      <w:r w:rsidRPr="00042036">
        <w:lastRenderedPageBreak/>
        <w:t>6.</w:t>
      </w:r>
      <w:r w:rsidR="0070617C" w:rsidRPr="00042036">
        <w:t>38</w:t>
      </w:r>
      <w:r w:rsidRPr="00042036">
        <w:t>.3.3</w:t>
      </w:r>
      <w:r w:rsidRPr="00042036">
        <w:tab/>
        <w:t>URSP possible impact</w:t>
      </w:r>
      <w:bookmarkEnd w:id="1155"/>
      <w:bookmarkEnd w:id="1156"/>
      <w:bookmarkEnd w:id="1157"/>
    </w:p>
    <w:p w14:paraId="044A213F" w14:textId="77777777" w:rsidR="003D17F3" w:rsidRPr="00042036" w:rsidRDefault="003D17F3" w:rsidP="003D17F3">
      <w:r w:rsidRPr="00042036">
        <w:t>Separately from the generic UE behaviour control provided by the UE behaviour control policies by HPLMN and VPLMN, it should be possible via the URSPs to control additional aspects of UE behaviour. The URSP can be augmented with information indicating whether certain RSD S-NSSAI registration is mandatory or whether certain RSD DNN+S-NSSAI PDU session establishment is mandatory.</w:t>
      </w:r>
    </w:p>
    <w:p w14:paraId="2AEA252F" w14:textId="77777777" w:rsidR="003D17F3" w:rsidRPr="00042036" w:rsidRDefault="003D17F3" w:rsidP="003D17F3">
      <w:r w:rsidRPr="00042036">
        <w:t>Also, if the RSDs matching a TD share the DNN but have different priority order due to respective S-NSSAIs, the related PDU connection can be used interchangeably to serve the application in priority order. If an indication is provided to the UE to do so in the URSP, meaning that the UE is indicated explicitly to always attempt use the highest priority S-NSSAI RSD even if one RSD related to a lower Priority S-NSSAI is already being used and the higher priority RSD slice is not yet allowed.</w:t>
      </w:r>
    </w:p>
    <w:p w14:paraId="73A157DC" w14:textId="61FBD976" w:rsidR="003D17F3" w:rsidRPr="00042036" w:rsidRDefault="003D17F3" w:rsidP="003D17F3">
      <w:pPr>
        <w:pStyle w:val="Heading3"/>
        <w:rPr>
          <w:lang w:eastAsia="zh-CN"/>
        </w:rPr>
      </w:pPr>
      <w:bookmarkStart w:id="1158" w:name="_Toc104302595"/>
      <w:bookmarkStart w:id="1159" w:name="_Toc104359561"/>
      <w:bookmarkStart w:id="1160" w:name="_Toc112923341"/>
      <w:bookmarkStart w:id="1161" w:name="_Toc112924030"/>
      <w:r w:rsidRPr="00042036">
        <w:rPr>
          <w:lang w:eastAsia="zh-CN"/>
        </w:rPr>
        <w:t>6.</w:t>
      </w:r>
      <w:r w:rsidR="0070617C" w:rsidRPr="00042036">
        <w:rPr>
          <w:lang w:eastAsia="zh-CN"/>
        </w:rPr>
        <w:t>38</w:t>
      </w:r>
      <w:r w:rsidRPr="00042036">
        <w:rPr>
          <w:lang w:eastAsia="zh-CN"/>
        </w:rPr>
        <w:t>.4</w:t>
      </w:r>
      <w:r w:rsidRPr="00042036">
        <w:rPr>
          <w:lang w:eastAsia="zh-CN"/>
        </w:rPr>
        <w:tab/>
      </w:r>
      <w:r w:rsidRPr="00042036">
        <w:t>Impacts on services, entities and interfaces</w:t>
      </w:r>
      <w:bookmarkEnd w:id="1158"/>
      <w:bookmarkEnd w:id="1159"/>
      <w:bookmarkEnd w:id="1160"/>
      <w:bookmarkEnd w:id="1161"/>
    </w:p>
    <w:p w14:paraId="0FB48052" w14:textId="77777777" w:rsidR="003D17F3" w:rsidRPr="00042036" w:rsidRDefault="003D17F3" w:rsidP="003D17F3">
      <w:pPr>
        <w:rPr>
          <w:lang w:eastAsia="zh-CN"/>
        </w:rPr>
      </w:pPr>
      <w:r w:rsidRPr="00042036">
        <w:rPr>
          <w:lang w:eastAsia="zh-CN"/>
        </w:rPr>
        <w:t>The following impacts are foreseen by this solution:</w:t>
      </w:r>
    </w:p>
    <w:p w14:paraId="1AAB84C3" w14:textId="77777777" w:rsidR="003D17F3" w:rsidRPr="00042036" w:rsidRDefault="003D17F3" w:rsidP="003D17F3">
      <w:pPr>
        <w:rPr>
          <w:lang w:eastAsia="zh-CN"/>
        </w:rPr>
      </w:pPr>
      <w:r w:rsidRPr="00042036">
        <w:rPr>
          <w:lang w:eastAsia="zh-CN"/>
        </w:rPr>
        <w:t>UE:</w:t>
      </w:r>
    </w:p>
    <w:p w14:paraId="4110DE71" w14:textId="728B7060" w:rsidR="003D17F3" w:rsidRPr="00042036" w:rsidRDefault="003D17F3" w:rsidP="003D17F3">
      <w:pPr>
        <w:pStyle w:val="B1"/>
      </w:pPr>
      <w:r w:rsidRPr="00042036">
        <w:t>-</w:t>
      </w:r>
      <w:r w:rsidRPr="00042036">
        <w:tab/>
      </w:r>
      <w:r w:rsidR="00282113" w:rsidRPr="00042036">
        <w:t xml:space="preserve">Supports </w:t>
      </w:r>
      <w:r w:rsidRPr="00042036">
        <w:t xml:space="preserve">the processing of the </w:t>
      </w:r>
      <w:r w:rsidRPr="00042036">
        <w:rPr>
          <w:lang w:eastAsia="ko-KR"/>
        </w:rPr>
        <w:t>UE behaviour control policies</w:t>
      </w:r>
      <w:r w:rsidR="00282113" w:rsidRPr="00042036">
        <w:t>.</w:t>
      </w:r>
    </w:p>
    <w:p w14:paraId="3F327855" w14:textId="7EF16436" w:rsidR="003D17F3" w:rsidRPr="00042036" w:rsidRDefault="003D17F3" w:rsidP="003D17F3">
      <w:pPr>
        <w:pStyle w:val="B1"/>
      </w:pPr>
      <w:r w:rsidRPr="00042036">
        <w:t>-</w:t>
      </w:r>
      <w:r w:rsidRPr="00042036">
        <w:tab/>
      </w:r>
      <w:r w:rsidR="00282113" w:rsidRPr="00042036">
        <w:t xml:space="preserve">Can </w:t>
      </w:r>
      <w:r w:rsidRPr="00042036">
        <w:t>receive configuration from the AMF and story it for the VPLMN and HPLMN</w:t>
      </w:r>
      <w:r w:rsidR="00282113" w:rsidRPr="00042036">
        <w:t>.</w:t>
      </w:r>
    </w:p>
    <w:p w14:paraId="0E3F2235" w14:textId="1B91E0FD" w:rsidR="003D17F3" w:rsidRPr="00042036" w:rsidRDefault="003D17F3" w:rsidP="003D17F3">
      <w:pPr>
        <w:pStyle w:val="B1"/>
      </w:pPr>
      <w:r w:rsidRPr="00042036">
        <w:t>-</w:t>
      </w:r>
      <w:r w:rsidRPr="00042036">
        <w:tab/>
      </w:r>
      <w:r w:rsidR="00282113" w:rsidRPr="00042036">
        <w:t xml:space="preserve">Reports </w:t>
      </w:r>
      <w:r w:rsidRPr="00042036">
        <w:t>the version number of policies and indicates support of the feature.</w:t>
      </w:r>
    </w:p>
    <w:p w14:paraId="2710101D" w14:textId="67B9794A" w:rsidR="003D17F3" w:rsidRPr="00042036" w:rsidRDefault="003D17F3" w:rsidP="003D17F3">
      <w:pPr>
        <w:rPr>
          <w:lang w:eastAsia="zh-CN"/>
        </w:rPr>
      </w:pPr>
      <w:r w:rsidRPr="00042036">
        <w:rPr>
          <w:lang w:eastAsia="zh-CN"/>
        </w:rPr>
        <w:t>AMF</w:t>
      </w:r>
      <w:r w:rsidR="0048514E" w:rsidRPr="00042036">
        <w:rPr>
          <w:lang w:eastAsia="zh-CN"/>
        </w:rPr>
        <w:t xml:space="preserve"> UDM Option 1</w:t>
      </w:r>
      <w:r w:rsidRPr="00042036">
        <w:rPr>
          <w:lang w:eastAsia="zh-CN"/>
        </w:rPr>
        <w:t>:</w:t>
      </w:r>
    </w:p>
    <w:p w14:paraId="2E46FF9A" w14:textId="107965F5" w:rsidR="003D17F3" w:rsidRPr="00042036" w:rsidRDefault="003D17F3" w:rsidP="003D17F3">
      <w:pPr>
        <w:pStyle w:val="B1"/>
        <w:rPr>
          <w:lang w:eastAsia="zh-CN"/>
        </w:rPr>
      </w:pPr>
      <w:r w:rsidRPr="00042036">
        <w:rPr>
          <w:lang w:eastAsia="zh-CN"/>
        </w:rPr>
        <w:t>-</w:t>
      </w:r>
      <w:r w:rsidRPr="00042036">
        <w:rPr>
          <w:lang w:eastAsia="zh-CN"/>
        </w:rPr>
        <w:tab/>
      </w:r>
      <w:r w:rsidR="00282113" w:rsidRPr="00042036">
        <w:rPr>
          <w:lang w:eastAsia="zh-CN"/>
        </w:rPr>
        <w:t xml:space="preserve">Can </w:t>
      </w:r>
      <w:r w:rsidRPr="00042036">
        <w:rPr>
          <w:lang w:eastAsia="zh-CN"/>
        </w:rPr>
        <w:t xml:space="preserve">handle </w:t>
      </w:r>
      <w:r w:rsidRPr="00042036">
        <w:rPr>
          <w:lang w:eastAsia="ko-KR"/>
        </w:rPr>
        <w:t>UE behaviour control policies and the indications of support from UE. can store the policy versions and confirm to HPLMN the configuration of policies received from HPLMN.</w:t>
      </w:r>
    </w:p>
    <w:p w14:paraId="74C89354" w14:textId="4154C810" w:rsidR="003D17F3" w:rsidRPr="00042036" w:rsidRDefault="003D17F3" w:rsidP="003D17F3">
      <w:pPr>
        <w:rPr>
          <w:lang w:eastAsia="zh-CN"/>
        </w:rPr>
      </w:pPr>
      <w:r w:rsidRPr="00042036">
        <w:rPr>
          <w:lang w:eastAsia="zh-CN"/>
        </w:rPr>
        <w:t>PCF</w:t>
      </w:r>
      <w:r w:rsidR="0048514E" w:rsidRPr="00042036">
        <w:rPr>
          <w:lang w:eastAsia="zh-CN"/>
        </w:rPr>
        <w:t>-UDM Option 1</w:t>
      </w:r>
      <w:r w:rsidRPr="00042036">
        <w:rPr>
          <w:lang w:eastAsia="zh-CN"/>
        </w:rPr>
        <w:t>:</w:t>
      </w:r>
    </w:p>
    <w:p w14:paraId="4DC8FC4B" w14:textId="4EE7C53E" w:rsidR="003D17F3" w:rsidRPr="00042036" w:rsidRDefault="003D17F3" w:rsidP="003D17F3">
      <w:pPr>
        <w:pStyle w:val="B1"/>
        <w:rPr>
          <w:lang w:eastAsia="zh-CN"/>
        </w:rPr>
      </w:pPr>
      <w:r w:rsidRPr="00042036">
        <w:rPr>
          <w:lang w:eastAsia="zh-CN"/>
        </w:rPr>
        <w:t>-</w:t>
      </w:r>
      <w:r w:rsidRPr="00042036">
        <w:rPr>
          <w:lang w:eastAsia="zh-CN"/>
        </w:rPr>
        <w:tab/>
      </w:r>
      <w:r w:rsidR="00282113" w:rsidRPr="00042036">
        <w:rPr>
          <w:lang w:eastAsia="zh-CN"/>
        </w:rPr>
        <w:t xml:space="preserve">Can </w:t>
      </w:r>
      <w:r w:rsidRPr="00042036">
        <w:rPr>
          <w:lang w:eastAsia="zh-CN"/>
        </w:rPr>
        <w:t>provide URSP including additional indications to control UE behaviour</w:t>
      </w:r>
      <w:r w:rsidRPr="00042036">
        <w:rPr>
          <w:lang w:eastAsia="ko-KR"/>
        </w:rPr>
        <w:t>.</w:t>
      </w:r>
    </w:p>
    <w:p w14:paraId="537FB807" w14:textId="77777777" w:rsidR="0048514E" w:rsidRPr="00042036" w:rsidRDefault="0048514E" w:rsidP="0048514E">
      <w:pPr>
        <w:rPr>
          <w:lang w:eastAsia="zh-CN"/>
        </w:rPr>
      </w:pPr>
      <w:r w:rsidRPr="00042036">
        <w:rPr>
          <w:lang w:eastAsia="zh-CN"/>
        </w:rPr>
        <w:t>AMF - NSSF/PCF Option 2:</w:t>
      </w:r>
    </w:p>
    <w:p w14:paraId="65C3C6FF" w14:textId="77777777" w:rsidR="0048514E" w:rsidRPr="00042036" w:rsidRDefault="0048514E" w:rsidP="0048514E">
      <w:pPr>
        <w:pStyle w:val="B1"/>
        <w:rPr>
          <w:lang w:eastAsia="zh-CN"/>
        </w:rPr>
      </w:pPr>
      <w:r w:rsidRPr="00042036">
        <w:rPr>
          <w:lang w:eastAsia="zh-CN"/>
        </w:rPr>
        <w:t>-</w:t>
      </w:r>
      <w:r w:rsidRPr="00042036">
        <w:rPr>
          <w:lang w:eastAsia="zh-CN"/>
        </w:rPr>
        <w:tab/>
        <w:t xml:space="preserve">Can handle </w:t>
      </w:r>
      <w:r w:rsidRPr="00042036">
        <w:rPr>
          <w:lang w:eastAsia="ko-KR"/>
        </w:rPr>
        <w:t>UE behaviour control policies and the indications of support from UE. Can handle policies according to either PCF or NSSF option. Enforces received policies</w:t>
      </w:r>
    </w:p>
    <w:p w14:paraId="22B61867" w14:textId="77777777" w:rsidR="0048514E" w:rsidRPr="00042036" w:rsidRDefault="0048514E" w:rsidP="0048514E">
      <w:pPr>
        <w:rPr>
          <w:lang w:eastAsia="zh-CN"/>
        </w:rPr>
      </w:pPr>
      <w:r w:rsidRPr="00042036">
        <w:rPr>
          <w:lang w:eastAsia="zh-CN"/>
        </w:rPr>
        <w:t>PCF - NSSF/PCF Option 2:</w:t>
      </w:r>
    </w:p>
    <w:p w14:paraId="3ED2F33F" w14:textId="77777777" w:rsidR="0048514E" w:rsidRPr="00042036" w:rsidRDefault="0048514E" w:rsidP="0048514E">
      <w:pPr>
        <w:pStyle w:val="B1"/>
        <w:rPr>
          <w:lang w:eastAsia="zh-CN"/>
        </w:rPr>
      </w:pPr>
      <w:r w:rsidRPr="00042036">
        <w:rPr>
          <w:lang w:eastAsia="zh-CN"/>
        </w:rPr>
        <w:t>-</w:t>
      </w:r>
      <w:r w:rsidRPr="00042036">
        <w:rPr>
          <w:lang w:eastAsia="zh-CN"/>
        </w:rPr>
        <w:tab/>
        <w:t xml:space="preserve">If the PCF sub-option of option 2 is supported then then PCF provides the UE usage policies to the AMF with impacts to </w:t>
      </w:r>
      <w:r w:rsidRPr="00042036">
        <w:t xml:space="preserve">Npcf_AMPolicyControl_Create, Npcf_AMPolicyControl_Update, and </w:t>
      </w:r>
      <w:r w:rsidRPr="00042036">
        <w:rPr>
          <w:lang w:eastAsia="zh-CN"/>
        </w:rPr>
        <w:t>Npcf_AMPolicyControl_UpdateNotify.</w:t>
      </w:r>
    </w:p>
    <w:p w14:paraId="3DCA8AD5" w14:textId="77777777" w:rsidR="0048514E" w:rsidRPr="00042036" w:rsidRDefault="0048514E" w:rsidP="0048514E">
      <w:pPr>
        <w:rPr>
          <w:lang w:eastAsia="zh-CN"/>
        </w:rPr>
      </w:pPr>
      <w:r w:rsidRPr="00042036">
        <w:rPr>
          <w:lang w:eastAsia="zh-CN"/>
        </w:rPr>
        <w:t>NSSF-NSSF/PCF Option 2:</w:t>
      </w:r>
    </w:p>
    <w:p w14:paraId="1E3CEA24" w14:textId="77777777" w:rsidR="0048514E" w:rsidRPr="00042036" w:rsidRDefault="0048514E" w:rsidP="0048514E">
      <w:pPr>
        <w:pStyle w:val="B1"/>
        <w:rPr>
          <w:lang w:eastAsia="zh-CN"/>
        </w:rPr>
      </w:pPr>
      <w:r w:rsidRPr="00042036">
        <w:rPr>
          <w:lang w:eastAsia="zh-CN"/>
        </w:rPr>
        <w:t>-</w:t>
      </w:r>
      <w:r w:rsidRPr="00042036">
        <w:rPr>
          <w:lang w:eastAsia="zh-CN"/>
        </w:rPr>
        <w:tab/>
        <w:t xml:space="preserve">If the NSSF sub-option of option 2 is supported then then NSSF provides the UE usage policies to the AMF with impacts to </w:t>
      </w:r>
      <w:r w:rsidRPr="00042036">
        <w:t>Nnssf_NSSelection_Get Request or a new Request.</w:t>
      </w:r>
    </w:p>
    <w:p w14:paraId="3283AFF9" w14:textId="3FEC4605" w:rsidR="003D17F3" w:rsidRPr="00042036" w:rsidRDefault="003D17F3" w:rsidP="003D17F3">
      <w:pPr>
        <w:rPr>
          <w:lang w:eastAsia="zh-CN"/>
        </w:rPr>
      </w:pPr>
      <w:r w:rsidRPr="00042036">
        <w:rPr>
          <w:lang w:eastAsia="zh-CN"/>
        </w:rPr>
        <w:t>UDM</w:t>
      </w:r>
      <w:r w:rsidR="0048514E" w:rsidRPr="00042036">
        <w:rPr>
          <w:lang w:eastAsia="zh-CN"/>
        </w:rPr>
        <w:t xml:space="preserve"> </w:t>
      </w:r>
      <w:r w:rsidR="000365FE" w:rsidRPr="00042036">
        <w:rPr>
          <w:lang w:eastAsia="zh-CN"/>
        </w:rPr>
        <w:t>-</w:t>
      </w:r>
      <w:r w:rsidR="0048514E" w:rsidRPr="00042036">
        <w:rPr>
          <w:lang w:eastAsia="zh-CN"/>
        </w:rPr>
        <w:t xml:space="preserve"> UDM Option 1</w:t>
      </w:r>
      <w:r w:rsidRPr="00042036">
        <w:rPr>
          <w:lang w:eastAsia="zh-CN"/>
        </w:rPr>
        <w:t>:</w:t>
      </w:r>
    </w:p>
    <w:p w14:paraId="0102BE6D" w14:textId="71629422" w:rsidR="003D17F3" w:rsidRPr="00042036" w:rsidRDefault="003D17F3" w:rsidP="003D17F3">
      <w:pPr>
        <w:pStyle w:val="B1"/>
        <w:rPr>
          <w:lang w:eastAsia="ko-KR"/>
        </w:rPr>
      </w:pPr>
      <w:r w:rsidRPr="00042036">
        <w:rPr>
          <w:lang w:eastAsia="zh-CN"/>
        </w:rPr>
        <w:t>-</w:t>
      </w:r>
      <w:r w:rsidRPr="00042036">
        <w:rPr>
          <w:lang w:eastAsia="zh-CN"/>
        </w:rPr>
        <w:tab/>
      </w:r>
      <w:r w:rsidR="00282113" w:rsidRPr="00042036">
        <w:rPr>
          <w:lang w:eastAsia="zh-CN"/>
        </w:rPr>
        <w:t xml:space="preserve">Can </w:t>
      </w:r>
      <w:r w:rsidRPr="00042036">
        <w:rPr>
          <w:lang w:eastAsia="zh-CN"/>
        </w:rPr>
        <w:t xml:space="preserve">detect support of the </w:t>
      </w:r>
      <w:r w:rsidRPr="00042036">
        <w:rPr>
          <w:lang w:eastAsia="ko-KR"/>
        </w:rPr>
        <w:t>UE behaviour control policies support by the UE and if so provide related information to the AMF as indicated. if the AMF is belonging to a VPLMN it may indicated whether the AMF in VPLMN can generate local policies.</w:t>
      </w:r>
    </w:p>
    <w:p w14:paraId="614FFC57" w14:textId="33936BBF" w:rsidR="003D17F3" w:rsidRPr="00042036" w:rsidRDefault="003D17F3" w:rsidP="003D17F3">
      <w:pPr>
        <w:rPr>
          <w:lang w:eastAsia="ko-KR"/>
        </w:rPr>
      </w:pPr>
      <w:r w:rsidRPr="00042036">
        <w:rPr>
          <w:lang w:eastAsia="ko-KR"/>
        </w:rPr>
        <w:t>Nudm_UECM_Registration</w:t>
      </w:r>
      <w:r w:rsidR="0048514E" w:rsidRPr="00042036">
        <w:rPr>
          <w:lang w:eastAsia="ko-KR"/>
        </w:rPr>
        <w:t xml:space="preserve"> </w:t>
      </w:r>
      <w:r w:rsidR="000365FE" w:rsidRPr="00042036">
        <w:rPr>
          <w:lang w:eastAsia="ko-KR"/>
        </w:rPr>
        <w:t>-</w:t>
      </w:r>
      <w:r w:rsidR="0048514E" w:rsidRPr="00042036">
        <w:rPr>
          <w:lang w:eastAsia="ko-KR"/>
        </w:rPr>
        <w:t xml:space="preserve"> UDM Option</w:t>
      </w:r>
      <w:r w:rsidRPr="00042036">
        <w:rPr>
          <w:lang w:eastAsia="ko-KR"/>
        </w:rPr>
        <w:t>:</w:t>
      </w:r>
    </w:p>
    <w:p w14:paraId="54907DE8" w14:textId="6925A1B6" w:rsidR="003D17F3" w:rsidRPr="00042036" w:rsidRDefault="003D17F3" w:rsidP="003D17F3">
      <w:pPr>
        <w:pStyle w:val="B1"/>
        <w:rPr>
          <w:lang w:eastAsia="ko-KR"/>
        </w:rPr>
      </w:pPr>
      <w:r w:rsidRPr="00042036">
        <w:rPr>
          <w:lang w:eastAsia="ko-KR"/>
        </w:rPr>
        <w:t>-</w:t>
      </w:r>
      <w:r w:rsidRPr="00042036">
        <w:rPr>
          <w:lang w:eastAsia="ko-KR"/>
        </w:rPr>
        <w:tab/>
        <w:t xml:space="preserve">Input to optionally include </w:t>
      </w:r>
      <w:r w:rsidR="00494EEF" w:rsidRPr="00042036">
        <w:rPr>
          <w:lang w:eastAsia="ko-KR"/>
        </w:rPr>
        <w:t>"</w:t>
      </w:r>
      <w:r w:rsidRPr="00042036">
        <w:rPr>
          <w:lang w:eastAsia="ko-KR"/>
        </w:rPr>
        <w:t>UE behaviour control support</w:t>
      </w:r>
      <w:r w:rsidR="00494EEF" w:rsidRPr="00042036">
        <w:rPr>
          <w:lang w:eastAsia="ko-KR"/>
        </w:rPr>
        <w:t>"</w:t>
      </w:r>
      <w:r w:rsidRPr="00042036">
        <w:rPr>
          <w:lang w:eastAsia="ko-KR"/>
        </w:rPr>
        <w:t xml:space="preserve"> and </w:t>
      </w:r>
      <w:r w:rsidR="00494EEF" w:rsidRPr="00042036">
        <w:rPr>
          <w:lang w:eastAsia="ko-KR"/>
        </w:rPr>
        <w:t>"</w:t>
      </w:r>
      <w:r w:rsidRPr="00042036">
        <w:rPr>
          <w:lang w:eastAsia="ko-KR"/>
        </w:rPr>
        <w:t>version of HPLMN UE behaviour control policy</w:t>
      </w:r>
      <w:r w:rsidR="00494EEF" w:rsidRPr="00042036">
        <w:rPr>
          <w:lang w:eastAsia="ko-KR"/>
        </w:rPr>
        <w:t>"</w:t>
      </w:r>
      <w:r w:rsidR="00282113" w:rsidRPr="00042036">
        <w:rPr>
          <w:lang w:eastAsia="ko-KR"/>
        </w:rPr>
        <w:t>.</w:t>
      </w:r>
    </w:p>
    <w:p w14:paraId="463B0C97" w14:textId="4B1C97C4" w:rsidR="003D17F3" w:rsidRPr="00042036" w:rsidRDefault="003D17F3" w:rsidP="003D17F3">
      <w:pPr>
        <w:rPr>
          <w:lang w:eastAsia="ko-KR"/>
        </w:rPr>
      </w:pPr>
      <w:r w:rsidRPr="00042036">
        <w:rPr>
          <w:lang w:eastAsia="ko-KR"/>
        </w:rPr>
        <w:t>Nudm_SDM_Get</w:t>
      </w:r>
      <w:r w:rsidR="0048514E" w:rsidRPr="00042036">
        <w:rPr>
          <w:lang w:eastAsia="ko-KR"/>
        </w:rPr>
        <w:t xml:space="preserve"> </w:t>
      </w:r>
      <w:r w:rsidR="000365FE" w:rsidRPr="00042036">
        <w:rPr>
          <w:lang w:eastAsia="ko-KR"/>
        </w:rPr>
        <w:t>-</w:t>
      </w:r>
      <w:r w:rsidR="0048514E" w:rsidRPr="00042036">
        <w:rPr>
          <w:lang w:eastAsia="ko-KR"/>
        </w:rPr>
        <w:t xml:space="preserve"> UDM Option</w:t>
      </w:r>
      <w:r w:rsidRPr="00042036">
        <w:rPr>
          <w:lang w:eastAsia="ko-KR"/>
        </w:rPr>
        <w:t>:</w:t>
      </w:r>
    </w:p>
    <w:p w14:paraId="625ED87E" w14:textId="77777777" w:rsidR="003D17F3" w:rsidRPr="00042036" w:rsidRDefault="003D17F3" w:rsidP="003D17F3">
      <w:pPr>
        <w:pStyle w:val="B1"/>
        <w:rPr>
          <w:lang w:eastAsia="ko-KR"/>
        </w:rPr>
      </w:pPr>
      <w:r w:rsidRPr="00042036">
        <w:rPr>
          <w:lang w:eastAsia="ko-KR"/>
        </w:rPr>
        <w:t>-</w:t>
      </w:r>
      <w:r w:rsidRPr="00042036">
        <w:rPr>
          <w:lang w:eastAsia="ko-KR"/>
        </w:rPr>
        <w:tab/>
        <w:t>Output to optionally include UE behaviour control policy incl. version and whether VPLMN can update.</w:t>
      </w:r>
    </w:p>
    <w:p w14:paraId="53AA6611" w14:textId="3018FEDE" w:rsidR="003D17F3" w:rsidRPr="00042036" w:rsidRDefault="003D17F3" w:rsidP="003D17F3">
      <w:pPr>
        <w:pStyle w:val="Heading2"/>
      </w:pPr>
      <w:bookmarkStart w:id="1162" w:name="_Toc104302596"/>
      <w:bookmarkStart w:id="1163" w:name="_Toc104359562"/>
      <w:bookmarkStart w:id="1164" w:name="_Toc112923342"/>
      <w:bookmarkStart w:id="1165" w:name="_Toc112924031"/>
      <w:r w:rsidRPr="00042036">
        <w:rPr>
          <w:lang w:eastAsia="zh-CN"/>
        </w:rPr>
        <w:lastRenderedPageBreak/>
        <w:t>6.</w:t>
      </w:r>
      <w:r w:rsidR="00D779E9" w:rsidRPr="00042036">
        <w:rPr>
          <w:lang w:eastAsia="zh-CN"/>
        </w:rPr>
        <w:t>39</w:t>
      </w:r>
      <w:r w:rsidRPr="00042036">
        <w:rPr>
          <w:lang w:eastAsia="ko-KR"/>
        </w:rPr>
        <w:tab/>
      </w:r>
      <w:r w:rsidRPr="00042036">
        <w:t>Solution</w:t>
      </w:r>
      <w:r w:rsidRPr="00042036">
        <w:rPr>
          <w:lang w:eastAsia="zh-CN"/>
        </w:rPr>
        <w:t xml:space="preserve"> #</w:t>
      </w:r>
      <w:r w:rsidR="00D779E9" w:rsidRPr="00042036">
        <w:rPr>
          <w:lang w:eastAsia="zh-CN"/>
        </w:rPr>
        <w:t>39</w:t>
      </w:r>
      <w:r w:rsidRPr="00042036">
        <w:t xml:space="preserve">: </w:t>
      </w:r>
      <w:r w:rsidRPr="00042036">
        <w:rPr>
          <w:rFonts w:cs="Arial"/>
        </w:rPr>
        <w:t>Serving PLMN steering UE to preferred slice for selection of PDU session</w:t>
      </w:r>
      <w:bookmarkEnd w:id="1162"/>
      <w:bookmarkEnd w:id="1163"/>
      <w:bookmarkEnd w:id="1164"/>
      <w:bookmarkEnd w:id="1165"/>
    </w:p>
    <w:p w14:paraId="4B1A6FD2" w14:textId="49F65E6B" w:rsidR="003D17F3" w:rsidRPr="00042036" w:rsidRDefault="003D17F3" w:rsidP="003D17F3">
      <w:pPr>
        <w:pStyle w:val="Heading3"/>
      </w:pPr>
      <w:bookmarkStart w:id="1166" w:name="_Toc104302597"/>
      <w:bookmarkStart w:id="1167" w:name="_Toc104359563"/>
      <w:bookmarkStart w:id="1168" w:name="_Toc112923343"/>
      <w:bookmarkStart w:id="1169" w:name="_Toc112924032"/>
      <w:r w:rsidRPr="00042036">
        <w:t>6.</w:t>
      </w:r>
      <w:r w:rsidR="00D779E9" w:rsidRPr="00042036">
        <w:t>39</w:t>
      </w:r>
      <w:r w:rsidRPr="00042036">
        <w:t>.1</w:t>
      </w:r>
      <w:r w:rsidRPr="00042036">
        <w:tab/>
        <w:t>Description</w:t>
      </w:r>
      <w:bookmarkEnd w:id="1166"/>
      <w:bookmarkEnd w:id="1167"/>
      <w:bookmarkEnd w:id="1168"/>
      <w:bookmarkEnd w:id="1169"/>
    </w:p>
    <w:p w14:paraId="5040965E" w14:textId="031B1958" w:rsidR="003D17F3" w:rsidRPr="00042036" w:rsidRDefault="003D17F3" w:rsidP="003D17F3">
      <w:pPr>
        <w:rPr>
          <w:lang w:eastAsia="x-none"/>
        </w:rPr>
      </w:pPr>
      <w:r w:rsidRPr="00042036">
        <w:rPr>
          <w:lang w:eastAsia="x-none"/>
        </w:rPr>
        <w:t>UE use preconfigured or network provided URSP to select any particular slice while initiating any PDU session with network. But the Rel17 NSAC feature increase the probability for the UE</w:t>
      </w:r>
      <w:r w:rsidR="00494EEF" w:rsidRPr="00042036">
        <w:rPr>
          <w:lang w:eastAsia="x-none"/>
        </w:rPr>
        <w:t>'</w:t>
      </w:r>
      <w:r w:rsidRPr="00042036">
        <w:rPr>
          <w:lang w:eastAsia="x-none"/>
        </w:rPr>
        <w:t>s PDU session to get rejected if the quota for the concurrent established PDU session for the given slice is about to exhaust. Hence there is a need for serving network to steer to some other preferred slice by updating the URSP and sending to those UEs.</w:t>
      </w:r>
    </w:p>
    <w:p w14:paraId="58D56E23" w14:textId="77777777" w:rsidR="003D17F3" w:rsidRPr="00042036" w:rsidRDefault="003D17F3" w:rsidP="003D17F3">
      <w:pPr>
        <w:rPr>
          <w:lang w:eastAsia="x-none"/>
        </w:rPr>
      </w:pPr>
      <w:r w:rsidRPr="00042036">
        <w:rPr>
          <w:lang w:eastAsia="x-none"/>
        </w:rPr>
        <w:t>The following are the main principles of the solution:</w:t>
      </w:r>
    </w:p>
    <w:p w14:paraId="0EEF1454" w14:textId="7352F634" w:rsidR="003D17F3" w:rsidRPr="00042036" w:rsidRDefault="00D779E9" w:rsidP="00FB44BB">
      <w:pPr>
        <w:pStyle w:val="B1"/>
        <w:rPr>
          <w:lang w:eastAsia="x-none"/>
        </w:rPr>
      </w:pPr>
      <w:r w:rsidRPr="00042036">
        <w:rPr>
          <w:lang w:eastAsia="x-none"/>
        </w:rPr>
        <w:t>-</w:t>
      </w:r>
      <w:r w:rsidRPr="00042036">
        <w:rPr>
          <w:lang w:eastAsia="x-none"/>
        </w:rPr>
        <w:tab/>
      </w:r>
      <w:r w:rsidR="003D17F3" w:rsidRPr="00042036">
        <w:rPr>
          <w:lang w:eastAsia="x-none"/>
        </w:rPr>
        <w:t xml:space="preserve">PCF will subscribe using the </w:t>
      </w:r>
      <w:r w:rsidR="003D17F3" w:rsidRPr="00042036">
        <w:t xml:space="preserve">Nnsacf_SliceEventExposure_Subscribe service operation with NSACF to the event </w:t>
      </w:r>
      <w:r w:rsidR="00494EEF" w:rsidRPr="00042036">
        <w:t>'</w:t>
      </w:r>
      <w:r w:rsidR="003D17F3" w:rsidRPr="00042036">
        <w:t>the number of PDU Sessions established on a network slice</w:t>
      </w:r>
      <w:r w:rsidR="00494EEF" w:rsidRPr="00042036">
        <w:t>'</w:t>
      </w:r>
      <w:r w:rsidR="003D17F3" w:rsidRPr="00042036">
        <w:t xml:space="preserve"> and the threshold can be set as per the configuration. PCF will NSACF discovery as in clause</w:t>
      </w:r>
      <w:r w:rsidRPr="00042036">
        <w:t> </w:t>
      </w:r>
      <w:r w:rsidR="003D17F3" w:rsidRPr="00042036">
        <w:t xml:space="preserve">6.3.22 of </w:t>
      </w:r>
      <w:r w:rsidR="00C92467" w:rsidRPr="00042036">
        <w:t>TS</w:t>
      </w:r>
      <w:r w:rsidR="00C92467">
        <w:t> </w:t>
      </w:r>
      <w:r w:rsidR="00C92467" w:rsidRPr="00042036">
        <w:t>23.501</w:t>
      </w:r>
      <w:r w:rsidR="00C92467">
        <w:t> </w:t>
      </w:r>
      <w:r w:rsidR="00C92467" w:rsidRPr="00042036">
        <w:t>[</w:t>
      </w:r>
      <w:r w:rsidRPr="00042036">
        <w:t>2]</w:t>
      </w:r>
      <w:r w:rsidR="003D17F3" w:rsidRPr="00042036">
        <w:t>.</w:t>
      </w:r>
    </w:p>
    <w:p w14:paraId="04EB854E" w14:textId="6C7728A1" w:rsidR="003D17F3" w:rsidRPr="00042036" w:rsidRDefault="00D779E9" w:rsidP="00FB44BB">
      <w:pPr>
        <w:pStyle w:val="B1"/>
        <w:rPr>
          <w:lang w:eastAsia="x-none"/>
        </w:rPr>
      </w:pPr>
      <w:r w:rsidRPr="00042036">
        <w:rPr>
          <w:lang w:eastAsia="x-none"/>
        </w:rPr>
        <w:t>-</w:t>
      </w:r>
      <w:r w:rsidRPr="00042036">
        <w:rPr>
          <w:lang w:eastAsia="x-none"/>
        </w:rPr>
        <w:tab/>
      </w:r>
      <w:r w:rsidR="003D17F3" w:rsidRPr="00042036">
        <w:rPr>
          <w:lang w:eastAsia="x-none"/>
        </w:rPr>
        <w:t>NSACF will notify to the PCF.</w:t>
      </w:r>
    </w:p>
    <w:p w14:paraId="45C4E0BF" w14:textId="25C5E2A7" w:rsidR="00512339" w:rsidRPr="00042036" w:rsidRDefault="00D779E9" w:rsidP="00FB44BB">
      <w:pPr>
        <w:pStyle w:val="B1"/>
        <w:rPr>
          <w:lang w:eastAsia="x-none"/>
        </w:rPr>
      </w:pPr>
      <w:r w:rsidRPr="00042036">
        <w:rPr>
          <w:lang w:eastAsia="x-none"/>
        </w:rPr>
        <w:t>-</w:t>
      </w:r>
      <w:r w:rsidRPr="00042036">
        <w:rPr>
          <w:lang w:eastAsia="x-none"/>
        </w:rPr>
        <w:tab/>
      </w:r>
      <w:r w:rsidR="003D17F3" w:rsidRPr="00042036">
        <w:rPr>
          <w:lang w:eastAsia="x-none"/>
        </w:rPr>
        <w:t xml:space="preserve">PCF will derive the list of UEs for which the slice is applicable. Then PCF will update the URSP by replacing that slice or lowering the precedence of that slice with some other preferred slice for the DNN/Application and send to UEs. </w:t>
      </w:r>
      <w:r w:rsidR="003D17F3" w:rsidRPr="00042036">
        <w:rPr>
          <w:bCs/>
        </w:rPr>
        <w:t>In case of replacement, the PCF can select one available slice from at least one of Allowed NSSAI, subscribed S-NSSAI</w:t>
      </w:r>
      <w:r w:rsidR="00344785" w:rsidRPr="00042036">
        <w:rPr>
          <w:bCs/>
        </w:rPr>
        <w:t xml:space="preserve"> and</w:t>
      </w:r>
      <w:r w:rsidR="003D17F3" w:rsidRPr="00042036">
        <w:rPr>
          <w:bCs/>
        </w:rPr>
        <w:t>/or Configured NSSAI</w:t>
      </w:r>
      <w:r w:rsidR="00344785" w:rsidRPr="00042036">
        <w:rPr>
          <w:bCs/>
        </w:rPr>
        <w:t xml:space="preserve"> and</w:t>
      </w:r>
      <w:r w:rsidR="003D17F3" w:rsidRPr="00042036">
        <w:rPr>
          <w:bCs/>
        </w:rPr>
        <w:t xml:space="preserve"> replace the exhausted slice with the selected slice.</w:t>
      </w:r>
    </w:p>
    <w:bookmarkStart w:id="1170" w:name="_MON_1714915604"/>
    <w:bookmarkEnd w:id="1170"/>
    <w:p w14:paraId="3D0F3BF4" w14:textId="77777777" w:rsidR="003A55FB" w:rsidRPr="00042036" w:rsidRDefault="003A55FB" w:rsidP="003A55FB">
      <w:pPr>
        <w:pStyle w:val="TH"/>
      </w:pPr>
      <w:r w:rsidRPr="00042036">
        <w:object w:dxaOrig="8108" w:dyaOrig="7031" w14:anchorId="0CAB7C01">
          <v:shape id="_x0000_i1085" type="#_x0000_t75" style="width:377.25pt;height:326.25pt" o:ole="">
            <v:imagedata r:id="rId133" o:title=""/>
          </v:shape>
          <o:OLEObject Type="Embed" ProgID="Word.Picture.8" ShapeID="_x0000_i1085" DrawAspect="Content" ObjectID="_1723979138" r:id="rId134"/>
        </w:object>
      </w:r>
    </w:p>
    <w:p w14:paraId="3CF5844C" w14:textId="5521972C" w:rsidR="003D17F3" w:rsidRPr="00042036" w:rsidRDefault="003A55FB" w:rsidP="00FB44BB">
      <w:pPr>
        <w:pStyle w:val="TF"/>
        <w:rPr>
          <w:lang w:eastAsia="x-none"/>
        </w:rPr>
      </w:pPr>
      <w:r w:rsidRPr="00042036">
        <w:t>Figure 6.39.1-1:</w:t>
      </w:r>
      <w:r w:rsidR="002C689B" w:rsidRPr="00042036">
        <w:t xml:space="preserve"> Example of URSP rule modification</w:t>
      </w:r>
    </w:p>
    <w:p w14:paraId="31E1255C" w14:textId="75E89BF0" w:rsidR="003D17F3" w:rsidRPr="00042036" w:rsidRDefault="003D17F3" w:rsidP="003D17F3">
      <w:pPr>
        <w:pStyle w:val="Heading3"/>
      </w:pPr>
      <w:bookmarkStart w:id="1171" w:name="_Toc92785020"/>
      <w:bookmarkStart w:id="1172" w:name="_Toc104302598"/>
      <w:bookmarkStart w:id="1173" w:name="_Toc104359564"/>
      <w:bookmarkStart w:id="1174" w:name="_Toc112923344"/>
      <w:bookmarkStart w:id="1175" w:name="_Toc112924033"/>
      <w:r w:rsidRPr="00042036">
        <w:lastRenderedPageBreak/>
        <w:t>6.</w:t>
      </w:r>
      <w:bookmarkEnd w:id="1171"/>
      <w:r w:rsidR="00D779E9" w:rsidRPr="00042036">
        <w:t>39</w:t>
      </w:r>
      <w:r w:rsidRPr="00042036">
        <w:t>.2</w:t>
      </w:r>
      <w:r w:rsidRPr="00042036">
        <w:tab/>
        <w:t>Procedures</w:t>
      </w:r>
      <w:bookmarkEnd w:id="1172"/>
      <w:bookmarkEnd w:id="1173"/>
      <w:bookmarkEnd w:id="1174"/>
      <w:bookmarkEnd w:id="1175"/>
    </w:p>
    <w:p w14:paraId="69A6DCA8" w14:textId="77777777" w:rsidR="00C86E01" w:rsidRPr="00042036" w:rsidRDefault="00C86E01" w:rsidP="00FB44BB">
      <w:pPr>
        <w:pStyle w:val="TH"/>
      </w:pPr>
      <w:r w:rsidRPr="00042036">
        <w:object w:dxaOrig="11004" w:dyaOrig="5424" w14:anchorId="057E26FD">
          <v:shape id="_x0000_i1086" type="#_x0000_t75" style="width:461.25pt;height:242.25pt" o:ole="">
            <v:imagedata r:id="rId135" o:title=""/>
          </v:shape>
          <o:OLEObject Type="Embed" ProgID="Visio.Drawing.11" ShapeID="_x0000_i1086" DrawAspect="Content" ObjectID="_1723979139" r:id="rId136"/>
        </w:object>
      </w:r>
      <w:bookmarkStart w:id="1176" w:name="_Toc92785021"/>
    </w:p>
    <w:p w14:paraId="2562FB50" w14:textId="77B347E3" w:rsidR="003D17F3" w:rsidRPr="00042036" w:rsidRDefault="003D17F3">
      <w:pPr>
        <w:pStyle w:val="TF"/>
      </w:pPr>
      <w:r w:rsidRPr="00042036">
        <w:t>Figure 6.</w:t>
      </w:r>
      <w:r w:rsidR="00D779E9" w:rsidRPr="00042036">
        <w:t>39</w:t>
      </w:r>
      <w:r w:rsidRPr="00042036">
        <w:t>.2-1: PCF steering to a preferred slice</w:t>
      </w:r>
    </w:p>
    <w:p w14:paraId="614FEB13" w14:textId="33D9B97D" w:rsidR="003D17F3" w:rsidRPr="00042036" w:rsidRDefault="003D17F3" w:rsidP="003D17F3">
      <w:pPr>
        <w:rPr>
          <w:lang w:eastAsia="x-none"/>
        </w:rPr>
      </w:pPr>
      <w:r w:rsidRPr="00042036">
        <w:rPr>
          <w:lang w:eastAsia="x-none"/>
        </w:rPr>
        <w:t>The detailed procedure is described in Figure 6.</w:t>
      </w:r>
      <w:r w:rsidR="00D779E9" w:rsidRPr="00042036">
        <w:rPr>
          <w:lang w:eastAsia="x-none"/>
        </w:rPr>
        <w:t>39</w:t>
      </w:r>
      <w:r w:rsidRPr="00042036">
        <w:rPr>
          <w:lang w:eastAsia="x-none"/>
        </w:rPr>
        <w:t>.2-1.</w:t>
      </w:r>
    </w:p>
    <w:p w14:paraId="51FA2EE3" w14:textId="6AE249E8" w:rsidR="003D17F3" w:rsidRPr="00042036" w:rsidRDefault="003D17F3" w:rsidP="003D17F3">
      <w:pPr>
        <w:pStyle w:val="B1"/>
      </w:pPr>
      <w:r w:rsidRPr="00042036">
        <w:t>1.</w:t>
      </w:r>
      <w:r w:rsidRPr="00042036">
        <w:tab/>
        <w:t>The UE registers to 5GC as in clause</w:t>
      </w:r>
      <w:r w:rsidR="00D779E9" w:rsidRPr="00042036">
        <w:t> </w:t>
      </w:r>
      <w:r w:rsidRPr="00042036">
        <w:t xml:space="preserve">4.2.2.2.2 of </w:t>
      </w:r>
      <w:r w:rsidR="00C92467" w:rsidRPr="00042036">
        <w:t>TS</w:t>
      </w:r>
      <w:r w:rsidR="00C92467">
        <w:t> </w:t>
      </w:r>
      <w:r w:rsidR="00C92467" w:rsidRPr="00042036">
        <w:t>23.502</w:t>
      </w:r>
      <w:r w:rsidR="00C92467">
        <w:t> </w:t>
      </w:r>
      <w:r w:rsidR="00C92467" w:rsidRPr="00042036">
        <w:t>[</w:t>
      </w:r>
      <w:r w:rsidR="00D779E9" w:rsidRPr="00042036">
        <w:t>5]</w:t>
      </w:r>
      <w:r w:rsidRPr="00042036">
        <w:t>.</w:t>
      </w:r>
    </w:p>
    <w:p w14:paraId="05E5A564" w14:textId="77777777" w:rsidR="003D17F3" w:rsidRPr="00042036" w:rsidRDefault="003D17F3" w:rsidP="003D17F3">
      <w:pPr>
        <w:pStyle w:val="B1"/>
      </w:pPr>
      <w:r w:rsidRPr="00042036">
        <w:t>2.</w:t>
      </w:r>
      <w:r w:rsidRPr="00042036">
        <w:tab/>
      </w:r>
      <w:r w:rsidRPr="00042036">
        <w:rPr>
          <w:lang w:eastAsia="zh-CN"/>
        </w:rPr>
        <w:t>The UE has preconfigured URSP or been updated with network provided URSP.</w:t>
      </w:r>
    </w:p>
    <w:p w14:paraId="5606A885" w14:textId="1BCC93C8" w:rsidR="003D17F3" w:rsidRPr="00042036" w:rsidRDefault="003D17F3" w:rsidP="003D17F3">
      <w:pPr>
        <w:pStyle w:val="B1"/>
      </w:pPr>
      <w:r w:rsidRPr="00042036">
        <w:t>3.</w:t>
      </w:r>
      <w:r w:rsidRPr="00042036">
        <w:tab/>
        <w:t xml:space="preserve">PCF subscribe to the event </w:t>
      </w:r>
      <w:r w:rsidR="00494EEF" w:rsidRPr="00042036">
        <w:t>"</w:t>
      </w:r>
      <w:r w:rsidRPr="00042036">
        <w:t>the number of PDU Sessions established on a network slice</w:t>
      </w:r>
      <w:r w:rsidR="00494EEF" w:rsidRPr="00042036">
        <w:t>"</w:t>
      </w:r>
      <w:r w:rsidRPr="00042036">
        <w:t xml:space="preserve"> by sending Nnsacf_SliceEventExposureSubscribe to the NSACF as in clause</w:t>
      </w:r>
      <w:r w:rsidR="00D779E9" w:rsidRPr="00042036">
        <w:t> </w:t>
      </w:r>
      <w:r w:rsidRPr="00042036">
        <w:t xml:space="preserve">5.2.21.4.2 of </w:t>
      </w:r>
      <w:r w:rsidR="00C92467" w:rsidRPr="00042036">
        <w:t>TS</w:t>
      </w:r>
      <w:r w:rsidR="00C92467">
        <w:t> </w:t>
      </w:r>
      <w:r w:rsidR="00C92467" w:rsidRPr="00042036">
        <w:t>23.502</w:t>
      </w:r>
      <w:r w:rsidR="00C92467">
        <w:t> </w:t>
      </w:r>
      <w:r w:rsidR="00C92467" w:rsidRPr="00042036">
        <w:t>[</w:t>
      </w:r>
      <w:r w:rsidR="00D779E9" w:rsidRPr="00042036">
        <w:t>5]</w:t>
      </w:r>
      <w:r w:rsidRPr="00042036">
        <w:t xml:space="preserve"> and PCF will set the threshold as per the configuration.</w:t>
      </w:r>
    </w:p>
    <w:p w14:paraId="587BE330" w14:textId="117CF9B2" w:rsidR="003D17F3" w:rsidRPr="00042036" w:rsidRDefault="003D17F3" w:rsidP="003D17F3">
      <w:pPr>
        <w:pStyle w:val="B1"/>
      </w:pPr>
      <w:r w:rsidRPr="00042036">
        <w:t>4.</w:t>
      </w:r>
      <w:r w:rsidR="00D779E9" w:rsidRPr="00042036">
        <w:tab/>
      </w:r>
      <w:r w:rsidRPr="00042036">
        <w:t>NSACF will notify when the event is occurred using Nnsacf_SliceEventExposure_Notify service operation as in clause</w:t>
      </w:r>
      <w:r w:rsidR="00D779E9" w:rsidRPr="00042036">
        <w:t> </w:t>
      </w:r>
      <w:r w:rsidRPr="00042036">
        <w:t xml:space="preserve">5.2.21.4.4 of </w:t>
      </w:r>
      <w:r w:rsidR="00C92467" w:rsidRPr="00042036">
        <w:t>TS</w:t>
      </w:r>
      <w:r w:rsidR="00C92467">
        <w:t> </w:t>
      </w:r>
      <w:r w:rsidR="00C92467" w:rsidRPr="00042036">
        <w:t>23.502</w:t>
      </w:r>
      <w:r w:rsidR="00C92467">
        <w:t> </w:t>
      </w:r>
      <w:r w:rsidR="00C92467" w:rsidRPr="00042036">
        <w:t>[</w:t>
      </w:r>
      <w:r w:rsidR="00D779E9" w:rsidRPr="00042036">
        <w:t>5]</w:t>
      </w:r>
    </w:p>
    <w:p w14:paraId="23C77F5B" w14:textId="05804226" w:rsidR="003D17F3" w:rsidRPr="00042036" w:rsidRDefault="003D17F3" w:rsidP="003D17F3">
      <w:pPr>
        <w:pStyle w:val="B1"/>
      </w:pPr>
      <w:r w:rsidRPr="00042036">
        <w:t>5.</w:t>
      </w:r>
      <w:r w:rsidR="00D779E9" w:rsidRPr="00042036">
        <w:tab/>
      </w:r>
      <w:r w:rsidRPr="00042036">
        <w:t>PCF will update the URSP rules either by replacing the slice or lowering the precedence of the slice for which quota has been exceeded the threshold with a preferred slice and send to the UE as in clause</w:t>
      </w:r>
      <w:r w:rsidR="00D779E9" w:rsidRPr="00042036">
        <w:t> </w:t>
      </w:r>
      <w:r w:rsidRPr="00042036">
        <w:t xml:space="preserve">4.2.4.3 of </w:t>
      </w:r>
      <w:r w:rsidR="00C92467" w:rsidRPr="00042036">
        <w:t>TS</w:t>
      </w:r>
      <w:r w:rsidR="00C92467">
        <w:t> </w:t>
      </w:r>
      <w:r w:rsidR="00C92467" w:rsidRPr="00042036">
        <w:t>23.502</w:t>
      </w:r>
      <w:r w:rsidR="00C92467">
        <w:t> </w:t>
      </w:r>
      <w:r w:rsidR="00C92467" w:rsidRPr="00042036">
        <w:t>[</w:t>
      </w:r>
      <w:r w:rsidR="00D779E9" w:rsidRPr="00042036">
        <w:t>5]</w:t>
      </w:r>
      <w:r w:rsidRPr="00042036">
        <w:t>.</w:t>
      </w:r>
    </w:p>
    <w:p w14:paraId="376D9482" w14:textId="4FE936F3" w:rsidR="003D17F3" w:rsidRPr="00042036" w:rsidRDefault="00D779E9" w:rsidP="00FB44BB">
      <w:pPr>
        <w:pStyle w:val="EditorsNote"/>
        <w:rPr>
          <w:lang w:eastAsia="zh-CN"/>
        </w:rPr>
      </w:pPr>
      <w:r w:rsidRPr="00042036">
        <w:t>Editor</w:t>
      </w:r>
      <w:r w:rsidR="00494EEF" w:rsidRPr="00042036">
        <w:t>'</w:t>
      </w:r>
      <w:r w:rsidRPr="00042036">
        <w:t>s note</w:t>
      </w:r>
      <w:r w:rsidR="003D17F3" w:rsidRPr="00042036">
        <w:t>:</w:t>
      </w:r>
      <w:r w:rsidR="00403FE1" w:rsidRPr="00042036">
        <w:tab/>
      </w:r>
      <w:r w:rsidR="003D17F3" w:rsidRPr="00042036">
        <w:t>How the URSP will be updated in VPLMN is FFS.</w:t>
      </w:r>
    </w:p>
    <w:p w14:paraId="01E71FE3" w14:textId="79ABEA7F" w:rsidR="003D17F3" w:rsidRPr="00042036" w:rsidRDefault="003D17F3" w:rsidP="003D17F3">
      <w:pPr>
        <w:pStyle w:val="Heading3"/>
        <w:rPr>
          <w:lang w:eastAsia="zh-CN"/>
        </w:rPr>
      </w:pPr>
      <w:bookmarkStart w:id="1177" w:name="_Toc104302599"/>
      <w:bookmarkStart w:id="1178" w:name="_Toc104359565"/>
      <w:bookmarkStart w:id="1179" w:name="_Toc112923345"/>
      <w:bookmarkStart w:id="1180" w:name="_Toc112924034"/>
      <w:r w:rsidRPr="00042036">
        <w:rPr>
          <w:lang w:eastAsia="zh-CN"/>
        </w:rPr>
        <w:t>6.</w:t>
      </w:r>
      <w:bookmarkEnd w:id="1176"/>
      <w:r w:rsidR="00403FE1" w:rsidRPr="00042036">
        <w:rPr>
          <w:lang w:eastAsia="zh-CN"/>
        </w:rPr>
        <w:t>39</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1177"/>
      <w:bookmarkEnd w:id="1178"/>
      <w:bookmarkEnd w:id="1179"/>
      <w:bookmarkEnd w:id="1180"/>
    </w:p>
    <w:p w14:paraId="1ABF0715" w14:textId="77777777" w:rsidR="003D17F3" w:rsidRPr="00042036" w:rsidRDefault="003D17F3" w:rsidP="003D17F3">
      <w:pPr>
        <w:rPr>
          <w:rFonts w:eastAsia="Malgun Gothic"/>
        </w:rPr>
      </w:pPr>
      <w:r w:rsidRPr="00042036">
        <w:rPr>
          <w:rFonts w:eastAsia="Malgun Gothic"/>
        </w:rPr>
        <w:t>This solution may have the following impacts to existing entities and interfaces:</w:t>
      </w:r>
    </w:p>
    <w:p w14:paraId="2D7F6C47" w14:textId="77777777" w:rsidR="003D17F3" w:rsidRPr="00042036" w:rsidRDefault="003D17F3" w:rsidP="003D17F3">
      <w:r w:rsidRPr="00042036">
        <w:t>PCF:</w:t>
      </w:r>
    </w:p>
    <w:p w14:paraId="0C699A64" w14:textId="53500219" w:rsidR="003D17F3" w:rsidRPr="00042036" w:rsidRDefault="003D17F3" w:rsidP="003D17F3">
      <w:pPr>
        <w:pStyle w:val="B1"/>
      </w:pPr>
      <w:r w:rsidRPr="00042036">
        <w:t>-</w:t>
      </w:r>
      <w:r w:rsidR="00403FE1" w:rsidRPr="00042036">
        <w:tab/>
      </w:r>
      <w:r w:rsidRPr="00042036">
        <w:t>PCF will use Slice Event exposure service offered by NSACF to steer to UE with a preferred slice by replacing the slice which has been exhausted the threshold.</w:t>
      </w:r>
    </w:p>
    <w:p w14:paraId="69457BCB" w14:textId="217ACAAD" w:rsidR="00C90C86" w:rsidRPr="00042036" w:rsidRDefault="00C90C86" w:rsidP="00C90C86">
      <w:pPr>
        <w:pStyle w:val="Heading2"/>
      </w:pPr>
      <w:bookmarkStart w:id="1181" w:name="_Toc112923346"/>
      <w:bookmarkStart w:id="1182" w:name="_Toc112924035"/>
      <w:bookmarkStart w:id="1183" w:name="_Toc104302600"/>
      <w:bookmarkStart w:id="1184" w:name="_Toc104359566"/>
      <w:r w:rsidRPr="00042036">
        <w:rPr>
          <w:lang w:eastAsia="zh-CN"/>
        </w:rPr>
        <w:t>6.</w:t>
      </w:r>
      <w:r w:rsidR="00DE3A7D" w:rsidRPr="00042036">
        <w:rPr>
          <w:lang w:eastAsia="zh-CN"/>
        </w:rPr>
        <w:t>40</w:t>
      </w:r>
      <w:r w:rsidRPr="00042036">
        <w:rPr>
          <w:lang w:eastAsia="ko-KR"/>
        </w:rPr>
        <w:tab/>
      </w:r>
      <w:r w:rsidRPr="00042036">
        <w:t>Solution</w:t>
      </w:r>
      <w:r w:rsidRPr="00042036">
        <w:rPr>
          <w:lang w:eastAsia="zh-CN"/>
        </w:rPr>
        <w:t xml:space="preserve"> #40</w:t>
      </w:r>
      <w:r w:rsidRPr="00042036">
        <w:t>: S-NSSAI change decided by PCF</w:t>
      </w:r>
      <w:bookmarkEnd w:id="1181"/>
      <w:bookmarkEnd w:id="1182"/>
    </w:p>
    <w:p w14:paraId="29AB0260" w14:textId="7EBE19B3" w:rsidR="00C90C86" w:rsidRPr="00042036" w:rsidRDefault="00C90C86" w:rsidP="00C90C86">
      <w:pPr>
        <w:pStyle w:val="Heading3"/>
        <w:rPr>
          <w:lang w:eastAsia="ko-KR"/>
        </w:rPr>
      </w:pPr>
      <w:bookmarkStart w:id="1185" w:name="_Toc112923347"/>
      <w:bookmarkStart w:id="1186" w:name="_Toc112924036"/>
      <w:r w:rsidRPr="00042036">
        <w:rPr>
          <w:lang w:eastAsia="ko-KR"/>
        </w:rPr>
        <w:t>6.40.1</w:t>
      </w:r>
      <w:r w:rsidRPr="00042036">
        <w:rPr>
          <w:lang w:eastAsia="ko-KR"/>
        </w:rPr>
        <w:tab/>
        <w:t>Introduction</w:t>
      </w:r>
      <w:bookmarkEnd w:id="1185"/>
      <w:bookmarkEnd w:id="1186"/>
    </w:p>
    <w:p w14:paraId="2086D85F" w14:textId="77777777" w:rsidR="00C90C86" w:rsidRPr="00042036" w:rsidRDefault="00C90C86" w:rsidP="00C90C86">
      <w:pPr>
        <w:rPr>
          <w:lang w:eastAsia="zh-CN"/>
        </w:rPr>
      </w:pPr>
      <w:r w:rsidRPr="00042036">
        <w:rPr>
          <w:lang w:eastAsia="ko-KR"/>
        </w:rPr>
        <w:t>Th</w:t>
      </w:r>
      <w:r w:rsidRPr="00042036">
        <w:rPr>
          <w:lang w:eastAsia="zh-CN"/>
        </w:rPr>
        <w:t>is</w:t>
      </w:r>
      <w:r w:rsidRPr="00042036">
        <w:rPr>
          <w:lang w:eastAsia="ko-KR"/>
        </w:rPr>
        <w:t xml:space="preserve"> solution </w:t>
      </w:r>
      <w:r w:rsidRPr="00042036">
        <w:rPr>
          <w:lang w:eastAsia="zh-CN"/>
        </w:rPr>
        <w:t xml:space="preserve">aims to </w:t>
      </w:r>
      <w:r w:rsidRPr="00042036">
        <w:rPr>
          <w:lang w:eastAsia="ko-KR"/>
        </w:rPr>
        <w:t xml:space="preserve">address </w:t>
      </w:r>
      <w:r w:rsidRPr="00042036">
        <w:rPr>
          <w:lang w:eastAsia="zh-CN"/>
        </w:rPr>
        <w:t xml:space="preserve">the scenario 1b) and 1c) in </w:t>
      </w:r>
      <w:r w:rsidRPr="00042036">
        <w:rPr>
          <w:lang w:eastAsia="ko-KR"/>
        </w:rPr>
        <w:t>the Key Issue #1: Support of network slice service continuity.</w:t>
      </w:r>
    </w:p>
    <w:p w14:paraId="71A98D67" w14:textId="77777777" w:rsidR="00852319" w:rsidRDefault="00852319" w:rsidP="00852319">
      <w:pPr>
        <w:pStyle w:val="B1"/>
        <w:rPr>
          <w:lang w:eastAsia="zh-CN"/>
        </w:rPr>
      </w:pPr>
      <w:r>
        <w:rPr>
          <w:lang w:eastAsia="zh-CN"/>
        </w:rPr>
        <w:tab/>
        <w:t>Scenario 1b): network slice or network slice instance is overloaded or undergoing planned maintenance in CN (e.g. network slice termination).</w:t>
      </w:r>
    </w:p>
    <w:p w14:paraId="496861E3" w14:textId="77777777" w:rsidR="00852319" w:rsidRDefault="00852319" w:rsidP="00852319">
      <w:pPr>
        <w:pStyle w:val="B1"/>
        <w:rPr>
          <w:lang w:eastAsia="zh-CN"/>
        </w:rPr>
      </w:pPr>
      <w:r>
        <w:rPr>
          <w:lang w:eastAsia="zh-CN"/>
        </w:rPr>
        <w:lastRenderedPageBreak/>
        <w:tab/>
        <w:t>Scenario 1c): network performance of the network slice cannot meet the SLA.</w:t>
      </w:r>
    </w:p>
    <w:p w14:paraId="1EA9230E" w14:textId="10A29CDC" w:rsidR="00C90C86" w:rsidRPr="00042036" w:rsidRDefault="00C90C86" w:rsidP="00C90C86">
      <w:pPr>
        <w:rPr>
          <w:lang w:eastAsia="zh-CN"/>
        </w:rPr>
      </w:pPr>
      <w:r w:rsidRPr="00042036">
        <w:rPr>
          <w:lang w:eastAsia="zh-CN"/>
        </w:rPr>
        <w:t>On scenario 1b), it could be a SMF or a NWDAF finds the related network slice or network slice instance is overloaded or receives a maintenance command about a network slice termination.</w:t>
      </w:r>
    </w:p>
    <w:p w14:paraId="4AB4D190" w14:textId="5DECD379" w:rsidR="00C90C86" w:rsidRPr="00042036" w:rsidRDefault="00C90C86" w:rsidP="00C90C86">
      <w:pPr>
        <w:pStyle w:val="Heading3"/>
      </w:pPr>
      <w:bookmarkStart w:id="1187" w:name="_Toc112923348"/>
      <w:bookmarkStart w:id="1188" w:name="_Toc112924037"/>
      <w:r w:rsidRPr="00042036">
        <w:t>6.40.2</w:t>
      </w:r>
      <w:r w:rsidRPr="00042036">
        <w:tab/>
        <w:t>Functional Description</w:t>
      </w:r>
      <w:bookmarkEnd w:id="1187"/>
      <w:bookmarkEnd w:id="1188"/>
    </w:p>
    <w:p w14:paraId="15D85190" w14:textId="77777777" w:rsidR="00C90C86" w:rsidRPr="00042036" w:rsidRDefault="00C90C86" w:rsidP="00C90C86">
      <w:pPr>
        <w:rPr>
          <w:lang w:eastAsia="zh-CN"/>
        </w:rPr>
      </w:pPr>
      <w:r w:rsidRPr="00042036">
        <w:t>Th</w:t>
      </w:r>
      <w:r w:rsidRPr="00042036">
        <w:rPr>
          <w:lang w:eastAsia="zh-CN"/>
        </w:rPr>
        <w:t>is</w:t>
      </w:r>
      <w:r w:rsidRPr="00042036">
        <w:t xml:space="preserve"> solution </w:t>
      </w:r>
      <w:r w:rsidRPr="00042036">
        <w:rPr>
          <w:lang w:eastAsia="zh-CN"/>
        </w:rPr>
        <w:t>proposes the PCF to determine whether the S-NSSAI associated to an ongoing PDU session needs to be changed and which one is the replacement, triggered by a SMF or NWDAF. After determination, the PCF provides the suggested new S-NSSAI to the SMF, and the SMF initiates the modification of the PDU session and notifies the AMF.</w:t>
      </w:r>
    </w:p>
    <w:p w14:paraId="26BDC965" w14:textId="77777777" w:rsidR="00C90C86" w:rsidRPr="00042036" w:rsidRDefault="00C90C86" w:rsidP="00C90C86">
      <w:pPr>
        <w:rPr>
          <w:lang w:eastAsia="zh-CN"/>
        </w:rPr>
      </w:pPr>
      <w:r w:rsidRPr="00042036">
        <w:rPr>
          <w:lang w:eastAsia="zh-CN"/>
        </w:rPr>
        <w:t>The corresponding procedures are per PDU session granularity and related to s</w:t>
      </w:r>
      <w:r w:rsidRPr="00042036">
        <w:t xml:space="preserve">ession </w:t>
      </w:r>
      <w:r w:rsidRPr="00042036">
        <w:rPr>
          <w:lang w:eastAsia="zh-CN"/>
        </w:rPr>
        <w:t>m</w:t>
      </w:r>
      <w:r w:rsidRPr="00042036">
        <w:t>anagement</w:t>
      </w:r>
      <w:r w:rsidRPr="00042036">
        <w:rPr>
          <w:lang w:eastAsia="zh-CN"/>
        </w:rPr>
        <w:t>.</w:t>
      </w:r>
    </w:p>
    <w:p w14:paraId="59E3F77D" w14:textId="644F63A2" w:rsidR="00C90C86" w:rsidRPr="00042036" w:rsidRDefault="00C90C86" w:rsidP="00C90C86">
      <w:pPr>
        <w:pStyle w:val="EditorsNote"/>
        <w:rPr>
          <w:lang w:eastAsia="zh-CN"/>
        </w:rPr>
      </w:pPr>
      <w:r w:rsidRPr="00042036">
        <w:rPr>
          <w:lang w:eastAsia="zh-CN"/>
        </w:rPr>
        <w:t>Editor</w:t>
      </w:r>
      <w:r w:rsidR="00494EEF" w:rsidRPr="00042036">
        <w:rPr>
          <w:lang w:eastAsia="zh-CN"/>
        </w:rPr>
        <w:t>'</w:t>
      </w:r>
      <w:r w:rsidRPr="00042036">
        <w:rPr>
          <w:lang w:eastAsia="zh-CN"/>
        </w:rPr>
        <w:t>s note:</w:t>
      </w:r>
      <w:r w:rsidRPr="00042036">
        <w:rPr>
          <w:lang w:eastAsia="zh-CN"/>
        </w:rPr>
        <w:tab/>
        <w:t>Whether and how the solution applies to roaming scenario is FFS.</w:t>
      </w:r>
    </w:p>
    <w:p w14:paraId="199A6169" w14:textId="3711A47D" w:rsidR="00C90C86" w:rsidRPr="00042036" w:rsidRDefault="00C90C86" w:rsidP="00C90C86">
      <w:pPr>
        <w:pStyle w:val="EditorsNote"/>
        <w:rPr>
          <w:lang w:eastAsia="zh-CN"/>
        </w:rPr>
      </w:pPr>
      <w:r w:rsidRPr="00042036">
        <w:rPr>
          <w:lang w:eastAsia="zh-CN"/>
        </w:rPr>
        <w:t>Editor</w:t>
      </w:r>
      <w:r w:rsidR="00494EEF" w:rsidRPr="00042036">
        <w:rPr>
          <w:lang w:eastAsia="zh-CN"/>
        </w:rPr>
        <w:t>'</w:t>
      </w:r>
      <w:r w:rsidRPr="00042036">
        <w:rPr>
          <w:lang w:eastAsia="zh-CN"/>
        </w:rPr>
        <w:t>s note:</w:t>
      </w:r>
      <w:r w:rsidRPr="00042036">
        <w:rPr>
          <w:lang w:eastAsia="zh-CN"/>
        </w:rPr>
        <w:tab/>
        <w:t>Whether and how PCF can decide the mapped S-NSSAI is FFS.</w:t>
      </w:r>
    </w:p>
    <w:p w14:paraId="21F98816" w14:textId="6179B514" w:rsidR="00C90C86" w:rsidRPr="00042036" w:rsidRDefault="00C90C86" w:rsidP="00C90C86">
      <w:pPr>
        <w:pStyle w:val="Heading3"/>
        <w:rPr>
          <w:lang w:eastAsia="zh-CN"/>
        </w:rPr>
      </w:pPr>
      <w:bookmarkStart w:id="1189" w:name="_Toc112923349"/>
      <w:bookmarkStart w:id="1190" w:name="_Toc112924038"/>
      <w:r w:rsidRPr="00042036">
        <w:t>6.40.3</w:t>
      </w:r>
      <w:r w:rsidRPr="00042036">
        <w:tab/>
        <w:t>Procedures</w:t>
      </w:r>
      <w:bookmarkEnd w:id="1189"/>
      <w:bookmarkEnd w:id="1190"/>
    </w:p>
    <w:p w14:paraId="7CE68B48" w14:textId="15249E3B" w:rsidR="00C90C86" w:rsidRPr="00042036" w:rsidRDefault="00C90C86" w:rsidP="00C90C86">
      <w:pPr>
        <w:pStyle w:val="Heading4"/>
      </w:pPr>
      <w:bookmarkStart w:id="1191" w:name="_Toc112924039"/>
      <w:r w:rsidRPr="00042036">
        <w:t>6.</w:t>
      </w:r>
      <w:r w:rsidRPr="00042036">
        <w:rPr>
          <w:lang w:eastAsia="zh-CN"/>
        </w:rPr>
        <w:t>40</w:t>
      </w:r>
      <w:r w:rsidRPr="00042036">
        <w:t>.3.</w:t>
      </w:r>
      <w:r w:rsidRPr="00042036">
        <w:rPr>
          <w:lang w:eastAsia="zh-CN"/>
        </w:rPr>
        <w:t>1</w:t>
      </w:r>
      <w:r w:rsidRPr="00042036">
        <w:tab/>
      </w:r>
      <w:r w:rsidRPr="00042036">
        <w:rPr>
          <w:lang w:eastAsia="zh-CN"/>
        </w:rPr>
        <w:t>T</w:t>
      </w:r>
      <w:r w:rsidRPr="00042036">
        <w:t>he S-NSSAI change determination</w:t>
      </w:r>
      <w:r w:rsidRPr="00042036">
        <w:rPr>
          <w:lang w:eastAsia="zh-CN"/>
        </w:rPr>
        <w:t xml:space="preserve"> for a ongoing PDU session</w:t>
      </w:r>
      <w:r w:rsidRPr="00042036">
        <w:t xml:space="preserve"> triggered by an SMF report</w:t>
      </w:r>
      <w:bookmarkEnd w:id="1191"/>
    </w:p>
    <w:p w14:paraId="337A3A73" w14:textId="77777777" w:rsidR="00C90C86" w:rsidRPr="00042036" w:rsidRDefault="00C90C86" w:rsidP="00797053">
      <w:pPr>
        <w:pStyle w:val="TH"/>
        <w:rPr>
          <w:lang w:eastAsia="zh-CN"/>
        </w:rPr>
      </w:pPr>
      <w:r w:rsidRPr="00042036">
        <w:object w:dxaOrig="8228" w:dyaOrig="8389" w14:anchorId="72776408">
          <v:shape id="_x0000_i1087" type="#_x0000_t75" style="width:411.75pt;height:420pt" o:ole="">
            <v:imagedata r:id="rId137" o:title=""/>
          </v:shape>
          <o:OLEObject Type="Embed" ProgID="Visio.Drawing.11" ShapeID="_x0000_i1087" DrawAspect="Content" ObjectID="_1723979140" r:id="rId138"/>
        </w:object>
      </w:r>
    </w:p>
    <w:p w14:paraId="732119D4" w14:textId="38D6E85E" w:rsidR="00C90C86" w:rsidRPr="00042036" w:rsidRDefault="00C90C86" w:rsidP="00797053">
      <w:pPr>
        <w:pStyle w:val="TF"/>
        <w:rPr>
          <w:rFonts w:eastAsiaTheme="minorEastAsia"/>
          <w:lang w:eastAsia="zh-CN"/>
        </w:rPr>
      </w:pPr>
      <w:r w:rsidRPr="00042036">
        <w:t>Figure 6.</w:t>
      </w:r>
      <w:r w:rsidRPr="00042036">
        <w:rPr>
          <w:rFonts w:eastAsiaTheme="minorEastAsia"/>
          <w:lang w:eastAsia="zh-CN"/>
        </w:rPr>
        <w:t>40</w:t>
      </w:r>
      <w:r w:rsidRPr="00042036">
        <w:t>.</w:t>
      </w:r>
      <w:r w:rsidRPr="00042036">
        <w:rPr>
          <w:rFonts w:eastAsiaTheme="minorEastAsia"/>
          <w:lang w:eastAsia="zh-CN"/>
        </w:rPr>
        <w:t>3</w:t>
      </w:r>
      <w:r w:rsidRPr="00042036">
        <w:t>.</w:t>
      </w:r>
      <w:r w:rsidRPr="00042036">
        <w:rPr>
          <w:rFonts w:eastAsiaTheme="minorEastAsia"/>
          <w:lang w:eastAsia="zh-CN"/>
        </w:rPr>
        <w:t>2-1</w:t>
      </w:r>
      <w:r w:rsidRPr="00042036">
        <w:t>:</w:t>
      </w:r>
      <w:r w:rsidRPr="00042036">
        <w:rPr>
          <w:rFonts w:eastAsiaTheme="minorEastAsia"/>
          <w:lang w:eastAsia="zh-CN"/>
        </w:rPr>
        <w:t xml:space="preserve"> The S-NSSAI change determination for a ongoing PDU session triggered by an SMF report</w:t>
      </w:r>
    </w:p>
    <w:p w14:paraId="17623233" w14:textId="77777777" w:rsidR="00C90C86" w:rsidRPr="00042036" w:rsidRDefault="00C90C86" w:rsidP="00C90C86">
      <w:pPr>
        <w:pStyle w:val="B1"/>
        <w:rPr>
          <w:lang w:eastAsia="zh-CN"/>
        </w:rPr>
      </w:pPr>
      <w:r w:rsidRPr="00042036">
        <w:rPr>
          <w:lang w:eastAsia="zh-CN"/>
        </w:rPr>
        <w:lastRenderedPageBreak/>
        <w:t>1</w:t>
      </w:r>
      <w:r w:rsidRPr="00042036">
        <w:t>.</w:t>
      </w:r>
      <w:r w:rsidRPr="00042036">
        <w:tab/>
      </w:r>
      <w:r w:rsidRPr="00042036">
        <w:rPr>
          <w:lang w:eastAsia="en-US"/>
        </w:rPr>
        <w:t xml:space="preserve">From </w:t>
      </w:r>
      <w:r w:rsidRPr="00042036">
        <w:rPr>
          <w:lang w:eastAsia="zh-CN"/>
        </w:rPr>
        <w:t>SMF1</w:t>
      </w:r>
      <w:r w:rsidRPr="00042036">
        <w:rPr>
          <w:lang w:eastAsia="en-US"/>
        </w:rPr>
        <w:t xml:space="preserve"> to PCF: The </w:t>
      </w:r>
      <w:r w:rsidRPr="00042036">
        <w:rPr>
          <w:lang w:eastAsia="zh-CN"/>
        </w:rPr>
        <w:t>SMF1</w:t>
      </w:r>
      <w:r w:rsidRPr="00042036">
        <w:rPr>
          <w:lang w:eastAsia="en-US"/>
        </w:rPr>
        <w:t xml:space="preserve"> invokes </w:t>
      </w:r>
      <w:r w:rsidRPr="00042036">
        <w:t>Npcf_SMPolicyControl_Update service</w:t>
      </w:r>
      <w:r w:rsidRPr="00042036">
        <w:rPr>
          <w:lang w:eastAsia="en-US"/>
        </w:rPr>
        <w:t xml:space="preserve"> </w:t>
      </w:r>
      <w:r w:rsidRPr="00042036">
        <w:rPr>
          <w:lang w:eastAsia="zh-CN"/>
        </w:rPr>
        <w:t xml:space="preserve">to send the information on the policy control request trigger condition that has been met. The policy control request trigger condition contains network slice or network slice instance overloaded or undergoing planned maintenance. </w:t>
      </w:r>
      <w:r w:rsidRPr="00042036">
        <w:t>Npcf_SMPolicyControl_Update</w:t>
      </w:r>
      <w:r w:rsidRPr="00042036">
        <w:rPr>
          <w:lang w:eastAsia="zh-CN"/>
        </w:rPr>
        <w:t xml:space="preserve"> request contains the information the S-NSSAI associated to the PDU session is overloaded or undergoing planned maintenance.</w:t>
      </w:r>
    </w:p>
    <w:p w14:paraId="2D2C8C1F" w14:textId="77777777" w:rsidR="00C90C86" w:rsidRPr="00042036" w:rsidRDefault="00C90C86" w:rsidP="00C90C86">
      <w:pPr>
        <w:pStyle w:val="B1"/>
        <w:rPr>
          <w:lang w:eastAsia="zh-CN"/>
        </w:rPr>
      </w:pPr>
      <w:r w:rsidRPr="00042036">
        <w:rPr>
          <w:lang w:eastAsia="zh-CN"/>
        </w:rPr>
        <w:t>2</w:t>
      </w:r>
      <w:r w:rsidRPr="00042036">
        <w:t>.</w:t>
      </w:r>
      <w:r w:rsidRPr="00042036">
        <w:tab/>
      </w:r>
      <w:r w:rsidRPr="00042036">
        <w:rPr>
          <w:lang w:eastAsia="en-US"/>
        </w:rPr>
        <w:t xml:space="preserve">The PCF determines the </w:t>
      </w:r>
      <w:r w:rsidRPr="00042036">
        <w:rPr>
          <w:lang w:eastAsia="zh-CN"/>
        </w:rPr>
        <w:t xml:space="preserve">new </w:t>
      </w:r>
      <w:r w:rsidRPr="00042036">
        <w:rPr>
          <w:lang w:eastAsia="en-US"/>
        </w:rPr>
        <w:t>S-NSSAI of the PDU session.</w:t>
      </w:r>
    </w:p>
    <w:p w14:paraId="21084094" w14:textId="397B7299" w:rsidR="00C90C86" w:rsidRPr="00042036" w:rsidRDefault="00C90C86" w:rsidP="00C90C86">
      <w:pPr>
        <w:pStyle w:val="B1"/>
        <w:rPr>
          <w:rFonts w:eastAsiaTheme="minorEastAsia"/>
          <w:lang w:eastAsia="zh-CN"/>
        </w:rPr>
      </w:pPr>
      <w:r w:rsidRPr="00042036">
        <w:rPr>
          <w:rFonts w:eastAsia="Malgun Gothic"/>
        </w:rPr>
        <w:tab/>
        <w:t xml:space="preserve">The PCF makes the determination based on the information related to the </w:t>
      </w:r>
      <w:r w:rsidRPr="00042036">
        <w:rPr>
          <w:rFonts w:eastAsiaTheme="minorEastAsia"/>
          <w:lang w:eastAsia="zh-CN"/>
        </w:rPr>
        <w:t>SM policy</w:t>
      </w:r>
      <w:r w:rsidRPr="00042036">
        <w:rPr>
          <w:rFonts w:eastAsia="Malgun Gothic"/>
        </w:rPr>
        <w:t>, the network slice SLA and the UE (e.g. UE policy and the allowed NSSAI of the UE.).</w:t>
      </w:r>
      <w:r w:rsidRPr="00042036">
        <w:rPr>
          <w:rFonts w:eastAsiaTheme="minorEastAsia"/>
          <w:lang w:eastAsia="zh-CN"/>
        </w:rPr>
        <w:t xml:space="preserve"> </w:t>
      </w:r>
      <w:r w:rsidRPr="00042036">
        <w:rPr>
          <w:rFonts w:eastAsia="Malgun Gothic"/>
        </w:rPr>
        <w:t xml:space="preserve">The allowed NSSAI can be obtained from AMF according to </w:t>
      </w:r>
      <w:r w:rsidR="00C92467" w:rsidRPr="00042036">
        <w:rPr>
          <w:rFonts w:eastAsia="Malgun Gothic"/>
        </w:rPr>
        <w:t>TS</w:t>
      </w:r>
      <w:r w:rsidR="00C92467">
        <w:rPr>
          <w:rFonts w:eastAsia="Malgun Gothic"/>
        </w:rPr>
        <w:t> </w:t>
      </w:r>
      <w:r w:rsidR="00C92467" w:rsidRPr="00042036">
        <w:rPr>
          <w:rFonts w:eastAsia="Malgun Gothic"/>
        </w:rPr>
        <w:t>23.503</w:t>
      </w:r>
      <w:r w:rsidR="00C92467">
        <w:rPr>
          <w:rFonts w:eastAsia="Malgun Gothic"/>
        </w:rPr>
        <w:t> </w:t>
      </w:r>
      <w:r w:rsidR="00C92467" w:rsidRPr="00042036">
        <w:rPr>
          <w:rFonts w:eastAsia="Malgun Gothic"/>
          <w:lang w:eastAsia="ko-KR"/>
        </w:rPr>
        <w:t>[</w:t>
      </w:r>
      <w:r w:rsidR="00EF37D6" w:rsidRPr="00042036">
        <w:rPr>
          <w:rFonts w:eastAsia="Malgun Gothic"/>
          <w:lang w:eastAsia="ko-KR"/>
        </w:rPr>
        <w:t>12]</w:t>
      </w:r>
      <w:r w:rsidRPr="00042036">
        <w:rPr>
          <w:rFonts w:eastAsia="Malgun Gothic"/>
        </w:rPr>
        <w:t xml:space="preserve"> clause</w:t>
      </w:r>
      <w:r w:rsidR="00EF37D6" w:rsidRPr="00042036">
        <w:rPr>
          <w:rFonts w:eastAsia="Malgun Gothic"/>
        </w:rPr>
        <w:t> </w:t>
      </w:r>
      <w:r w:rsidRPr="00042036">
        <w:rPr>
          <w:rFonts w:eastAsia="Malgun Gothic"/>
        </w:rPr>
        <w:t>6.1.2.5. If the PCF for the PDU session and the PCF for the UE are deployed separated, the former gets the information related to the UE via the N43 reference point.</w:t>
      </w:r>
    </w:p>
    <w:p w14:paraId="54A233E6" w14:textId="272269E1" w:rsidR="00C90C86" w:rsidRPr="00042036" w:rsidRDefault="00C90C86" w:rsidP="00C90C86">
      <w:pPr>
        <w:pStyle w:val="B1"/>
        <w:rPr>
          <w:lang w:eastAsia="zh-CN"/>
        </w:rPr>
      </w:pPr>
      <w:r w:rsidRPr="00042036">
        <w:rPr>
          <w:lang w:eastAsia="zh-CN"/>
        </w:rPr>
        <w:t>3-8a</w:t>
      </w:r>
      <w:r w:rsidRPr="00042036">
        <w:t>.</w:t>
      </w:r>
      <w:r w:rsidRPr="00042036">
        <w:tab/>
      </w:r>
      <w:r w:rsidRPr="00042036">
        <w:rPr>
          <w:lang w:eastAsia="zh-CN"/>
        </w:rPr>
        <w:t>Step</w:t>
      </w:r>
      <w:r w:rsidR="00EF37D6" w:rsidRPr="00042036">
        <w:rPr>
          <w:lang w:eastAsia="zh-CN"/>
        </w:rPr>
        <w:t> </w:t>
      </w:r>
      <w:r w:rsidRPr="00042036">
        <w:rPr>
          <w:lang w:eastAsia="zh-CN"/>
        </w:rPr>
        <w:t>3-8a are the same as Figure 6.</w:t>
      </w:r>
      <w:r w:rsidR="00EF37D6" w:rsidRPr="00042036">
        <w:rPr>
          <w:lang w:eastAsia="zh-CN"/>
        </w:rPr>
        <w:t>40</w:t>
      </w:r>
      <w:r w:rsidRPr="00042036">
        <w:rPr>
          <w:lang w:eastAsia="zh-CN"/>
        </w:rPr>
        <w:t>.3.1-1 in clause</w:t>
      </w:r>
      <w:r w:rsidR="00EF37D6" w:rsidRPr="00042036">
        <w:rPr>
          <w:lang w:eastAsia="zh-CN"/>
        </w:rPr>
        <w:t> </w:t>
      </w:r>
      <w:r w:rsidRPr="00042036">
        <w:rPr>
          <w:lang w:eastAsia="zh-CN"/>
        </w:rPr>
        <w:t>6.</w:t>
      </w:r>
      <w:r w:rsidR="00EF37D6" w:rsidRPr="00042036">
        <w:rPr>
          <w:lang w:eastAsia="zh-CN"/>
        </w:rPr>
        <w:t>40</w:t>
      </w:r>
      <w:r w:rsidRPr="00042036">
        <w:rPr>
          <w:lang w:eastAsia="zh-CN"/>
        </w:rPr>
        <w:t>.3.1.</w:t>
      </w:r>
    </w:p>
    <w:p w14:paraId="416A6B54" w14:textId="6E44AA23" w:rsidR="00C90C86" w:rsidRPr="00042036" w:rsidRDefault="00C90C86" w:rsidP="00C90C86">
      <w:pPr>
        <w:pStyle w:val="Heading3"/>
        <w:rPr>
          <w:lang w:eastAsia="zh-CN"/>
        </w:rPr>
      </w:pPr>
      <w:bookmarkStart w:id="1192" w:name="_Toc112923350"/>
      <w:bookmarkStart w:id="1193" w:name="_Toc112924040"/>
      <w:r w:rsidRPr="00042036">
        <w:rPr>
          <w:lang w:eastAsia="zh-CN"/>
        </w:rPr>
        <w:t>6.40.4</w:t>
      </w:r>
      <w:r w:rsidRPr="00042036">
        <w:rPr>
          <w:lang w:eastAsia="zh-CN"/>
        </w:rPr>
        <w:tab/>
      </w:r>
      <w:r w:rsidRPr="00042036">
        <w:t>Impacts on services, entities and interfaces</w:t>
      </w:r>
      <w:bookmarkEnd w:id="1192"/>
      <w:bookmarkEnd w:id="1193"/>
    </w:p>
    <w:p w14:paraId="2AA45474" w14:textId="77777777" w:rsidR="00C90C86" w:rsidRPr="00042036" w:rsidRDefault="00C90C86" w:rsidP="00C90C86">
      <w:pPr>
        <w:rPr>
          <w:lang w:eastAsia="zh-CN"/>
        </w:rPr>
      </w:pPr>
      <w:r w:rsidRPr="00042036">
        <w:rPr>
          <w:lang w:eastAsia="zh-CN"/>
        </w:rPr>
        <w:t>PCF:</w:t>
      </w:r>
    </w:p>
    <w:p w14:paraId="7D489EEF" w14:textId="77777777" w:rsidR="00C90C86" w:rsidRPr="00042036" w:rsidRDefault="00C90C86" w:rsidP="00C90C86">
      <w:pPr>
        <w:pStyle w:val="B1"/>
        <w:rPr>
          <w:lang w:eastAsia="zh-CN"/>
        </w:rPr>
      </w:pPr>
      <w:r w:rsidRPr="00042036">
        <w:t>-</w:t>
      </w:r>
      <w:r w:rsidRPr="00042036">
        <w:tab/>
      </w:r>
      <w:r w:rsidRPr="00042036">
        <w:rPr>
          <w:lang w:eastAsia="zh-CN"/>
        </w:rPr>
        <w:t>Support S-NSSAI change determination based on AF request or SMF report.</w:t>
      </w:r>
    </w:p>
    <w:p w14:paraId="66062AE3" w14:textId="77777777" w:rsidR="00C90C86" w:rsidRPr="00042036" w:rsidRDefault="00C90C86" w:rsidP="00C90C86">
      <w:pPr>
        <w:pStyle w:val="B1"/>
        <w:rPr>
          <w:lang w:eastAsia="zh-CN"/>
        </w:rPr>
      </w:pPr>
      <w:r w:rsidRPr="00042036">
        <w:t>-</w:t>
      </w:r>
      <w:r w:rsidRPr="00042036">
        <w:tab/>
      </w:r>
      <w:r w:rsidRPr="00042036">
        <w:rPr>
          <w:lang w:eastAsia="zh-CN"/>
        </w:rPr>
        <w:t>(optional) N43 extended to get information of the UE(e.g. UE policy, the allowed NSSAI).</w:t>
      </w:r>
    </w:p>
    <w:p w14:paraId="15A82E3E" w14:textId="77777777" w:rsidR="00C90C86" w:rsidRPr="00042036" w:rsidRDefault="00C90C86" w:rsidP="00C90C86">
      <w:pPr>
        <w:pStyle w:val="B1"/>
        <w:rPr>
          <w:lang w:eastAsia="zh-CN"/>
        </w:rPr>
      </w:pPr>
      <w:r w:rsidRPr="00042036">
        <w:t>-</w:t>
      </w:r>
      <w:r w:rsidRPr="00042036">
        <w:tab/>
      </w:r>
      <w:r w:rsidRPr="00042036">
        <w:rPr>
          <w:lang w:eastAsia="zh-CN"/>
        </w:rPr>
        <w:t xml:space="preserve">Support </w:t>
      </w:r>
      <w:r w:rsidRPr="00042036">
        <w:t>Npcf_SMPolicyControl</w:t>
      </w:r>
      <w:r w:rsidRPr="00042036">
        <w:rPr>
          <w:lang w:eastAsia="zh-CN"/>
        </w:rPr>
        <w:t xml:space="preserve"> service extension.</w:t>
      </w:r>
    </w:p>
    <w:p w14:paraId="7002C9F3" w14:textId="77777777" w:rsidR="00C90C86" w:rsidRPr="00042036" w:rsidRDefault="00C90C86" w:rsidP="00C90C86">
      <w:pPr>
        <w:rPr>
          <w:lang w:eastAsia="zh-CN"/>
        </w:rPr>
      </w:pPr>
      <w:r w:rsidRPr="00042036">
        <w:rPr>
          <w:lang w:eastAsia="zh-CN"/>
        </w:rPr>
        <w:t>SMF:</w:t>
      </w:r>
    </w:p>
    <w:p w14:paraId="360A6FC8" w14:textId="77777777" w:rsidR="00C90C86" w:rsidRPr="00042036" w:rsidRDefault="00C90C86" w:rsidP="00C90C86">
      <w:pPr>
        <w:pStyle w:val="B1"/>
        <w:rPr>
          <w:lang w:eastAsia="zh-CN"/>
        </w:rPr>
      </w:pPr>
      <w:r w:rsidRPr="00042036">
        <w:t>-</w:t>
      </w:r>
      <w:r w:rsidRPr="00042036">
        <w:tab/>
      </w:r>
      <w:r w:rsidRPr="00042036">
        <w:rPr>
          <w:lang w:eastAsia="zh-CN"/>
        </w:rPr>
        <w:t>Support notifying the AMF and UE the S-NSSAI change.</w:t>
      </w:r>
    </w:p>
    <w:p w14:paraId="496F12EA" w14:textId="77777777" w:rsidR="00C90C86" w:rsidRPr="00042036" w:rsidRDefault="00C90C86" w:rsidP="00C90C86">
      <w:pPr>
        <w:pStyle w:val="B1"/>
        <w:rPr>
          <w:lang w:eastAsia="zh-CN"/>
        </w:rPr>
      </w:pPr>
      <w:r w:rsidRPr="00042036">
        <w:t>-</w:t>
      </w:r>
      <w:r w:rsidRPr="00042036">
        <w:tab/>
      </w:r>
      <w:r w:rsidRPr="00042036">
        <w:rPr>
          <w:lang w:eastAsia="zh-CN"/>
        </w:rPr>
        <w:t xml:space="preserve">Support </w:t>
      </w:r>
      <w:r w:rsidRPr="00042036">
        <w:t>Nsmf_PDUSession</w:t>
      </w:r>
      <w:r w:rsidRPr="00042036">
        <w:rPr>
          <w:lang w:eastAsia="zh-CN"/>
        </w:rPr>
        <w:t xml:space="preserve"> service and PDU Session Modification Command extension.</w:t>
      </w:r>
    </w:p>
    <w:p w14:paraId="45356AE2" w14:textId="77777777" w:rsidR="00C90C86" w:rsidRPr="00042036" w:rsidRDefault="00C90C86" w:rsidP="00C90C86">
      <w:pPr>
        <w:rPr>
          <w:lang w:eastAsia="zh-CN"/>
        </w:rPr>
      </w:pPr>
      <w:r w:rsidRPr="00042036">
        <w:rPr>
          <w:lang w:eastAsia="zh-CN"/>
        </w:rPr>
        <w:t>AMF:</w:t>
      </w:r>
    </w:p>
    <w:p w14:paraId="2D522BB5" w14:textId="77777777" w:rsidR="00C90C86" w:rsidRPr="00042036" w:rsidRDefault="00C90C86" w:rsidP="00C90C86">
      <w:pPr>
        <w:pStyle w:val="B1"/>
        <w:rPr>
          <w:lang w:eastAsia="zh-CN"/>
        </w:rPr>
      </w:pPr>
      <w:r w:rsidRPr="00042036">
        <w:t>-</w:t>
      </w:r>
      <w:r w:rsidRPr="00042036">
        <w:tab/>
      </w:r>
      <w:r w:rsidRPr="00042036">
        <w:rPr>
          <w:lang w:eastAsia="zh-CN"/>
        </w:rPr>
        <w:t xml:space="preserve">Support </w:t>
      </w:r>
      <w:r w:rsidRPr="00042036">
        <w:t>Nsmf_PDUSession</w:t>
      </w:r>
      <w:r w:rsidRPr="00042036">
        <w:rPr>
          <w:lang w:eastAsia="zh-CN"/>
        </w:rPr>
        <w:t xml:space="preserve"> service extension.</w:t>
      </w:r>
    </w:p>
    <w:p w14:paraId="44637CCB" w14:textId="77777777" w:rsidR="00C90C86" w:rsidRPr="00042036" w:rsidRDefault="00C90C86" w:rsidP="00C90C86">
      <w:pPr>
        <w:rPr>
          <w:lang w:eastAsia="zh-CN"/>
        </w:rPr>
      </w:pPr>
      <w:r w:rsidRPr="00042036">
        <w:rPr>
          <w:lang w:eastAsia="zh-CN"/>
        </w:rPr>
        <w:t>UE:</w:t>
      </w:r>
    </w:p>
    <w:p w14:paraId="37B760DF" w14:textId="77777777" w:rsidR="00C90C86" w:rsidRPr="00042036" w:rsidRDefault="00C90C86" w:rsidP="00C90C86">
      <w:pPr>
        <w:pStyle w:val="B1"/>
        <w:rPr>
          <w:lang w:eastAsia="zh-CN"/>
        </w:rPr>
      </w:pPr>
      <w:r w:rsidRPr="00042036">
        <w:t>-</w:t>
      </w:r>
      <w:r w:rsidRPr="00042036">
        <w:tab/>
      </w:r>
      <w:r w:rsidRPr="00042036">
        <w:rPr>
          <w:lang w:eastAsia="zh-CN"/>
        </w:rPr>
        <w:t>Support PDU Session Modification Command extension.</w:t>
      </w:r>
    </w:p>
    <w:p w14:paraId="1905BB58" w14:textId="77777777" w:rsidR="00C90C86" w:rsidRPr="00042036" w:rsidRDefault="00C90C86" w:rsidP="00C92467">
      <w:pPr>
        <w:rPr>
          <w:lang w:eastAsia="zh-CN"/>
        </w:rPr>
      </w:pPr>
      <w:r w:rsidRPr="00C92467">
        <w:t>N7/Npcf_SMPolicyControl service:</w:t>
      </w:r>
    </w:p>
    <w:p w14:paraId="0BF0ECE6" w14:textId="77777777" w:rsidR="00C90C86" w:rsidRPr="00042036" w:rsidRDefault="00C90C86" w:rsidP="00C90C86">
      <w:pPr>
        <w:pStyle w:val="B1"/>
        <w:rPr>
          <w:lang w:eastAsia="zh-CN"/>
        </w:rPr>
      </w:pPr>
      <w:r w:rsidRPr="00042036">
        <w:t>-</w:t>
      </w:r>
      <w:r w:rsidRPr="00042036">
        <w:tab/>
      </w:r>
      <w:r w:rsidRPr="00042036">
        <w:rPr>
          <w:lang w:eastAsia="zh-CN"/>
        </w:rPr>
        <w:t>Add a new policy control request trigger condition(i.e. network slice or network slice instance overloaded or undergoing planned maintenance).</w:t>
      </w:r>
    </w:p>
    <w:p w14:paraId="34BCE36F" w14:textId="7876C922" w:rsidR="00C90C86" w:rsidRPr="00042036" w:rsidRDefault="00C90C86" w:rsidP="00C90C86">
      <w:pPr>
        <w:pStyle w:val="B1"/>
        <w:rPr>
          <w:lang w:eastAsia="zh-CN"/>
        </w:rPr>
      </w:pPr>
      <w:r w:rsidRPr="00042036">
        <w:t>-</w:t>
      </w:r>
      <w:r w:rsidRPr="00042036">
        <w:tab/>
      </w:r>
      <w:r w:rsidRPr="00042036">
        <w:rPr>
          <w:lang w:eastAsia="zh-CN"/>
        </w:rPr>
        <w:t xml:space="preserve">Add the new S-NSSAI in UpdateNotify </w:t>
      </w:r>
      <w:r w:rsidRPr="00042036">
        <w:rPr>
          <w:rFonts w:eastAsiaTheme="minorEastAsia"/>
          <w:lang w:eastAsia="zh-CN"/>
        </w:rPr>
        <w:t>s</w:t>
      </w:r>
      <w:r w:rsidRPr="00042036">
        <w:rPr>
          <w:rFonts w:eastAsia="SimSun"/>
        </w:rPr>
        <w:t xml:space="preserve">ervice </w:t>
      </w:r>
      <w:r w:rsidRPr="00042036">
        <w:rPr>
          <w:rFonts w:eastAsiaTheme="minorEastAsia"/>
          <w:lang w:eastAsia="zh-CN"/>
        </w:rPr>
        <w:t>o</w:t>
      </w:r>
      <w:r w:rsidRPr="00042036">
        <w:rPr>
          <w:rFonts w:eastAsia="SimSun"/>
        </w:rPr>
        <w:t>peration</w:t>
      </w:r>
      <w:r w:rsidRPr="00042036">
        <w:rPr>
          <w:lang w:eastAsia="zh-CN"/>
        </w:rPr>
        <w:t>.</w:t>
      </w:r>
    </w:p>
    <w:p w14:paraId="4D6DF5C9" w14:textId="77777777" w:rsidR="00C90C86" w:rsidRPr="00042036" w:rsidRDefault="00C90C86" w:rsidP="00C92467">
      <w:pPr>
        <w:rPr>
          <w:lang w:eastAsia="zh-CN"/>
        </w:rPr>
      </w:pPr>
      <w:r w:rsidRPr="00C92467">
        <w:t>N11/Nsmf_PDUSession service:</w:t>
      </w:r>
    </w:p>
    <w:p w14:paraId="0E7AFF68" w14:textId="0D5EE29B" w:rsidR="00C90C86" w:rsidRPr="00042036" w:rsidRDefault="00C90C86" w:rsidP="00C90C86">
      <w:pPr>
        <w:pStyle w:val="B1"/>
        <w:rPr>
          <w:lang w:eastAsia="zh-CN"/>
        </w:rPr>
      </w:pPr>
      <w:r w:rsidRPr="00042036">
        <w:t>-</w:t>
      </w:r>
      <w:r w:rsidRPr="00042036">
        <w:tab/>
      </w:r>
      <w:r w:rsidRPr="00042036">
        <w:rPr>
          <w:lang w:eastAsia="zh-CN"/>
        </w:rPr>
        <w:t>Add the new S-NSSAI in SMContextStatusNotify service operation.</w:t>
      </w:r>
    </w:p>
    <w:p w14:paraId="1FA4F507" w14:textId="77777777" w:rsidR="00C90C86" w:rsidRPr="00042036" w:rsidRDefault="00C90C86" w:rsidP="00C90C86">
      <w:r w:rsidRPr="00042036">
        <w:rPr>
          <w:lang w:eastAsia="zh-CN"/>
        </w:rPr>
        <w:t>N1/PDU Session Modification Command.</w:t>
      </w:r>
    </w:p>
    <w:p w14:paraId="1658C285" w14:textId="77777777" w:rsidR="00C90C86" w:rsidRPr="00042036" w:rsidRDefault="00C90C86" w:rsidP="00C90C86">
      <w:pPr>
        <w:pStyle w:val="B1"/>
      </w:pPr>
      <w:r w:rsidRPr="00042036">
        <w:t>-</w:t>
      </w:r>
      <w:r w:rsidRPr="00042036">
        <w:tab/>
        <w:t>Add the new S-NSSAI.</w:t>
      </w:r>
    </w:p>
    <w:p w14:paraId="5328AA1B" w14:textId="3278A736" w:rsidR="00C90C86" w:rsidRPr="00042036" w:rsidRDefault="00C90C86" w:rsidP="00C90C86">
      <w:pPr>
        <w:pStyle w:val="Heading2"/>
      </w:pPr>
      <w:bookmarkStart w:id="1194" w:name="_Toc112923351"/>
      <w:bookmarkStart w:id="1195" w:name="_Toc112924041"/>
      <w:r w:rsidRPr="00042036">
        <w:rPr>
          <w:lang w:eastAsia="zh-CN"/>
        </w:rPr>
        <w:t>6.41</w:t>
      </w:r>
      <w:r w:rsidRPr="00042036">
        <w:rPr>
          <w:lang w:eastAsia="ko-KR"/>
        </w:rPr>
        <w:tab/>
      </w:r>
      <w:r w:rsidRPr="00042036">
        <w:t>Solution</w:t>
      </w:r>
      <w:r w:rsidRPr="00042036">
        <w:rPr>
          <w:lang w:eastAsia="zh-CN"/>
        </w:rPr>
        <w:t xml:space="preserve"> #41</w:t>
      </w:r>
      <w:r w:rsidRPr="00042036">
        <w:t xml:space="preserve">: Network </w:t>
      </w:r>
      <w:r w:rsidRPr="00042036">
        <w:rPr>
          <w:lang w:eastAsia="ko-KR"/>
        </w:rPr>
        <w:t>Slice change without service interruption</w:t>
      </w:r>
      <w:bookmarkEnd w:id="1194"/>
      <w:bookmarkEnd w:id="1195"/>
    </w:p>
    <w:p w14:paraId="5A12A64C" w14:textId="74A86AD4" w:rsidR="00C90C86" w:rsidRPr="00042036" w:rsidRDefault="00C90C86" w:rsidP="00C90C86">
      <w:pPr>
        <w:pStyle w:val="Heading3"/>
        <w:rPr>
          <w:lang w:eastAsia="ko-KR"/>
        </w:rPr>
      </w:pPr>
      <w:bookmarkStart w:id="1196" w:name="_Toc112923352"/>
      <w:bookmarkStart w:id="1197" w:name="_Toc112924042"/>
      <w:r w:rsidRPr="00042036">
        <w:rPr>
          <w:lang w:eastAsia="ko-KR"/>
        </w:rPr>
        <w:t>6.41.1</w:t>
      </w:r>
      <w:r w:rsidRPr="00042036">
        <w:rPr>
          <w:lang w:eastAsia="ko-KR"/>
        </w:rPr>
        <w:tab/>
        <w:t>Introduction</w:t>
      </w:r>
      <w:bookmarkEnd w:id="1196"/>
      <w:bookmarkEnd w:id="1197"/>
    </w:p>
    <w:p w14:paraId="18829F4F" w14:textId="77777777" w:rsidR="00C90C86" w:rsidRPr="00042036" w:rsidRDefault="00C90C86" w:rsidP="00C90C86">
      <w:pPr>
        <w:rPr>
          <w:lang w:eastAsia="ko-KR"/>
        </w:rPr>
      </w:pPr>
      <w:r w:rsidRPr="00042036">
        <w:rPr>
          <w:lang w:eastAsia="ko-KR"/>
        </w:rPr>
        <w:t>The solution addresses the Key Issue #1: Support of network slice service continuity.</w:t>
      </w:r>
    </w:p>
    <w:p w14:paraId="66264A2D" w14:textId="7C174245" w:rsidR="00C90C86" w:rsidRPr="00042036" w:rsidRDefault="00C90C86" w:rsidP="00C90C86">
      <w:pPr>
        <w:pStyle w:val="Heading3"/>
      </w:pPr>
      <w:bookmarkStart w:id="1198" w:name="_Toc112923353"/>
      <w:bookmarkStart w:id="1199" w:name="_Toc112924043"/>
      <w:r w:rsidRPr="00042036">
        <w:t>6.41.2</w:t>
      </w:r>
      <w:r w:rsidRPr="00042036">
        <w:tab/>
        <w:t>Functional Description</w:t>
      </w:r>
      <w:bookmarkEnd w:id="1198"/>
      <w:bookmarkEnd w:id="1199"/>
    </w:p>
    <w:p w14:paraId="65F88E31" w14:textId="77777777" w:rsidR="00C90C86" w:rsidRPr="00042036" w:rsidRDefault="00C90C86" w:rsidP="00C90C86">
      <w:r w:rsidRPr="00042036">
        <w:t>The solution provides a mechanism to determine the need to change a network slice, and to allow a change of network slice while maintaining the PDU Sessions.</w:t>
      </w:r>
    </w:p>
    <w:p w14:paraId="0B73D295" w14:textId="77777777" w:rsidR="00C90C86" w:rsidRPr="00042036" w:rsidRDefault="00C90C86" w:rsidP="00C90C86">
      <w:r w:rsidRPr="00042036">
        <w:lastRenderedPageBreak/>
        <w:t>The AMF determines that a PDU Session allows a change of S-NSSAI by:</w:t>
      </w:r>
    </w:p>
    <w:p w14:paraId="75625D5E" w14:textId="54A69A07" w:rsidR="00C90C86" w:rsidRPr="00042036" w:rsidRDefault="00C90C86" w:rsidP="00C90C86">
      <w:pPr>
        <w:pStyle w:val="B1"/>
      </w:pPr>
      <w:r w:rsidRPr="00042036">
        <w:t>-</w:t>
      </w:r>
      <w:r w:rsidRPr="00042036">
        <w:tab/>
        <w:t>UE indicates the support for the capability</w:t>
      </w:r>
      <w:r w:rsidR="00852319">
        <w:t>.</w:t>
      </w:r>
    </w:p>
    <w:p w14:paraId="59A4C4AD" w14:textId="4B144005" w:rsidR="00C90C86" w:rsidRPr="00042036" w:rsidRDefault="00C90C86" w:rsidP="00C90C86">
      <w:pPr>
        <w:pStyle w:val="B1"/>
      </w:pPr>
      <w:r w:rsidRPr="00042036">
        <w:t>-</w:t>
      </w:r>
      <w:r w:rsidRPr="00042036">
        <w:tab/>
        <w:t>SMF indicates the additionally supported S-NSSAIs and the capability to change S-NSSAI</w:t>
      </w:r>
      <w:r w:rsidR="00852319">
        <w:t>.</w:t>
      </w:r>
    </w:p>
    <w:p w14:paraId="2119FF7C" w14:textId="77777777" w:rsidR="00C90C86" w:rsidRPr="00042036" w:rsidRDefault="00C90C86" w:rsidP="00C92467">
      <w:r w:rsidRPr="00C92467">
        <w:t>The scenarios supported by this solution are 1b, 1c, 2d.</w:t>
      </w:r>
    </w:p>
    <w:p w14:paraId="7D6AFB54" w14:textId="77777777" w:rsidR="00C90C86" w:rsidRPr="00042036" w:rsidRDefault="00C90C86" w:rsidP="00797053">
      <w:pPr>
        <w:pStyle w:val="NO"/>
      </w:pPr>
      <w:r w:rsidRPr="00042036">
        <w:t>NOTE:</w:t>
      </w:r>
      <w:r w:rsidRPr="00042036">
        <w:tab/>
        <w:t>whether there is a need for any new S-NSSAI when same SMF/UPF is used and address is preserved is unclear as repartitioning may also work like done in the RAN for similar issue.</w:t>
      </w:r>
    </w:p>
    <w:p w14:paraId="0C38CA11" w14:textId="235649A1" w:rsidR="00C90C86" w:rsidRPr="00042036" w:rsidRDefault="00C90C86" w:rsidP="00C90C86">
      <w:pPr>
        <w:pStyle w:val="Heading3"/>
      </w:pPr>
      <w:bookmarkStart w:id="1200" w:name="_Toc112923354"/>
      <w:bookmarkStart w:id="1201" w:name="_Toc112924044"/>
      <w:r w:rsidRPr="00042036">
        <w:t>6.41.3</w:t>
      </w:r>
      <w:r w:rsidRPr="00042036">
        <w:tab/>
        <w:t>Procedures</w:t>
      </w:r>
      <w:bookmarkEnd w:id="1200"/>
      <w:bookmarkEnd w:id="1201"/>
    </w:p>
    <w:p w14:paraId="79ACAE16" w14:textId="40536301" w:rsidR="00C90C86" w:rsidRPr="00042036" w:rsidRDefault="00C90C86" w:rsidP="00C90C86">
      <w:pPr>
        <w:pStyle w:val="Heading4"/>
      </w:pPr>
      <w:bookmarkStart w:id="1202" w:name="_Toc112924045"/>
      <w:r w:rsidRPr="00042036">
        <w:t>6.41.3.1</w:t>
      </w:r>
      <w:r w:rsidRPr="00042036">
        <w:tab/>
        <w:t>General</w:t>
      </w:r>
      <w:bookmarkEnd w:id="1202"/>
    </w:p>
    <w:p w14:paraId="709F7FDE" w14:textId="77777777" w:rsidR="00C90C86" w:rsidRPr="00042036" w:rsidRDefault="00C90C86" w:rsidP="00C90C86">
      <w:pPr>
        <w:rPr>
          <w:lang w:eastAsia="ko-KR"/>
        </w:rPr>
      </w:pPr>
      <w:r w:rsidRPr="00042036">
        <w:rPr>
          <w:lang w:eastAsia="ko-KR"/>
        </w:rPr>
        <w:t>For 1b, 1c, 2d, the AMF determines that there is a need to change S-NSSAI. For scenario 1b and 2d this is determined by information from OAM, including the case that resource re-partitioning cannot be done as to enable the existing S-NSSAI to be maintained. For scenario 1c, this is determined by NWDAF.</w:t>
      </w:r>
    </w:p>
    <w:p w14:paraId="31F96DD9" w14:textId="77777777" w:rsidR="00C90C86" w:rsidRPr="00042036" w:rsidRDefault="00C90C86" w:rsidP="00C90C86">
      <w:pPr>
        <w:rPr>
          <w:lang w:eastAsia="ko-KR"/>
        </w:rPr>
      </w:pPr>
      <w:r w:rsidRPr="00042036">
        <w:rPr>
          <w:lang w:eastAsia="ko-KR"/>
        </w:rPr>
        <w:t>The AMF determines the new S-NSSAI to use e.g. by NSSF, by PCF (as in solution #2) or by OAM.</w:t>
      </w:r>
    </w:p>
    <w:p w14:paraId="48F7DD99" w14:textId="77777777" w:rsidR="00C90C86" w:rsidRPr="00042036" w:rsidRDefault="00C90C86" w:rsidP="00C90C86">
      <w:pPr>
        <w:rPr>
          <w:lang w:eastAsia="ko-KR"/>
        </w:rPr>
      </w:pPr>
      <w:r w:rsidRPr="00042036">
        <w:rPr>
          <w:lang w:eastAsia="ko-KR"/>
        </w:rPr>
        <w:t>The principles for the change of S-NSSAI for the above scenarios are as follows:</w:t>
      </w:r>
    </w:p>
    <w:p w14:paraId="67FD0029" w14:textId="77777777" w:rsidR="00C90C86" w:rsidRPr="00042036" w:rsidRDefault="00C90C86" w:rsidP="00C90C86">
      <w:pPr>
        <w:pStyle w:val="B1"/>
        <w:rPr>
          <w:lang w:eastAsia="ko-KR"/>
        </w:rPr>
      </w:pPr>
      <w:r w:rsidRPr="00042036">
        <w:rPr>
          <w:lang w:eastAsia="ko-KR"/>
        </w:rPr>
        <w:t>-</w:t>
      </w:r>
      <w:r w:rsidRPr="00042036">
        <w:rPr>
          <w:lang w:eastAsia="ko-KR"/>
        </w:rPr>
        <w:tab/>
        <w:t>AMF determines that a S-NSSAI need to be changed as per above logic.</w:t>
      </w:r>
    </w:p>
    <w:p w14:paraId="6FFC0CF8" w14:textId="77777777" w:rsidR="00C90C86" w:rsidRPr="00042036" w:rsidRDefault="00C90C86" w:rsidP="00C90C86">
      <w:pPr>
        <w:pStyle w:val="B1"/>
      </w:pPr>
      <w:r w:rsidRPr="00042036">
        <w:rPr>
          <w:lang w:eastAsia="ko-KR"/>
        </w:rPr>
        <w:t>-</w:t>
      </w:r>
      <w:r w:rsidRPr="00042036">
        <w:rPr>
          <w:lang w:eastAsia="ko-KR"/>
        </w:rPr>
        <w:tab/>
      </w:r>
      <w:r w:rsidRPr="00042036">
        <w:t>AMF determines the S-NSSAI to use, and if SMF (PSA) supports the new S-NSSAI and the capability to change S-NSSAI, then AMF requests SMF to change to the new S-NSSAI, and initiate procedure towards the UE that the S-NSSAI has been changed.</w:t>
      </w:r>
    </w:p>
    <w:p w14:paraId="338A6B66" w14:textId="77777777" w:rsidR="00C90C86" w:rsidRPr="00042036" w:rsidRDefault="00C90C86" w:rsidP="00C90C86">
      <w:pPr>
        <w:pStyle w:val="B1"/>
      </w:pPr>
      <w:r w:rsidRPr="00042036">
        <w:t>-</w:t>
      </w:r>
      <w:r w:rsidRPr="00042036">
        <w:tab/>
        <w:t>If the SMF (PSA) does not support the new S-NSSAI and/or the capability to change S-NSSAI then AMF invokes procedure to initiate PDU Session transfer using any SSC mode as described by other solutions.</w:t>
      </w:r>
    </w:p>
    <w:p w14:paraId="6046F1B5" w14:textId="77777777" w:rsidR="00C90C86" w:rsidRPr="00042036" w:rsidRDefault="00C90C86" w:rsidP="00C90C86">
      <w:pPr>
        <w:rPr>
          <w:lang w:eastAsia="ko-KR"/>
        </w:rPr>
      </w:pPr>
      <w:r w:rsidRPr="00042036">
        <w:rPr>
          <w:lang w:eastAsia="ko-KR"/>
        </w:rPr>
        <w:t>If it is not possible to change to a new S-NSSAI without changing SMF, then AMF invokes procedure to initiate PDU Session transfer using any SSC mode as described by other solutions.</w:t>
      </w:r>
    </w:p>
    <w:p w14:paraId="1CB39BCD" w14:textId="5A09FC12" w:rsidR="00C90C86" w:rsidRPr="00042036" w:rsidRDefault="00C90C86" w:rsidP="00C90C86">
      <w:pPr>
        <w:pStyle w:val="Heading4"/>
      </w:pPr>
      <w:bookmarkStart w:id="1203" w:name="_Toc112924046"/>
      <w:r w:rsidRPr="00042036">
        <w:t>6.41.3.2</w:t>
      </w:r>
      <w:r w:rsidRPr="00042036">
        <w:tab/>
        <w:t>Change of network slice</w:t>
      </w:r>
      <w:bookmarkEnd w:id="1203"/>
    </w:p>
    <w:p w14:paraId="316CC24B" w14:textId="77777777" w:rsidR="00C90C86" w:rsidRPr="00852319" w:rsidRDefault="00C90C86" w:rsidP="00C90C86">
      <w:pPr>
        <w:rPr>
          <w:b/>
          <w:bCs/>
        </w:rPr>
      </w:pPr>
      <w:r w:rsidRPr="00852319">
        <w:rPr>
          <w:b/>
          <w:bCs/>
        </w:rPr>
        <w:t>Network Slice change for scenarios 1b, 1c, 2d.</w:t>
      </w:r>
    </w:p>
    <w:p w14:paraId="34668147" w14:textId="51E8A91C" w:rsidR="00C90C86" w:rsidRPr="00042036" w:rsidRDefault="00C90C86" w:rsidP="00C90C86">
      <w:pPr>
        <w:pStyle w:val="TH"/>
        <w:rPr>
          <w:lang w:eastAsia="ko-KR"/>
        </w:rPr>
      </w:pPr>
      <w:r w:rsidRPr="00042036">
        <w:object w:dxaOrig="12090" w:dyaOrig="4996" w14:anchorId="4D15AA07">
          <v:shape id="_x0000_i1088" type="#_x0000_t75" style="width:475.5pt;height:196.5pt" o:ole="">
            <v:imagedata r:id="rId139" o:title=""/>
          </v:shape>
          <o:OLEObject Type="Embed" ProgID="Visio.Drawing.15" ShapeID="_x0000_i1088" DrawAspect="Content" ObjectID="_1723979141" r:id="rId140"/>
        </w:object>
      </w:r>
    </w:p>
    <w:p w14:paraId="5B7A45F3" w14:textId="4C182F28" w:rsidR="00C90C86" w:rsidRPr="00042036" w:rsidRDefault="00C90C86" w:rsidP="00C90C86">
      <w:pPr>
        <w:pStyle w:val="TF"/>
      </w:pPr>
      <w:r w:rsidRPr="00042036">
        <w:t>Figure 6.41.3-1: Network Slice change while maintaining the PDU Session</w:t>
      </w:r>
    </w:p>
    <w:p w14:paraId="06725694" w14:textId="56D5EB98" w:rsidR="00A142F8" w:rsidRPr="00042036" w:rsidRDefault="00C90C86" w:rsidP="00C90C86">
      <w:pPr>
        <w:pStyle w:val="B1"/>
        <w:rPr>
          <w:lang w:eastAsia="ko-KR"/>
        </w:rPr>
      </w:pPr>
      <w:r w:rsidRPr="00042036">
        <w:rPr>
          <w:lang w:eastAsia="ko-KR"/>
        </w:rPr>
        <w:t>1.</w:t>
      </w:r>
      <w:r w:rsidRPr="00042036">
        <w:rPr>
          <w:lang w:eastAsia="ko-KR"/>
        </w:rPr>
        <w:tab/>
        <w:t>AMF determines that a S-NSSAI need to be changed. For scenario 1b and 2d this is determined by information from OAM. For scenario 1c, this is determined by NWDAF.</w:t>
      </w:r>
    </w:p>
    <w:p w14:paraId="7CDA6E37" w14:textId="0D22A975" w:rsidR="00C90C86" w:rsidRPr="00042036" w:rsidRDefault="00A142F8" w:rsidP="00A142F8">
      <w:pPr>
        <w:pStyle w:val="B1"/>
        <w:rPr>
          <w:lang w:eastAsia="ko-KR"/>
        </w:rPr>
      </w:pPr>
      <w:r w:rsidRPr="00042036">
        <w:rPr>
          <w:lang w:eastAsia="ko-KR"/>
        </w:rPr>
        <w:tab/>
      </w:r>
      <w:r w:rsidR="00C90C86" w:rsidRPr="00042036">
        <w:rPr>
          <w:lang w:eastAsia="ko-KR"/>
        </w:rPr>
        <w:t>AMF then determines the new S-NSSAI to use e.g. by NSSF or by PCF (as in solution #2).</w:t>
      </w:r>
    </w:p>
    <w:p w14:paraId="62C3263F" w14:textId="445C10C4" w:rsidR="00C90C86" w:rsidRPr="00042036" w:rsidRDefault="00C90C86" w:rsidP="00C90C86">
      <w:pPr>
        <w:pStyle w:val="B1"/>
        <w:rPr>
          <w:lang w:eastAsia="ko-KR"/>
        </w:rPr>
      </w:pPr>
      <w:r w:rsidRPr="00042036">
        <w:rPr>
          <w:lang w:eastAsia="ko-KR"/>
        </w:rPr>
        <w:lastRenderedPageBreak/>
        <w:tab/>
        <w:t>The solution assume that UE</w:t>
      </w:r>
      <w:r w:rsidR="00494EEF" w:rsidRPr="00042036">
        <w:rPr>
          <w:lang w:eastAsia="ko-KR"/>
        </w:rPr>
        <w:t>'</w:t>
      </w:r>
      <w:r w:rsidRPr="00042036">
        <w:rPr>
          <w:lang w:eastAsia="ko-KR"/>
        </w:rPr>
        <w:t>s URSP include rules for the new HPLMN S-NSSAI if the HPLMN S-NSSAI is changed.</w:t>
      </w:r>
    </w:p>
    <w:p w14:paraId="739F18DF" w14:textId="77777777" w:rsidR="00C90C86" w:rsidRPr="00042036" w:rsidRDefault="00C90C86" w:rsidP="00C90C86">
      <w:pPr>
        <w:pStyle w:val="B1"/>
      </w:pPr>
      <w:r w:rsidRPr="00042036">
        <w:rPr>
          <w:lang w:eastAsia="ko-KR"/>
        </w:rPr>
        <w:t>2.</w:t>
      </w:r>
      <w:r w:rsidRPr="00042036">
        <w:rPr>
          <w:lang w:eastAsia="ko-KR"/>
        </w:rPr>
        <w:tab/>
        <w:t>If</w:t>
      </w:r>
      <w:r w:rsidRPr="00042036">
        <w:t xml:space="preserve"> SMF (PSA) supports the new S-NSSAI and the capability to change S-NSSAI (this the SMF indicates to the AMF during PDU Session Establishment), then AMF requests SMF to change to the new S-NSSAI, and initiate procedure towards the UE that the S-NSSAI has been changed.</w:t>
      </w:r>
    </w:p>
    <w:p w14:paraId="398A28FC" w14:textId="77777777" w:rsidR="00C90C86" w:rsidRPr="00042036" w:rsidRDefault="00C90C86" w:rsidP="00C90C86">
      <w:pPr>
        <w:pStyle w:val="B1"/>
      </w:pPr>
      <w:r w:rsidRPr="00042036">
        <w:tab/>
        <w:t>If the SMF (PSA) does not support the new S-NSSAI and/or the capability to change S-NSSAI then AMF invokes procedure to initiate PDU Session transfer using any SSC mode as described by other solutions i.e. indicating to SMF to request the UE to change S-NSSAI by establishing a new PDU Session.</w:t>
      </w:r>
    </w:p>
    <w:p w14:paraId="62345266" w14:textId="30D47610" w:rsidR="00A142F8" w:rsidRPr="00042036" w:rsidRDefault="00C90C86" w:rsidP="00C90C86">
      <w:pPr>
        <w:pStyle w:val="B1"/>
        <w:rPr>
          <w:lang w:eastAsia="ko-KR"/>
        </w:rPr>
      </w:pPr>
      <w:r w:rsidRPr="00042036">
        <w:rPr>
          <w:lang w:eastAsia="ko-KR"/>
        </w:rPr>
        <w:t>3.</w:t>
      </w:r>
      <w:r w:rsidRPr="00042036">
        <w:rPr>
          <w:lang w:eastAsia="ko-KR"/>
        </w:rPr>
        <w:tab/>
        <w:t>The AMF informs the UE, e.g. using UCU, the new Allowed NSSAI (new S-NSSAI can either by set as an S-NSSAI for the Serving network/PLMN or the HPLMN S-NSSAI is changed). The AMF may need to separately indicate to the UE that PDU Sessions will be modified as to avoid the UE to locally release the PDU Sessions before they are changed. To avoid a new indication in UCU, the AMF can add the new S-NSSAI in Allowed NSSAI and then trigger a new UCU after step</w:t>
      </w:r>
      <w:r w:rsidR="003710DA" w:rsidRPr="00042036">
        <w:rPr>
          <w:lang w:eastAsia="ko-KR"/>
        </w:rPr>
        <w:t> </w:t>
      </w:r>
      <w:r w:rsidRPr="00042036">
        <w:rPr>
          <w:lang w:eastAsia="ko-KR"/>
        </w:rPr>
        <w:t>4, under the assumption that the UE will not start to use the to be removed S-NSSAI e.g. establishing a new PDU Session</w:t>
      </w:r>
      <w:r w:rsidR="00852319">
        <w:rPr>
          <w:lang w:eastAsia="ko-KR"/>
        </w:rPr>
        <w:t>,</w:t>
      </w:r>
      <w:r w:rsidRPr="00042036">
        <w:rPr>
          <w:lang w:eastAsia="ko-KR"/>
        </w:rPr>
        <w:t xml:space="preserve"> etc.</w:t>
      </w:r>
    </w:p>
    <w:p w14:paraId="04531CB3" w14:textId="0F61AD35" w:rsidR="00C90C86" w:rsidRPr="00042036" w:rsidRDefault="00A142F8" w:rsidP="00A142F8">
      <w:pPr>
        <w:pStyle w:val="B1"/>
        <w:rPr>
          <w:lang w:eastAsia="ko-KR"/>
        </w:rPr>
      </w:pPr>
      <w:r w:rsidRPr="00042036">
        <w:rPr>
          <w:lang w:eastAsia="ko-KR"/>
        </w:rPr>
        <w:tab/>
      </w:r>
      <w:r w:rsidR="00C90C86" w:rsidRPr="00042036">
        <w:rPr>
          <w:lang w:eastAsia="ko-KR"/>
        </w:rPr>
        <w:t>For the PDU Sessions that can be changed without re-establishment, the SMF performs PDU Session Modification procedure towards the UE and the NG-RAN indicating the new S-NSSAI for the PDU Session. For the PDU Sessions that require the UE to re-establish them, the AMF/SMF indicates to the UE to perform the re-establishment according to other solutions.</w:t>
      </w:r>
    </w:p>
    <w:p w14:paraId="0380A7A4" w14:textId="77777777" w:rsidR="00C90C86" w:rsidRPr="00042036" w:rsidRDefault="00C90C86" w:rsidP="00C90C86">
      <w:pPr>
        <w:pStyle w:val="B1"/>
        <w:rPr>
          <w:lang w:eastAsia="ko-KR"/>
        </w:rPr>
      </w:pPr>
      <w:r w:rsidRPr="00042036">
        <w:rPr>
          <w:lang w:eastAsia="ko-KR"/>
        </w:rPr>
        <w:t>4.</w:t>
      </w:r>
      <w:r w:rsidRPr="00042036">
        <w:rPr>
          <w:lang w:eastAsia="ko-KR"/>
        </w:rPr>
        <w:tab/>
        <w:t>The UE performs PDU Session re-establishment for the PDU Sessions that could not be changed directly.</w:t>
      </w:r>
    </w:p>
    <w:p w14:paraId="79AC0349" w14:textId="256EFD11" w:rsidR="00C90C86" w:rsidRPr="00042036" w:rsidRDefault="00C90C86" w:rsidP="00C90C86">
      <w:pPr>
        <w:pStyle w:val="Heading3"/>
        <w:rPr>
          <w:lang w:eastAsia="zh-CN"/>
        </w:rPr>
      </w:pPr>
      <w:bookmarkStart w:id="1204" w:name="_Toc112923355"/>
      <w:bookmarkStart w:id="1205" w:name="_Toc112924047"/>
      <w:r w:rsidRPr="00042036">
        <w:rPr>
          <w:lang w:eastAsia="zh-CN"/>
        </w:rPr>
        <w:t>6.41.4</w:t>
      </w:r>
      <w:r w:rsidRPr="00042036">
        <w:tab/>
        <w:t>Impacts on services, entities and interfaces</w:t>
      </w:r>
      <w:bookmarkEnd w:id="1204"/>
      <w:bookmarkEnd w:id="1205"/>
    </w:p>
    <w:p w14:paraId="5706F703" w14:textId="77777777" w:rsidR="00C90C86" w:rsidRPr="00042036" w:rsidRDefault="00C90C86" w:rsidP="00C90C86">
      <w:r w:rsidRPr="00042036">
        <w:t>NG-RAN:</w:t>
      </w:r>
    </w:p>
    <w:p w14:paraId="413F12B8" w14:textId="77777777" w:rsidR="00C90C86" w:rsidRPr="00042036" w:rsidRDefault="00C90C86" w:rsidP="00797053">
      <w:pPr>
        <w:pStyle w:val="B1"/>
      </w:pPr>
      <w:r w:rsidRPr="00042036">
        <w:t>-</w:t>
      </w:r>
      <w:r w:rsidRPr="00042036">
        <w:tab/>
        <w:t>No impact.</w:t>
      </w:r>
    </w:p>
    <w:p w14:paraId="2BBDF483" w14:textId="77777777" w:rsidR="00C90C86" w:rsidRPr="00042036" w:rsidRDefault="00C90C86" w:rsidP="00C90C86">
      <w:r w:rsidRPr="00042036">
        <w:t>AMF:</w:t>
      </w:r>
    </w:p>
    <w:p w14:paraId="315A0CFF" w14:textId="77777777" w:rsidR="00C90C86" w:rsidRPr="00042036" w:rsidRDefault="00C90C86" w:rsidP="00C90C86">
      <w:pPr>
        <w:pStyle w:val="B1"/>
      </w:pPr>
      <w:r w:rsidRPr="00042036">
        <w:t>-</w:t>
      </w:r>
      <w:r w:rsidRPr="00042036">
        <w:tab/>
        <w:t>Support slice re-mapping.</w:t>
      </w:r>
    </w:p>
    <w:p w14:paraId="66B17072" w14:textId="77777777" w:rsidR="00C90C86" w:rsidRPr="00042036" w:rsidRDefault="00C90C86" w:rsidP="00C90C86">
      <w:pPr>
        <w:pStyle w:val="B1"/>
      </w:pPr>
      <w:r w:rsidRPr="00042036">
        <w:t>-</w:t>
      </w:r>
      <w:r w:rsidRPr="00042036">
        <w:tab/>
        <w:t>send a message to SMF to trigger a change of S-NSSAI.</w:t>
      </w:r>
    </w:p>
    <w:p w14:paraId="4033AF23" w14:textId="77777777" w:rsidR="00C90C86" w:rsidRPr="00042036" w:rsidRDefault="00C90C86" w:rsidP="00C90C86">
      <w:r w:rsidRPr="00042036">
        <w:t>SMF:</w:t>
      </w:r>
    </w:p>
    <w:p w14:paraId="19D2B6DF" w14:textId="77777777" w:rsidR="00C90C86" w:rsidRPr="00042036" w:rsidRDefault="00C90C86" w:rsidP="00C90C86">
      <w:pPr>
        <w:pStyle w:val="B1"/>
      </w:pPr>
      <w:r w:rsidRPr="00042036">
        <w:t>-</w:t>
      </w:r>
      <w:r w:rsidRPr="00042036">
        <w:tab/>
        <w:t>trigger change of S-NSSAI for the PDU Sessions based on AMF request.</w:t>
      </w:r>
    </w:p>
    <w:p w14:paraId="43BE44BB" w14:textId="77777777" w:rsidR="00C90C86" w:rsidRPr="00042036" w:rsidRDefault="00C90C86" w:rsidP="00C90C86">
      <w:r w:rsidRPr="00042036">
        <w:t>NRF:</w:t>
      </w:r>
    </w:p>
    <w:p w14:paraId="755F8ADA" w14:textId="77777777" w:rsidR="00C90C86" w:rsidRPr="00042036" w:rsidRDefault="00C90C86" w:rsidP="00C90C86">
      <w:pPr>
        <w:pStyle w:val="B1"/>
      </w:pPr>
      <w:r w:rsidRPr="00042036">
        <w:t>-</w:t>
      </w:r>
      <w:r w:rsidRPr="00042036">
        <w:tab/>
        <w:t>Support discovery of PCF that support slice re-mapping.</w:t>
      </w:r>
    </w:p>
    <w:p w14:paraId="6D5ED3FD" w14:textId="77777777" w:rsidR="00C90C86" w:rsidRPr="00042036" w:rsidRDefault="00C90C86" w:rsidP="00C90C86">
      <w:r w:rsidRPr="00042036">
        <w:t>PCF:</w:t>
      </w:r>
    </w:p>
    <w:p w14:paraId="69F7886B" w14:textId="77777777" w:rsidR="00C90C86" w:rsidRPr="00042036" w:rsidRDefault="00C90C86" w:rsidP="00C90C86">
      <w:pPr>
        <w:pStyle w:val="B1"/>
      </w:pPr>
      <w:r w:rsidRPr="00042036">
        <w:t>-</w:t>
      </w:r>
      <w:r w:rsidRPr="00042036">
        <w:tab/>
        <w:t>Support slice re-mapping.</w:t>
      </w:r>
    </w:p>
    <w:p w14:paraId="58396648" w14:textId="77777777" w:rsidR="00C90C86" w:rsidRPr="00042036" w:rsidRDefault="00C90C86" w:rsidP="00C90C86">
      <w:r w:rsidRPr="00042036">
        <w:t>UE:</w:t>
      </w:r>
    </w:p>
    <w:p w14:paraId="2D15CA33" w14:textId="77777777" w:rsidR="00C90C86" w:rsidRPr="00042036" w:rsidRDefault="00C90C86" w:rsidP="00C90C86">
      <w:pPr>
        <w:pStyle w:val="B1"/>
        <w:rPr>
          <w:rFonts w:eastAsia="SimSun"/>
          <w:lang w:eastAsia="zh-CN"/>
        </w:rPr>
      </w:pPr>
      <w:r w:rsidRPr="00042036">
        <w:t>-</w:t>
      </w:r>
      <w:r w:rsidRPr="00042036">
        <w:tab/>
        <w:t>Support change of S-NSSAI for serving network while maintaining the PDU Sessions.</w:t>
      </w:r>
    </w:p>
    <w:p w14:paraId="4F7641AB" w14:textId="44CDD3F8" w:rsidR="004407A6" w:rsidRPr="00042036" w:rsidRDefault="004407A6" w:rsidP="000177E7">
      <w:pPr>
        <w:pStyle w:val="Heading2"/>
        <w:rPr>
          <w:rFonts w:eastAsia="DengXian"/>
          <w:lang w:eastAsia="en-US"/>
        </w:rPr>
      </w:pPr>
      <w:bookmarkStart w:id="1206" w:name="_Toc112923356"/>
      <w:bookmarkStart w:id="1207" w:name="_Toc112924048"/>
      <w:r w:rsidRPr="00042036">
        <w:rPr>
          <w:rFonts w:eastAsia="DengXian"/>
          <w:lang w:eastAsia="zh-CN"/>
        </w:rPr>
        <w:t>6.</w:t>
      </w:r>
      <w:r w:rsidR="00CB7F61" w:rsidRPr="00042036">
        <w:rPr>
          <w:rFonts w:eastAsia="DengXian"/>
          <w:lang w:eastAsia="zh-CN"/>
        </w:rPr>
        <w:t>42</w:t>
      </w:r>
      <w:r w:rsidRPr="00042036">
        <w:rPr>
          <w:rFonts w:eastAsia="DengXian"/>
          <w:lang w:eastAsia="ko-KR"/>
        </w:rPr>
        <w:tab/>
      </w:r>
      <w:r w:rsidRPr="00042036">
        <w:rPr>
          <w:rFonts w:eastAsia="DengXian"/>
          <w:lang w:eastAsia="en-US"/>
        </w:rPr>
        <w:t>Solution</w:t>
      </w:r>
      <w:r w:rsidRPr="00042036">
        <w:rPr>
          <w:rFonts w:eastAsia="DengXian"/>
          <w:lang w:eastAsia="zh-CN"/>
        </w:rPr>
        <w:t xml:space="preserve"> #</w:t>
      </w:r>
      <w:r w:rsidR="00CB7F61" w:rsidRPr="00042036">
        <w:rPr>
          <w:rFonts w:eastAsia="DengXian"/>
          <w:lang w:eastAsia="zh-CN"/>
        </w:rPr>
        <w:t>42</w:t>
      </w:r>
      <w:r w:rsidRPr="00042036">
        <w:rPr>
          <w:rFonts w:eastAsia="DengXian"/>
          <w:lang w:eastAsia="en-US"/>
        </w:rPr>
        <w:t>: Network controlled change to an alternative S-NSSAI</w:t>
      </w:r>
      <w:bookmarkEnd w:id="1206"/>
      <w:bookmarkEnd w:id="1207"/>
    </w:p>
    <w:p w14:paraId="06C20B80" w14:textId="4F3B0F7D" w:rsidR="004407A6" w:rsidRPr="00042036" w:rsidRDefault="004407A6" w:rsidP="000177E7">
      <w:pPr>
        <w:pStyle w:val="Heading3"/>
        <w:rPr>
          <w:rFonts w:eastAsia="DengXian"/>
          <w:lang w:eastAsia="ko-KR"/>
        </w:rPr>
      </w:pPr>
      <w:bookmarkStart w:id="1208" w:name="_Toc112923357"/>
      <w:bookmarkStart w:id="1209" w:name="_Toc112924049"/>
      <w:r w:rsidRPr="00042036">
        <w:rPr>
          <w:rFonts w:eastAsia="DengXian"/>
          <w:lang w:eastAsia="ko-KR"/>
        </w:rPr>
        <w:t>6.</w:t>
      </w:r>
      <w:r w:rsidR="00CB7F61" w:rsidRPr="00042036">
        <w:rPr>
          <w:rFonts w:eastAsia="DengXian"/>
          <w:lang w:eastAsia="ko-KR"/>
        </w:rPr>
        <w:t>42</w:t>
      </w:r>
      <w:r w:rsidRPr="00042036">
        <w:rPr>
          <w:rFonts w:eastAsia="DengXian"/>
          <w:lang w:eastAsia="ko-KR"/>
        </w:rPr>
        <w:t>.1</w:t>
      </w:r>
      <w:r w:rsidRPr="00042036">
        <w:rPr>
          <w:rFonts w:eastAsia="DengXian"/>
          <w:lang w:eastAsia="ko-KR"/>
        </w:rPr>
        <w:tab/>
        <w:t>Introduction</w:t>
      </w:r>
      <w:bookmarkEnd w:id="1208"/>
      <w:bookmarkEnd w:id="1209"/>
    </w:p>
    <w:p w14:paraId="5D3FE0D3" w14:textId="432BA1D7" w:rsidR="004407A6" w:rsidRPr="00042036" w:rsidRDefault="004407A6" w:rsidP="004407A6">
      <w:r w:rsidRPr="00042036">
        <w:t xml:space="preserve">This solution addresses the bellow requirements from Key Issue #1 </w:t>
      </w:r>
      <w:r w:rsidR="00494EEF" w:rsidRPr="00042036">
        <w:t>"</w:t>
      </w:r>
      <w:r w:rsidRPr="00042036">
        <w:t>Support of Network Slice Service continuity</w:t>
      </w:r>
      <w:r w:rsidR="00494EEF" w:rsidRPr="00042036">
        <w:t>"</w:t>
      </w:r>
      <w:r w:rsidRPr="00042036">
        <w:t>.</w:t>
      </w:r>
    </w:p>
    <w:p w14:paraId="6E02F5E8" w14:textId="77777777" w:rsidR="00852319" w:rsidRDefault="00852319" w:rsidP="00852319">
      <w:pPr>
        <w:pStyle w:val="B1"/>
      </w:pPr>
      <w:r>
        <w:t>1)</w:t>
      </w:r>
      <w:r>
        <w:tab/>
        <w:t>No mobility scenario:</w:t>
      </w:r>
    </w:p>
    <w:p w14:paraId="682A6CD1" w14:textId="77777777" w:rsidR="00852319" w:rsidRDefault="00852319" w:rsidP="00852319">
      <w:pPr>
        <w:pStyle w:val="B2"/>
      </w:pPr>
      <w:r>
        <w:tab/>
        <w:t>Scenario 1b): network slice or network slice instance is overloaded or undergoing planned maintenance in CN (e.g. network slice termination).</w:t>
      </w:r>
    </w:p>
    <w:p w14:paraId="38DC04C8" w14:textId="77777777" w:rsidR="00852319" w:rsidRDefault="00852319" w:rsidP="00852319">
      <w:pPr>
        <w:pStyle w:val="B2"/>
      </w:pPr>
      <w:r>
        <w:lastRenderedPageBreak/>
        <w:tab/>
        <w:t>Scenario 1c): network performance of the network slice cannot meet the SLA.</w:t>
      </w:r>
    </w:p>
    <w:p w14:paraId="1515C330" w14:textId="77777777" w:rsidR="00852319" w:rsidRDefault="00852319" w:rsidP="00852319">
      <w:pPr>
        <w:pStyle w:val="B1"/>
      </w:pPr>
      <w:r>
        <w:t>2)</w:t>
      </w:r>
      <w:r>
        <w:tab/>
        <w:t>Inter RA Mobility scenario:</w:t>
      </w:r>
    </w:p>
    <w:p w14:paraId="00CD7781" w14:textId="77777777" w:rsidR="00852319" w:rsidRDefault="00852319" w:rsidP="00852319">
      <w:pPr>
        <w:pStyle w:val="B2"/>
      </w:pPr>
      <w:r>
        <w:tab/>
        <w:t>Scenario 2d): network slice or network slice instance is overloaded in the target CN.</w:t>
      </w:r>
    </w:p>
    <w:p w14:paraId="54DFF0A1" w14:textId="4C5105A8" w:rsidR="004407A6" w:rsidRPr="00042036" w:rsidRDefault="004407A6" w:rsidP="004407A6">
      <w:r w:rsidRPr="00042036">
        <w:t>In any of the scenarios above, it is assumed that a new S-NSSAI (called alternative S-NSSAI or S-NSSAI-2), which is meant to replace the old S-NSSAI, is identified to serve the traffic which is currently carried on the old network slice (e.g. S-NSSAI-1).</w:t>
      </w:r>
    </w:p>
    <w:p w14:paraId="2E1F254F" w14:textId="46F8930B" w:rsidR="004407A6" w:rsidRPr="00042036" w:rsidRDefault="004407A6" w:rsidP="004407A6">
      <w:pPr>
        <w:pStyle w:val="NO"/>
      </w:pPr>
      <w:r w:rsidRPr="00042036">
        <w:t>NOTE:</w:t>
      </w:r>
      <w:r w:rsidRPr="00042036">
        <w:tab/>
        <w:t>This solution targets the use case where change of S-NSSAI is required. The following use cases are not targeted: (a) the same S-NSSAI can be used and the change of NSI within the S-NSSAI is required or (b) the S-NSSAI change within a network internal network resource partitioning is required.</w:t>
      </w:r>
    </w:p>
    <w:p w14:paraId="7BE712D9" w14:textId="53F92563" w:rsidR="004407A6" w:rsidRPr="00042036" w:rsidRDefault="004407A6" w:rsidP="004407A6">
      <w:r w:rsidRPr="00042036">
        <w:t>If the user traffic from the S-NSSAI-1 can be served over the alternative network slice (e.g. S-NSSAI-2), then there are several cases how the alternative S-NSSAI-2 relates to the UE</w:t>
      </w:r>
      <w:r w:rsidR="00494EEF" w:rsidRPr="00042036">
        <w:t>'</w:t>
      </w:r>
      <w:r w:rsidRPr="00042036">
        <w:t>s Subscribed S-NSSAI(s) list:</w:t>
      </w:r>
    </w:p>
    <w:p w14:paraId="6ACB1626" w14:textId="57D58F54" w:rsidR="004407A6" w:rsidRPr="00042036" w:rsidRDefault="004407A6" w:rsidP="00852319">
      <w:pPr>
        <w:pStyle w:val="NO"/>
      </w:pPr>
      <w:r w:rsidRPr="00042036">
        <w:t>Case A:</w:t>
      </w:r>
      <w:r w:rsidRPr="00042036">
        <w:tab/>
        <w:t>The S-NSSAI-2 is part of the Subscribed S-NSSAIs and already part of the Allowed NSSAI</w:t>
      </w:r>
      <w:r w:rsidR="00852319">
        <w:t>.</w:t>
      </w:r>
    </w:p>
    <w:p w14:paraId="0C1DB1CF" w14:textId="77777777" w:rsidR="004407A6" w:rsidRPr="00042036" w:rsidRDefault="004407A6" w:rsidP="00852319">
      <w:pPr>
        <w:pStyle w:val="NO"/>
      </w:pPr>
      <w:r w:rsidRPr="00042036">
        <w:t>Case B:</w:t>
      </w:r>
      <w:r w:rsidRPr="00042036">
        <w:tab/>
        <w:t>The S-NSSAI-2 is part of the Subscribed S-NSSAIs, but not part of the allowed NSSAI. The S</w:t>
      </w:r>
      <w:r w:rsidRPr="00042036">
        <w:noBreakHyphen/>
        <w:t>NSSAI</w:t>
      </w:r>
      <w:r w:rsidRPr="00042036">
        <w:noBreakHyphen/>
        <w:t>2 can be added to the Allowed NSSAI, as the S-NSSAI-2 is supported in the current tracking area (TA).</w:t>
      </w:r>
    </w:p>
    <w:p w14:paraId="6A3B0B5E" w14:textId="7A94F18C" w:rsidR="004407A6" w:rsidRPr="00042036" w:rsidRDefault="004407A6" w:rsidP="00852319">
      <w:pPr>
        <w:pStyle w:val="NO"/>
      </w:pPr>
      <w:r w:rsidRPr="00042036">
        <w:t>Case C:</w:t>
      </w:r>
      <w:r w:rsidRPr="00042036">
        <w:tab/>
        <w:t>The S-NSSAI-2 is not part of the Subscribed S-NSSAIs (in non-roaming case) or not part of the Configured NSSAI (in roaming case). The UE cannot request and use S-NSSAI-2 unless the S-NSSAI-2 is not part of the UE</w:t>
      </w:r>
      <w:r w:rsidR="00494EEF" w:rsidRPr="00042036">
        <w:t>'</w:t>
      </w:r>
      <w:r w:rsidRPr="00042036">
        <w:t>s Configured NSSAI.</w:t>
      </w:r>
    </w:p>
    <w:p w14:paraId="763005B0" w14:textId="47B57359" w:rsidR="004407A6" w:rsidRPr="00042036" w:rsidRDefault="004407A6" w:rsidP="00852319">
      <w:pPr>
        <w:pStyle w:val="B4"/>
      </w:pPr>
      <w:r w:rsidRPr="00042036">
        <w:t>-</w:t>
      </w:r>
      <w:r w:rsidRPr="00042036">
        <w:tab/>
        <w:t>The Case C is also possible when an initial alternative S-NSSAI is part of the Subscribed S-NSSAIs, but the initial alternative S-NSSAI cannot be added to the Allowed NSSAI, as the initial alternative S-NSSAI-2 is not supported in the UE</w:t>
      </w:r>
      <w:r w:rsidR="00494EEF" w:rsidRPr="00042036">
        <w:t>'</w:t>
      </w:r>
      <w:r w:rsidRPr="00042036">
        <w:t>s current TA or rejected due to some reason (e.g. due to NSSAA failure). Then the AMF/NSSF determine another alternative S-NSSAI (e.g. S-NSSAI-2).</w:t>
      </w:r>
    </w:p>
    <w:p w14:paraId="2B572A66" w14:textId="0D7E505F" w:rsidR="004407A6" w:rsidRPr="00042036" w:rsidRDefault="004407A6" w:rsidP="004407A6">
      <w:r w:rsidRPr="00042036">
        <w:t>This solution attempts to cover all use cases from above.</w:t>
      </w:r>
    </w:p>
    <w:p w14:paraId="4A024F77" w14:textId="26CEA909" w:rsidR="004407A6" w:rsidRPr="00042036" w:rsidRDefault="004407A6" w:rsidP="000177E7">
      <w:pPr>
        <w:pStyle w:val="Heading3"/>
        <w:rPr>
          <w:rFonts w:eastAsia="DengXian"/>
          <w:lang w:eastAsia="en-US"/>
        </w:rPr>
      </w:pPr>
      <w:bookmarkStart w:id="1210" w:name="_Toc112923358"/>
      <w:bookmarkStart w:id="1211" w:name="_Toc112924050"/>
      <w:r w:rsidRPr="00042036">
        <w:rPr>
          <w:rFonts w:eastAsia="DengXian"/>
          <w:lang w:eastAsia="en-US"/>
        </w:rPr>
        <w:t>6.</w:t>
      </w:r>
      <w:r w:rsidR="00CB7F61" w:rsidRPr="00042036">
        <w:rPr>
          <w:rFonts w:eastAsia="DengXian"/>
          <w:lang w:eastAsia="en-US"/>
        </w:rPr>
        <w:t>42</w:t>
      </w:r>
      <w:r w:rsidRPr="00042036">
        <w:rPr>
          <w:rFonts w:eastAsia="DengXian"/>
          <w:lang w:eastAsia="en-US"/>
        </w:rPr>
        <w:t>.2</w:t>
      </w:r>
      <w:r w:rsidRPr="00042036">
        <w:rPr>
          <w:rFonts w:eastAsia="DengXian"/>
          <w:lang w:eastAsia="en-US"/>
        </w:rPr>
        <w:tab/>
        <w:t>Functional Description</w:t>
      </w:r>
      <w:bookmarkEnd w:id="1210"/>
      <w:bookmarkEnd w:id="1211"/>
    </w:p>
    <w:p w14:paraId="55AF5BD9" w14:textId="61378274" w:rsidR="004407A6" w:rsidRPr="00042036" w:rsidRDefault="004407A6" w:rsidP="004407A6">
      <w:pPr>
        <w:overflowPunct/>
        <w:autoSpaceDE/>
        <w:autoSpaceDN/>
        <w:adjustRightInd/>
        <w:textAlignment w:val="auto"/>
        <w:rPr>
          <w:lang w:eastAsia="en-US"/>
        </w:rPr>
      </w:pPr>
      <w:r w:rsidRPr="00042036">
        <w:rPr>
          <w:lang w:eastAsia="en-US"/>
        </w:rPr>
        <w:t>The solution proposes that the AMF (or together with the NSSF or OAM system) determines that an old S-NSSAI (e.g. S</w:t>
      </w:r>
      <w:r w:rsidRPr="00042036">
        <w:rPr>
          <w:lang w:eastAsia="en-US"/>
        </w:rPr>
        <w:noBreakHyphen/>
        <w:t>NSSAI</w:t>
      </w:r>
      <w:r w:rsidRPr="00042036">
        <w:rPr>
          <w:lang w:eastAsia="en-US"/>
        </w:rPr>
        <w:noBreakHyphen/>
        <w:t>1) is unavailable and the alternative S-NSSAI (e.g. S-NSSAI-2) is available in the current TA and should be used to replace the S-NSSAI-1. The AMF internally checks the UE network slice configuration (e.g. Subscribed S-NSSAIs, Allowed NSSAI, Rejected NSSAI) against the S-NSSAI-2 and the AMF applies one of the following procedures:</w:t>
      </w:r>
    </w:p>
    <w:p w14:paraId="436388F2" w14:textId="59B3896C" w:rsidR="004407A6" w:rsidRPr="00042036" w:rsidRDefault="004407A6" w:rsidP="004407A6">
      <w:pPr>
        <w:pStyle w:val="B1"/>
        <w:rPr>
          <w:lang w:eastAsia="en-US"/>
        </w:rPr>
      </w:pPr>
      <w:r w:rsidRPr="00042036">
        <w:rPr>
          <w:lang w:eastAsia="en-US"/>
        </w:rPr>
        <w:t>1)</w:t>
      </w:r>
      <w:r w:rsidRPr="00042036">
        <w:rPr>
          <w:lang w:eastAsia="en-US"/>
        </w:rPr>
        <w:tab/>
      </w:r>
      <w:r w:rsidR="00852319" w:rsidRPr="00042036">
        <w:rPr>
          <w:lang w:eastAsia="en-US"/>
        </w:rPr>
        <w:t xml:space="preserve">When </w:t>
      </w:r>
      <w:r w:rsidRPr="00042036">
        <w:rPr>
          <w:lang w:eastAsia="en-US"/>
        </w:rPr>
        <w:t>the S-NSSAI-2 is part of the UE</w:t>
      </w:r>
      <w:r w:rsidR="00494EEF" w:rsidRPr="00042036">
        <w:rPr>
          <w:lang w:eastAsia="en-US"/>
        </w:rPr>
        <w:t>'</w:t>
      </w:r>
      <w:r w:rsidRPr="00042036">
        <w:rPr>
          <w:lang w:eastAsia="en-US"/>
        </w:rPr>
        <w:t>s subscribed S-NSSAIs and S-NSSAI-2 is not part of the rejected NSSAI for the UE (e.g. in the Cases A and B from clause</w:t>
      </w:r>
      <w:r w:rsidR="003710DA" w:rsidRPr="00042036">
        <w:rPr>
          <w:lang w:eastAsia="en-US"/>
        </w:rPr>
        <w:t> </w:t>
      </w:r>
      <w:r w:rsidRPr="00042036">
        <w:rPr>
          <w:lang w:eastAsia="en-US"/>
        </w:rPr>
        <w:t>6.</w:t>
      </w:r>
      <w:r w:rsidR="00CB7F61" w:rsidRPr="00042036">
        <w:rPr>
          <w:lang w:eastAsia="en-US"/>
        </w:rPr>
        <w:t>42</w:t>
      </w:r>
      <w:r w:rsidRPr="00042036">
        <w:rPr>
          <w:lang w:eastAsia="en-US"/>
        </w:rPr>
        <w:t>.1), it is assumed that the S-NSSAI-2 would be also configured in the UE</w:t>
      </w:r>
      <w:r w:rsidR="00494EEF" w:rsidRPr="00042036">
        <w:rPr>
          <w:lang w:eastAsia="en-US"/>
        </w:rPr>
        <w:t>'</w:t>
      </w:r>
      <w:r w:rsidRPr="00042036">
        <w:rPr>
          <w:lang w:eastAsia="en-US"/>
        </w:rPr>
        <w:t>s URSP rules. Specifically, the URSP rule which is used to establish the existing PDU Session on S-NSSAI-1 would also include further RSD including S-NSSAI-2. Therefore, the AMF deduces that the UE configuration with URSP rules (and Configured NSSAI) allows the UE to use S-NSSAI-2; or in other words the AMF determines that UE Network Slice reconfiguration is not needed, i.e. NAS SM procedure can be applied. When the AMF determines that the S-NSSAI-1 becomes unavailable, the AMF triggers SM procedure towards the SMF to indicate that the PDU Session on S-NSSAI-1 should be released and alternative S-NSSAI may be used. The SMF indicates to the UE in the NAS SM signalling for PDU Session release procedure that a new PDU Session can be establish on an S-NSSAI different from S-NSSAI-1. The UE re-evaluates the URSP rule determines to use S</w:t>
      </w:r>
      <w:r w:rsidRPr="00042036">
        <w:rPr>
          <w:lang w:eastAsia="en-US"/>
        </w:rPr>
        <w:noBreakHyphen/>
        <w:t>NSSAI</w:t>
      </w:r>
      <w:r w:rsidRPr="00042036">
        <w:rPr>
          <w:lang w:eastAsia="en-US"/>
        </w:rPr>
        <w:noBreakHyphen/>
        <w:t>2 (as part of a further RSD) for the new PDU Session establishment. If the S-NSSAI-2 is not part of the Allowed NSSAI, the UE first performs Registration procedure to request the registration to S-NSSAI-2 and afterwards the PDU Session establishment procedure.</w:t>
      </w:r>
    </w:p>
    <w:p w14:paraId="5C898215" w14:textId="77777777" w:rsidR="004407A6" w:rsidRPr="00042036" w:rsidRDefault="004407A6" w:rsidP="004407A6">
      <w:pPr>
        <w:pStyle w:val="NO"/>
        <w:rPr>
          <w:lang w:eastAsia="en-US"/>
        </w:rPr>
      </w:pPr>
      <w:r w:rsidRPr="00042036">
        <w:rPr>
          <w:lang w:eastAsia="en-US"/>
        </w:rPr>
        <w:t>NOTE:</w:t>
      </w:r>
      <w:r w:rsidRPr="00042036">
        <w:rPr>
          <w:lang w:eastAsia="en-US"/>
        </w:rPr>
        <w:tab/>
        <w:t>The assumption that the UE is configured with a URSP rule containing an RSD with S-NSSAI-1 and an RSD with S-NSSAI-2 is justified by the fact that the UE is subscribed with both S-NSSAI-1 and S-NSSAI-2: Furthermore, the network is configured/aware that both S</w:t>
      </w:r>
      <w:r w:rsidRPr="00042036">
        <w:rPr>
          <w:lang w:eastAsia="en-US"/>
        </w:rPr>
        <w:noBreakHyphen/>
        <w:t>NSSAI</w:t>
      </w:r>
      <w:r w:rsidRPr="00042036">
        <w:rPr>
          <w:lang w:eastAsia="en-US"/>
        </w:rPr>
        <w:noBreakHyphen/>
        <w:t>1 and S</w:t>
      </w:r>
      <w:r w:rsidRPr="00042036">
        <w:rPr>
          <w:lang w:eastAsia="en-US"/>
        </w:rPr>
        <w:noBreakHyphen/>
        <w:t>NSSAI</w:t>
      </w:r>
      <w:r w:rsidRPr="00042036">
        <w:rPr>
          <w:lang w:eastAsia="en-US"/>
        </w:rPr>
        <w:noBreakHyphen/>
        <w:t>2 can server the same user traffic, but with different slice preferences, at the time of URSP creation in the PCF.</w:t>
      </w:r>
    </w:p>
    <w:p w14:paraId="22503520" w14:textId="57ABE706" w:rsidR="004407A6" w:rsidRPr="00042036" w:rsidRDefault="004407A6" w:rsidP="004407A6">
      <w:pPr>
        <w:pStyle w:val="B1"/>
        <w:rPr>
          <w:lang w:eastAsia="en-US"/>
        </w:rPr>
      </w:pPr>
      <w:r w:rsidRPr="00042036">
        <w:rPr>
          <w:lang w:eastAsia="en-US"/>
        </w:rPr>
        <w:t>2)</w:t>
      </w:r>
      <w:r w:rsidRPr="00042036">
        <w:rPr>
          <w:lang w:eastAsia="en-US"/>
        </w:rPr>
        <w:tab/>
      </w:r>
      <w:r w:rsidR="00852319" w:rsidRPr="00042036">
        <w:rPr>
          <w:lang w:eastAsia="en-US"/>
        </w:rPr>
        <w:t xml:space="preserve">When </w:t>
      </w:r>
      <w:r w:rsidRPr="00042036">
        <w:rPr>
          <w:lang w:eastAsia="en-US"/>
        </w:rPr>
        <w:t>a first determined alternative S-NSSAI is part of the UE</w:t>
      </w:r>
      <w:r w:rsidR="00494EEF" w:rsidRPr="00042036">
        <w:rPr>
          <w:lang w:eastAsia="en-US"/>
        </w:rPr>
        <w:t>'</w:t>
      </w:r>
      <w:r w:rsidRPr="00042036">
        <w:rPr>
          <w:lang w:eastAsia="en-US"/>
        </w:rPr>
        <w:t xml:space="preserve">s subscribed S-NSSAIs, but part of the Rejected NSSAI (e.g. due to NSSAA </w:t>
      </w:r>
      <w:r w:rsidRPr="00042036">
        <w:rPr>
          <w:rFonts w:eastAsia="DengXian"/>
          <w:lang w:eastAsia="en-US"/>
        </w:rPr>
        <w:t>failure</w:t>
      </w:r>
      <w:r w:rsidRPr="00042036">
        <w:rPr>
          <w:lang w:eastAsia="en-US"/>
        </w:rPr>
        <w:t>), the AMF may determine another alternative S</w:t>
      </w:r>
      <w:r w:rsidRPr="00042036">
        <w:rPr>
          <w:lang w:eastAsia="en-US"/>
        </w:rPr>
        <w:noBreakHyphen/>
        <w:t>NSSAI (e.g. S</w:t>
      </w:r>
      <w:r w:rsidRPr="00042036">
        <w:rPr>
          <w:lang w:eastAsia="en-US"/>
        </w:rPr>
        <w:noBreakHyphen/>
        <w:t>NSSAI</w:t>
      </w:r>
      <w:r w:rsidRPr="00042036">
        <w:rPr>
          <w:lang w:eastAsia="en-US"/>
        </w:rPr>
        <w:noBreakHyphen/>
        <w:t xml:space="preserve">2) which the UE can use in the current TA. Furthermore, the S-NSSAI-2 may not be part of the Subscribed S-NSSAIs of the UE, which means that the S-NSSAI-2 is not part of the Configured NSSAI. In other words, the </w:t>
      </w:r>
      <w:r w:rsidRPr="00042036">
        <w:rPr>
          <w:lang w:eastAsia="en-US"/>
        </w:rPr>
        <w:lastRenderedPageBreak/>
        <w:t>UE cannot request, register with, and use the alternative S-NSSAI-2 which is according to the Case C from clause</w:t>
      </w:r>
      <w:r w:rsidR="003710DA" w:rsidRPr="00042036">
        <w:rPr>
          <w:lang w:eastAsia="en-US"/>
        </w:rPr>
        <w:t> </w:t>
      </w:r>
      <w:r w:rsidRPr="00042036">
        <w:rPr>
          <w:lang w:eastAsia="en-US"/>
        </w:rPr>
        <w:t>6.</w:t>
      </w:r>
      <w:r w:rsidR="00CB7F61" w:rsidRPr="00042036">
        <w:rPr>
          <w:lang w:eastAsia="en-US"/>
        </w:rPr>
        <w:t>42</w:t>
      </w:r>
      <w:r w:rsidRPr="00042036">
        <w:rPr>
          <w:lang w:eastAsia="en-US"/>
        </w:rPr>
        <w:t>.1. When the AMF determines that the S-NSSAI-1 becomes unavailable, the AMF triggers UE network slice reconfiguration procedure (e.g. UCU procedure) in order to send a new Configured NSSAI with a corresponding Mapping of the Configured NSSAI information containing the mapping of S-NSSAI-2 to S-NSSAI-1. Such slice mapping information can be also applicable in the HPLMN.</w:t>
      </w:r>
    </w:p>
    <w:p w14:paraId="7A12C9C3" w14:textId="78CAB581" w:rsidR="004407A6" w:rsidRPr="00042036" w:rsidRDefault="004407A6" w:rsidP="004407A6">
      <w:pPr>
        <w:overflowPunct/>
        <w:autoSpaceDE/>
        <w:autoSpaceDN/>
        <w:adjustRightInd/>
        <w:textAlignment w:val="auto"/>
        <w:rPr>
          <w:lang w:eastAsia="en-US"/>
        </w:rPr>
      </w:pPr>
      <w:r w:rsidRPr="00042036">
        <w:rPr>
          <w:lang w:eastAsia="en-US"/>
        </w:rPr>
        <w:t>Please note that in case the S-NSSAI-1 becomes unavailable and there is already established PDU Session on S-NSSAI-1, the network anyhow needs to release the PDU Session independent of the SSC mode of the PDU Session. In case of PDU Session in SSC modes 1 or 2, the SMF initiates PDU Session release procedure and may indicate to the UE that an alternative S-NSSAI can be used. In case of PDU Session in SSC modes 3, the SMF initiates PDU Session modification procedure and indicates to the UE that an alternative S-NSSAI should be used. In any of the cases, the service continuity on the application layer is provided if the application using the PDU Session can manage IP address change.</w:t>
      </w:r>
    </w:p>
    <w:p w14:paraId="3DD3466F" w14:textId="39F6B658" w:rsidR="004407A6" w:rsidRPr="00042036" w:rsidRDefault="004407A6" w:rsidP="000177E7">
      <w:pPr>
        <w:pStyle w:val="Heading3"/>
        <w:rPr>
          <w:rFonts w:eastAsia="DengXian"/>
          <w:lang w:eastAsia="en-US"/>
        </w:rPr>
      </w:pPr>
      <w:bookmarkStart w:id="1212" w:name="_Toc112923359"/>
      <w:bookmarkStart w:id="1213" w:name="_Toc112924051"/>
      <w:r w:rsidRPr="00042036">
        <w:rPr>
          <w:rFonts w:eastAsia="DengXian"/>
          <w:lang w:eastAsia="en-US"/>
        </w:rPr>
        <w:t>6.</w:t>
      </w:r>
      <w:r w:rsidR="00CB7F61" w:rsidRPr="00042036">
        <w:rPr>
          <w:rFonts w:eastAsia="DengXian"/>
          <w:lang w:eastAsia="en-US"/>
        </w:rPr>
        <w:t>42</w:t>
      </w:r>
      <w:r w:rsidRPr="00042036">
        <w:rPr>
          <w:rFonts w:eastAsia="DengXian"/>
          <w:lang w:eastAsia="en-US"/>
        </w:rPr>
        <w:t>.3</w:t>
      </w:r>
      <w:r w:rsidRPr="00042036">
        <w:rPr>
          <w:rFonts w:eastAsia="DengXian"/>
          <w:lang w:eastAsia="en-US"/>
        </w:rPr>
        <w:tab/>
        <w:t>Procedures</w:t>
      </w:r>
      <w:bookmarkEnd w:id="1212"/>
      <w:bookmarkEnd w:id="1213"/>
    </w:p>
    <w:p w14:paraId="6D41EF42" w14:textId="3F35A276" w:rsidR="004407A6" w:rsidRPr="00042036" w:rsidRDefault="004407A6" w:rsidP="004407A6">
      <w:pPr>
        <w:rPr>
          <w:rFonts w:eastAsia="DengXian"/>
          <w:lang w:eastAsia="en-US"/>
        </w:rPr>
      </w:pPr>
      <w:r w:rsidRPr="00042036">
        <w:rPr>
          <w:lang w:eastAsia="en-US"/>
        </w:rPr>
        <w:t>When the old S-NSSAI (e.g. S-NSSAI-1) is not any longer available and the alternative S-NSSAI (e.g. S-NSSAI-2) is to be used, t</w:t>
      </w:r>
      <w:r w:rsidRPr="00042036">
        <w:rPr>
          <w:rFonts w:eastAsia="DengXian"/>
          <w:lang w:eastAsia="en-US"/>
        </w:rPr>
        <w:t>he Figure 6.</w:t>
      </w:r>
      <w:r w:rsidR="00CB7F61" w:rsidRPr="00042036">
        <w:rPr>
          <w:rFonts w:eastAsia="DengXian"/>
          <w:lang w:eastAsia="en-US"/>
        </w:rPr>
        <w:t>42</w:t>
      </w:r>
      <w:r w:rsidRPr="00042036">
        <w:rPr>
          <w:rFonts w:eastAsia="DengXian"/>
          <w:lang w:eastAsia="en-US"/>
        </w:rPr>
        <w:t>.3-1 shows how the AMF (or together with NSSF) initiates one of the following procedures:</w:t>
      </w:r>
    </w:p>
    <w:p w14:paraId="15849623" w14:textId="12EF5A76" w:rsidR="004407A6" w:rsidRPr="00042036" w:rsidRDefault="004407A6" w:rsidP="004407A6">
      <w:pPr>
        <w:pStyle w:val="B1"/>
        <w:rPr>
          <w:lang w:eastAsia="en-US"/>
        </w:rPr>
      </w:pPr>
      <w:r w:rsidRPr="00042036">
        <w:rPr>
          <w:lang w:eastAsia="en-US"/>
        </w:rPr>
        <w:t>-</w:t>
      </w:r>
      <w:r w:rsidRPr="00042036">
        <w:rPr>
          <w:lang w:eastAsia="en-US"/>
        </w:rPr>
        <w:tab/>
        <w:t>option 1) from the Functional Description which is based on SM procedure in Cases A and B from</w:t>
      </w:r>
      <w:r w:rsidRPr="00042036">
        <w:t xml:space="preserve"> </w:t>
      </w:r>
      <w:r w:rsidRPr="00042036">
        <w:rPr>
          <w:lang w:eastAsia="en-US"/>
        </w:rPr>
        <w:t>clause</w:t>
      </w:r>
      <w:r w:rsidR="00A142F8" w:rsidRPr="00042036">
        <w:rPr>
          <w:lang w:eastAsia="en-US"/>
        </w:rPr>
        <w:t> </w:t>
      </w:r>
      <w:r w:rsidRPr="00042036">
        <w:rPr>
          <w:lang w:eastAsia="en-US"/>
        </w:rPr>
        <w:t>6.</w:t>
      </w:r>
      <w:r w:rsidR="00CB7F61" w:rsidRPr="00042036">
        <w:rPr>
          <w:lang w:eastAsia="en-US"/>
        </w:rPr>
        <w:t>42</w:t>
      </w:r>
      <w:r w:rsidRPr="00042036">
        <w:rPr>
          <w:lang w:eastAsia="en-US"/>
        </w:rPr>
        <w:t>.1;</w:t>
      </w:r>
    </w:p>
    <w:p w14:paraId="1A808A91" w14:textId="60A2DAB5" w:rsidR="004407A6" w:rsidRPr="00042036" w:rsidRDefault="004407A6" w:rsidP="004407A6">
      <w:pPr>
        <w:pStyle w:val="B1"/>
        <w:rPr>
          <w:lang w:eastAsia="en-US"/>
        </w:rPr>
      </w:pPr>
      <w:r w:rsidRPr="00042036">
        <w:rPr>
          <w:lang w:eastAsia="en-US"/>
        </w:rPr>
        <w:t>-</w:t>
      </w:r>
      <w:r w:rsidRPr="00042036">
        <w:rPr>
          <w:lang w:eastAsia="en-US"/>
        </w:rPr>
        <w:tab/>
        <w:t>option 2) from the Functional Description which is based on MM procedure in Case C from</w:t>
      </w:r>
      <w:r w:rsidRPr="00042036">
        <w:t xml:space="preserve"> </w:t>
      </w:r>
      <w:r w:rsidRPr="00042036">
        <w:rPr>
          <w:lang w:eastAsia="en-US"/>
        </w:rPr>
        <w:t>clause</w:t>
      </w:r>
      <w:r w:rsidR="00A142F8" w:rsidRPr="00042036">
        <w:rPr>
          <w:lang w:eastAsia="en-US"/>
        </w:rPr>
        <w:t> </w:t>
      </w:r>
      <w:r w:rsidRPr="00042036">
        <w:rPr>
          <w:lang w:eastAsia="en-US"/>
        </w:rPr>
        <w:t>6.</w:t>
      </w:r>
      <w:r w:rsidR="00CB7F61" w:rsidRPr="00042036">
        <w:rPr>
          <w:lang w:eastAsia="en-US"/>
        </w:rPr>
        <w:t>42</w:t>
      </w:r>
      <w:r w:rsidRPr="00042036">
        <w:rPr>
          <w:lang w:eastAsia="en-US"/>
        </w:rPr>
        <w:t>.1</w:t>
      </w:r>
      <w:r w:rsidR="00852319">
        <w:rPr>
          <w:lang w:eastAsia="en-US"/>
        </w:rPr>
        <w:t>.</w:t>
      </w:r>
    </w:p>
    <w:p w14:paraId="5050ABF3" w14:textId="77777777" w:rsidR="004407A6" w:rsidRPr="000177E7" w:rsidRDefault="004407A6" w:rsidP="00852319">
      <w:pPr>
        <w:pStyle w:val="TH"/>
      </w:pPr>
      <w:r w:rsidRPr="000177E7">
        <w:object w:dxaOrig="14640" w:dyaOrig="15165" w14:anchorId="19A0F8D2">
          <v:shape id="_x0000_i1089" type="#_x0000_t75" style="width:481.5pt;height:498.75pt" o:ole="">
            <v:imagedata r:id="rId141" o:title=""/>
          </v:shape>
          <o:OLEObject Type="Embed" ProgID="Visio.Drawing.15" ShapeID="_x0000_i1089" DrawAspect="Content" ObjectID="_1723979142" r:id="rId142"/>
        </w:object>
      </w:r>
    </w:p>
    <w:p w14:paraId="41E169DC" w14:textId="20FB2667" w:rsidR="004407A6" w:rsidRPr="000177E7" w:rsidRDefault="000177E7" w:rsidP="000177E7">
      <w:pPr>
        <w:pStyle w:val="TF"/>
      </w:pPr>
      <w:r>
        <w:t>Figure 6.42.3-1: Signalling flow for replacing the S-NSSAI-1 with S-NSSAI-2 by using either SM or MM procedures</w:t>
      </w:r>
    </w:p>
    <w:p w14:paraId="7FA6FBED" w14:textId="77777777" w:rsidR="004407A6" w:rsidRPr="00042036" w:rsidRDefault="004407A6" w:rsidP="004407A6">
      <w:pPr>
        <w:rPr>
          <w:rFonts w:eastAsia="DengXian"/>
          <w:lang w:eastAsia="en-US"/>
        </w:rPr>
      </w:pPr>
      <w:r w:rsidRPr="00042036">
        <w:rPr>
          <w:rFonts w:eastAsia="DengXian"/>
          <w:lang w:eastAsia="en-US"/>
        </w:rPr>
        <w:t>The detailed description of the steps is provided as follows:</w:t>
      </w:r>
    </w:p>
    <w:p w14:paraId="441BBF97" w14:textId="13A21E63" w:rsidR="004407A6" w:rsidRPr="00042036" w:rsidRDefault="004407A6" w:rsidP="004407A6">
      <w:pPr>
        <w:pStyle w:val="B1"/>
        <w:rPr>
          <w:lang w:eastAsia="en-US"/>
        </w:rPr>
      </w:pPr>
      <w:r w:rsidRPr="00042036">
        <w:rPr>
          <w:lang w:eastAsia="en-US"/>
        </w:rPr>
        <w:t>0a.</w:t>
      </w:r>
      <w:r w:rsidRPr="00042036">
        <w:rPr>
          <w:lang w:eastAsia="en-US"/>
        </w:rPr>
        <w:tab/>
        <w:t>The UE requests registration with the network and with a network slice S</w:t>
      </w:r>
      <w:r w:rsidRPr="00042036">
        <w:rPr>
          <w:lang w:eastAsia="en-US"/>
        </w:rPr>
        <w:noBreakHyphen/>
        <w:t>NSSAI</w:t>
      </w:r>
      <w:r w:rsidRPr="00042036">
        <w:rPr>
          <w:lang w:eastAsia="en-US"/>
        </w:rPr>
        <w:noBreakHyphen/>
        <w:t>1.</w:t>
      </w:r>
    </w:p>
    <w:p w14:paraId="7791CD82" w14:textId="77777777" w:rsidR="004407A6" w:rsidRPr="00042036" w:rsidRDefault="004407A6" w:rsidP="004407A6">
      <w:pPr>
        <w:pStyle w:val="B1"/>
        <w:rPr>
          <w:lang w:eastAsia="en-US"/>
        </w:rPr>
      </w:pPr>
      <w:r w:rsidRPr="00042036">
        <w:rPr>
          <w:lang w:eastAsia="en-US"/>
        </w:rPr>
        <w:t>0b.</w:t>
      </w:r>
      <w:r w:rsidRPr="00042036">
        <w:rPr>
          <w:lang w:eastAsia="en-US"/>
        </w:rPr>
        <w:tab/>
        <w:t>The UE initiates the establishment of a PDU Session on S-NSSAI-1. The SMF1 is selected by the AMF to be the serving SMF for the PDU Session.</w:t>
      </w:r>
    </w:p>
    <w:p w14:paraId="2F85E346" w14:textId="77777777" w:rsidR="004407A6" w:rsidRPr="00042036" w:rsidRDefault="004407A6" w:rsidP="004407A6">
      <w:pPr>
        <w:pStyle w:val="B1"/>
        <w:rPr>
          <w:lang w:eastAsia="en-US"/>
        </w:rPr>
      </w:pPr>
      <w:r w:rsidRPr="00042036">
        <w:rPr>
          <w:lang w:eastAsia="en-US"/>
        </w:rPr>
        <w:t>1.</w:t>
      </w:r>
      <w:r w:rsidRPr="00042036">
        <w:rPr>
          <w:lang w:eastAsia="en-US"/>
        </w:rPr>
        <w:tab/>
        <w:t>The AMF determines at least one of: (a) S-NSSAI-1 becomes unavailable and (b) an alternative S-NSSAI (e.g. S-NSSAI-2) can be used to replace S-NSSAI-1. The reason why S-NSSAI-1 becomes unavailable can be one of: non-mobility event (e.g. OAM or NSSF/NF reconfiguration, S-NSSAI-1 will be down due to network maintenance); or UE mobility event (e.g. the T-AMF does not support S-NSSAI-1).</w:t>
      </w:r>
    </w:p>
    <w:p w14:paraId="3E6CAF66" w14:textId="77777777" w:rsidR="004407A6" w:rsidRPr="00042036" w:rsidRDefault="004407A6" w:rsidP="004407A6">
      <w:pPr>
        <w:pStyle w:val="B1"/>
        <w:rPr>
          <w:lang w:eastAsia="en-US"/>
        </w:rPr>
      </w:pPr>
      <w:r w:rsidRPr="00042036">
        <w:rPr>
          <w:lang w:eastAsia="en-US"/>
        </w:rPr>
        <w:tab/>
        <w:t>The AMF proceeds either with Option 1) in step 2 or with Option 2) in step 4 as described below.</w:t>
      </w:r>
    </w:p>
    <w:p w14:paraId="6A91B405" w14:textId="77777777" w:rsidR="004407A6" w:rsidRPr="00042036" w:rsidRDefault="004407A6" w:rsidP="004407A6">
      <w:pPr>
        <w:rPr>
          <w:rFonts w:eastAsia="DengXian"/>
          <w:lang w:eastAsia="en-US"/>
        </w:rPr>
      </w:pPr>
      <w:r w:rsidRPr="00042036">
        <w:rPr>
          <w:lang w:eastAsia="en-US"/>
        </w:rPr>
        <w:t>Option 1) (using SM procedure and existing URSP rules):</w:t>
      </w:r>
    </w:p>
    <w:p w14:paraId="72B40718" w14:textId="5C3D9317" w:rsidR="004407A6" w:rsidRPr="00042036" w:rsidRDefault="004407A6" w:rsidP="004407A6">
      <w:pPr>
        <w:pStyle w:val="B1"/>
        <w:rPr>
          <w:lang w:eastAsia="en-US"/>
        </w:rPr>
      </w:pPr>
      <w:r w:rsidRPr="00042036">
        <w:rPr>
          <w:lang w:eastAsia="en-US"/>
        </w:rPr>
        <w:lastRenderedPageBreak/>
        <w:t>2a.</w:t>
      </w:r>
      <w:r w:rsidRPr="00042036">
        <w:rPr>
          <w:lang w:eastAsia="en-US"/>
        </w:rPr>
        <w:tab/>
        <w:t>If the AMF determines that the S-NSSAI-2 is part of the UE</w:t>
      </w:r>
      <w:r w:rsidR="00494EEF" w:rsidRPr="00042036">
        <w:rPr>
          <w:lang w:eastAsia="en-US"/>
        </w:rPr>
        <w:t>'</w:t>
      </w:r>
      <w:r w:rsidRPr="00042036">
        <w:rPr>
          <w:lang w:eastAsia="en-US"/>
        </w:rPr>
        <w:t>s subscribed S-NSSAIs or part of the Configured NSSAI, the AMF assumes that the UE has been provided with the URSP rules including the use of the S</w:t>
      </w:r>
      <w:r w:rsidRPr="00042036">
        <w:rPr>
          <w:lang w:eastAsia="en-US"/>
        </w:rPr>
        <w:noBreakHyphen/>
        <w:t>NSSAI</w:t>
      </w:r>
      <w:r w:rsidRPr="00042036">
        <w:rPr>
          <w:lang w:eastAsia="en-US"/>
        </w:rPr>
        <w:noBreakHyphen/>
        <w:t>2. If there is at least one established PDU Session on S-NSSAI-1, the AMF triggers Session Management procedure to sends a request to the SMF1 to release the PDU Session.</w:t>
      </w:r>
    </w:p>
    <w:p w14:paraId="7F811768" w14:textId="77777777" w:rsidR="004407A6" w:rsidRPr="00042036" w:rsidRDefault="004407A6" w:rsidP="004407A6">
      <w:pPr>
        <w:pStyle w:val="B1"/>
        <w:rPr>
          <w:lang w:eastAsia="en-US"/>
        </w:rPr>
      </w:pPr>
      <w:r w:rsidRPr="00042036">
        <w:rPr>
          <w:lang w:eastAsia="en-US"/>
        </w:rPr>
        <w:t>2b.</w:t>
      </w:r>
      <w:r w:rsidRPr="00042036">
        <w:rPr>
          <w:lang w:eastAsia="en-US"/>
        </w:rPr>
        <w:tab/>
      </w:r>
      <w:r w:rsidRPr="00042036">
        <w:t>The AMF sends to the SMF1 Nsmf_PDUSession_ReleaseSMContext request message including one or more indications that the S-NSSAI-1 is unavailable and alternative S-NSSAI may be used.</w:t>
      </w:r>
    </w:p>
    <w:p w14:paraId="166BDC02" w14:textId="766264F2" w:rsidR="004407A6" w:rsidRPr="00042036" w:rsidRDefault="004407A6" w:rsidP="004407A6">
      <w:pPr>
        <w:pStyle w:val="B1"/>
        <w:rPr>
          <w:lang w:eastAsia="en-US"/>
        </w:rPr>
      </w:pPr>
      <w:r w:rsidRPr="00042036">
        <w:rPr>
          <w:lang w:eastAsia="en-US"/>
        </w:rPr>
        <w:t>2c.</w:t>
      </w:r>
      <w:r w:rsidRPr="00042036">
        <w:rPr>
          <w:lang w:eastAsia="en-US"/>
        </w:rPr>
        <w:tab/>
        <w:t>The SMF1 initiates the PDU Session release procedure in case of SSC mode 1 and 2. In case of SSC mode 3, the SMF1 may trigger PDU Session modification procedure to trigger the UE to initiate the establishment of a new PDU Session. In any of the procedures (e.g. PDU Session release/modification procedure), the SMF includes an indication that the PDU Session may be re-established on an S-NSSAI different from S-NSSAI-1.</w:t>
      </w:r>
    </w:p>
    <w:p w14:paraId="42E3E981" w14:textId="77777777" w:rsidR="004407A6" w:rsidRPr="00042036" w:rsidRDefault="004407A6" w:rsidP="004407A6">
      <w:pPr>
        <w:pStyle w:val="B1"/>
        <w:rPr>
          <w:lang w:eastAsia="en-US"/>
        </w:rPr>
      </w:pPr>
      <w:r w:rsidRPr="00042036">
        <w:rPr>
          <w:lang w:eastAsia="en-US"/>
        </w:rPr>
        <w:t>2d.</w:t>
      </w:r>
      <w:r w:rsidRPr="00042036">
        <w:rPr>
          <w:lang w:eastAsia="en-US"/>
        </w:rPr>
        <w:tab/>
        <w:t>The SMF1 acknowledges to the AMF the release of the PDU Session.</w:t>
      </w:r>
    </w:p>
    <w:p w14:paraId="3C81DD38" w14:textId="37C77E31" w:rsidR="004407A6" w:rsidRPr="00042036" w:rsidRDefault="004407A6" w:rsidP="004407A6">
      <w:pPr>
        <w:pStyle w:val="B1"/>
        <w:rPr>
          <w:lang w:eastAsia="en-US"/>
        </w:rPr>
      </w:pPr>
      <w:r w:rsidRPr="00042036">
        <w:rPr>
          <w:lang w:eastAsia="en-US"/>
        </w:rPr>
        <w:t>3a.</w:t>
      </w:r>
      <w:r w:rsidRPr="00042036">
        <w:rPr>
          <w:lang w:eastAsia="en-US"/>
        </w:rPr>
        <w:tab/>
        <w:t>If the S-NSSAI-2 is not part of the Allowed NSSAI (e.g. Case B from clause 6.</w:t>
      </w:r>
      <w:r w:rsidR="00CB7F61" w:rsidRPr="00042036">
        <w:rPr>
          <w:lang w:eastAsia="en-US"/>
        </w:rPr>
        <w:t>42</w:t>
      </w:r>
      <w:r w:rsidRPr="00042036">
        <w:rPr>
          <w:lang w:eastAsia="en-US"/>
        </w:rPr>
        <w:t>.1), the UE first performs Registration procedure to request the registration to S-NSSAI-2.</w:t>
      </w:r>
    </w:p>
    <w:p w14:paraId="5D1081A3" w14:textId="0371FE15" w:rsidR="004407A6" w:rsidRPr="00042036" w:rsidRDefault="004407A6" w:rsidP="004407A6">
      <w:pPr>
        <w:pStyle w:val="B1"/>
        <w:rPr>
          <w:lang w:eastAsia="en-US"/>
        </w:rPr>
      </w:pPr>
      <w:r w:rsidRPr="00042036">
        <w:rPr>
          <w:lang w:eastAsia="en-US"/>
        </w:rPr>
        <w:t>3b.</w:t>
      </w:r>
      <w:r w:rsidRPr="00042036">
        <w:rPr>
          <w:lang w:eastAsia="en-US"/>
        </w:rPr>
        <w:tab/>
        <w:t>The UE re-evaluates the URSP rule and determines a further RSD having an S-NSSAI different from S</w:t>
      </w:r>
      <w:r w:rsidRPr="00042036">
        <w:rPr>
          <w:lang w:eastAsia="en-US"/>
        </w:rPr>
        <w:noBreakHyphen/>
        <w:t>NSSAI</w:t>
      </w:r>
      <w:r w:rsidRPr="00042036">
        <w:rPr>
          <w:lang w:eastAsia="en-US"/>
        </w:rPr>
        <w:noBreakHyphen/>
        <w:t>1, i.e</w:t>
      </w:r>
      <w:r w:rsidR="000177E7">
        <w:rPr>
          <w:lang w:eastAsia="en-US"/>
        </w:rPr>
        <w:t>.</w:t>
      </w:r>
      <w:r w:rsidRPr="00042036">
        <w:rPr>
          <w:lang w:eastAsia="en-US"/>
        </w:rPr>
        <w:t xml:space="preserve"> S</w:t>
      </w:r>
      <w:r w:rsidRPr="00042036">
        <w:rPr>
          <w:lang w:eastAsia="en-US"/>
        </w:rPr>
        <w:noBreakHyphen/>
        <w:t>NSSAI</w:t>
      </w:r>
      <w:r w:rsidRPr="00042036">
        <w:rPr>
          <w:lang w:eastAsia="en-US"/>
        </w:rPr>
        <w:noBreakHyphen/>
        <w:t>2. In Case A from clause 6.</w:t>
      </w:r>
      <w:r w:rsidR="00CB7F61" w:rsidRPr="00042036">
        <w:rPr>
          <w:lang w:eastAsia="en-US"/>
        </w:rPr>
        <w:t>42</w:t>
      </w:r>
      <w:r w:rsidRPr="00042036">
        <w:rPr>
          <w:lang w:eastAsia="en-US"/>
        </w:rPr>
        <w:t>.1 or after step 3a, the UE triggers a new PDU Session(s) establishment according to the further RSD which contains S-NSSAI-2. The UE sends a NAS message to the AMF including S-NSSAI-2, and in case of SSC mode 3, the UE includes the old PDU Session ID.</w:t>
      </w:r>
    </w:p>
    <w:p w14:paraId="5D4A3151" w14:textId="1DC6A7EC" w:rsidR="004407A6" w:rsidRPr="00042036" w:rsidRDefault="004407A6" w:rsidP="004407A6">
      <w:pPr>
        <w:rPr>
          <w:lang w:eastAsia="en-US"/>
        </w:rPr>
      </w:pPr>
      <w:r w:rsidRPr="00042036">
        <w:rPr>
          <w:lang w:eastAsia="en-US"/>
        </w:rPr>
        <w:t>Option 2) (using MM procedure for UE network slice reconfiguration):</w:t>
      </w:r>
    </w:p>
    <w:p w14:paraId="0252C7DF" w14:textId="69FA52F1" w:rsidR="004407A6" w:rsidRPr="000177E7" w:rsidRDefault="004407A6" w:rsidP="000177E7">
      <w:pPr>
        <w:pStyle w:val="B1"/>
      </w:pPr>
      <w:r w:rsidRPr="000177E7">
        <w:t>4a.</w:t>
      </w:r>
      <w:r w:rsidRPr="000177E7">
        <w:tab/>
        <w:t>If the determined alternative S-NSSAI cannot be potentially included in the Allowed NSSAI for the UE (e.g. due to stored NSSAA failure result or available S-NSSAIs in the current UE</w:t>
      </w:r>
      <w:r w:rsidR="00494EEF" w:rsidRPr="000177E7">
        <w:t>'</w:t>
      </w:r>
      <w:r w:rsidRPr="000177E7">
        <w:t>s TA) as per Case C from clause 6.</w:t>
      </w:r>
      <w:r w:rsidR="00CB7F61" w:rsidRPr="000177E7">
        <w:t>42</w:t>
      </w:r>
      <w:r w:rsidRPr="000177E7">
        <w:t>.1, the AMF may determine yet another alternative S-NSSAI (e.g. S-NSSAI-2) not part of the UE</w:t>
      </w:r>
      <w:r w:rsidR="00494EEF" w:rsidRPr="000177E7">
        <w:t>'</w:t>
      </w:r>
      <w:r w:rsidRPr="000177E7">
        <w:t>s Subscribed S-NSSAIs; or the AMF simply determines an alternative S</w:t>
      </w:r>
      <w:r w:rsidRPr="000177E7">
        <w:noBreakHyphen/>
        <w:t>NSSAI-2 which is not part of the UE</w:t>
      </w:r>
      <w:r w:rsidR="00494EEF" w:rsidRPr="000177E7">
        <w:t>'</w:t>
      </w:r>
      <w:r w:rsidRPr="000177E7">
        <w:t>s Subscribed S-NSSAIs. Then the AMF determines to configure the UE to use the S-NSSAI-2 in addition to S-NSSAI-1, i.e. by applying the network slice mapping mechanisms to configure the UE to use S-NSSAI-2 wherein the S-NSSAI-2 is mapped to the S-NSSAI-1.</w:t>
      </w:r>
    </w:p>
    <w:p w14:paraId="3CCA6884" w14:textId="40DBAA15" w:rsidR="004407A6" w:rsidRPr="000177E7" w:rsidRDefault="004407A6" w:rsidP="000177E7">
      <w:pPr>
        <w:pStyle w:val="B1"/>
        <w:rPr>
          <w:rFonts w:eastAsia="DengXian"/>
        </w:rPr>
      </w:pPr>
      <w:r w:rsidRPr="000177E7">
        <w:rPr>
          <w:rFonts w:eastAsia="DengXian"/>
        </w:rPr>
        <w:tab/>
        <w:t>If the NSSF is responsible to determine the Configured NSSAI, Allowed NSSAI and/or Rejected NSSAI, the AMF sends a Nnssf_NSSelection_Get request service operation to the NSSF including an additional indication that an alternative S-NSSAI to S-NSSAI-1 is required. The NSSF may determine the S-NSSAI-2 to replace S-NSSAI-1, the NSSF may create the Configured NSSAI and Allowed NSSAI with the corresponding mapping information and send them to the AMF.</w:t>
      </w:r>
    </w:p>
    <w:p w14:paraId="3C1853C4" w14:textId="27D9D0A4" w:rsidR="004407A6" w:rsidRPr="000177E7" w:rsidRDefault="004407A6" w:rsidP="000177E7">
      <w:pPr>
        <w:pStyle w:val="B1"/>
      </w:pPr>
      <w:r w:rsidRPr="000177E7">
        <w:t>4b.</w:t>
      </w:r>
      <w:r w:rsidRPr="000177E7">
        <w:tab/>
        <w:t>The AMF triggers the UE Configuration Update (UCU) Command procedure where the AMF may include a new Configured NSSAI containing S-NSSAI-2 and in addition mapping information of S-NSSAI-2- to S-NSSAI-1; and new Allowed NSSAI with corresponding mapping of Allowed NSSAI information.</w:t>
      </w:r>
    </w:p>
    <w:p w14:paraId="0C525F72" w14:textId="77777777" w:rsidR="004407A6" w:rsidRPr="00042036" w:rsidRDefault="004407A6" w:rsidP="004407A6">
      <w:pPr>
        <w:pStyle w:val="NO"/>
        <w:rPr>
          <w:lang w:eastAsia="en-US"/>
        </w:rPr>
      </w:pPr>
      <w:r w:rsidRPr="00042036">
        <w:rPr>
          <w:lang w:eastAsia="en-US"/>
        </w:rPr>
        <w:t>NOTE:</w:t>
      </w:r>
      <w:r w:rsidRPr="00042036">
        <w:rPr>
          <w:lang w:eastAsia="en-US"/>
        </w:rPr>
        <w:tab/>
        <w:t>The AMF can wait with step 4b until the established PDU Session on S-NSSAI-1 is not in active state (e.g. the user plane resources are not activated). This would allow the UE to establish new PDU Session(s) and terminate the existing PDU Session(s) while there is no user traffic to be sent over the PDU Session(s).</w:t>
      </w:r>
    </w:p>
    <w:p w14:paraId="4F2458B4" w14:textId="77777777" w:rsidR="004407A6" w:rsidRPr="00042036" w:rsidRDefault="004407A6" w:rsidP="004407A6">
      <w:pPr>
        <w:pStyle w:val="B1"/>
        <w:rPr>
          <w:lang w:eastAsia="en-US"/>
        </w:rPr>
      </w:pPr>
      <w:r w:rsidRPr="00042036">
        <w:rPr>
          <w:lang w:eastAsia="en-US"/>
        </w:rPr>
        <w:t>5a.</w:t>
      </w:r>
      <w:r w:rsidRPr="00042036">
        <w:rPr>
          <w:lang w:eastAsia="en-US"/>
        </w:rPr>
        <w:tab/>
        <w:t>The UE internally determines to trigger the establishment of new PDU Session(s) for the user traffic which is currently routed to the S-NSSAI-1. If the S-NSSAI-2 is not part of the Allowed NSSAI, the UE first performs Registration procedure to request the registration to S-NSSAI-2.</w:t>
      </w:r>
    </w:p>
    <w:p w14:paraId="406BC563" w14:textId="77777777" w:rsidR="004407A6" w:rsidRPr="00042036" w:rsidRDefault="004407A6" w:rsidP="004407A6">
      <w:pPr>
        <w:pStyle w:val="B1"/>
        <w:rPr>
          <w:lang w:eastAsia="en-US"/>
        </w:rPr>
      </w:pPr>
      <w:r w:rsidRPr="00042036">
        <w:rPr>
          <w:lang w:eastAsia="en-US"/>
        </w:rPr>
        <w:t>5b.</w:t>
      </w:r>
      <w:r w:rsidRPr="00042036">
        <w:rPr>
          <w:lang w:eastAsia="en-US"/>
        </w:rPr>
        <w:tab/>
        <w:t>The UE applies the same URSP rule and same RSD, but the UE includes the S-NSSAI-2 and the mapping information of S-NSSAI-2 to S</w:t>
      </w:r>
      <w:r w:rsidRPr="00042036">
        <w:rPr>
          <w:lang w:eastAsia="en-US"/>
        </w:rPr>
        <w:noBreakHyphen/>
        <w:t>NSSAI</w:t>
      </w:r>
      <w:r w:rsidRPr="00042036">
        <w:rPr>
          <w:lang w:eastAsia="en-US"/>
        </w:rPr>
        <w:noBreakHyphen/>
        <w:t>1 in the NAS message to the AMF. The UE creates the PDU Session establishment request according the matching URSP and the UE includes it the N1 SM container in the NAS message to the AMF.</w:t>
      </w:r>
    </w:p>
    <w:p w14:paraId="01803232" w14:textId="6A25F2A0" w:rsidR="004407A6" w:rsidRPr="00042036" w:rsidRDefault="004407A6" w:rsidP="004407A6">
      <w:pPr>
        <w:pStyle w:val="B1"/>
        <w:rPr>
          <w:lang w:eastAsia="en-US"/>
        </w:rPr>
      </w:pPr>
      <w:r w:rsidRPr="00042036">
        <w:rPr>
          <w:lang w:eastAsia="en-US"/>
        </w:rPr>
        <w:t>5c.</w:t>
      </w:r>
      <w:r w:rsidRPr="00042036">
        <w:rPr>
          <w:lang w:eastAsia="en-US"/>
        </w:rPr>
        <w:tab/>
        <w:t>The SMF2 uses the mapped S-NSSAI value (e.g. S-NSSAI-1) from the slice mapping information received from the UE to retrieve the UE subscription data from the UDM.</w:t>
      </w:r>
    </w:p>
    <w:p w14:paraId="2E1269BA" w14:textId="77777777" w:rsidR="004407A6" w:rsidRPr="00042036" w:rsidRDefault="004407A6" w:rsidP="004407A6">
      <w:pPr>
        <w:rPr>
          <w:lang w:eastAsia="en-US"/>
        </w:rPr>
      </w:pPr>
      <w:r w:rsidRPr="00042036">
        <w:rPr>
          <w:lang w:eastAsia="en-US"/>
        </w:rPr>
        <w:t>After some time when the AMF may determines that S-NSSAI 1 can be used again, the AMF would perform the UCU procedure to configure the UE to use the S-NSSAI-1 again.</w:t>
      </w:r>
    </w:p>
    <w:p w14:paraId="136EDBF1" w14:textId="4CD9D62A" w:rsidR="004407A6" w:rsidRPr="00042036" w:rsidRDefault="004407A6" w:rsidP="000177E7">
      <w:pPr>
        <w:pStyle w:val="Heading3"/>
        <w:rPr>
          <w:rFonts w:eastAsia="DengXian"/>
          <w:lang w:eastAsia="zh-CN"/>
        </w:rPr>
      </w:pPr>
      <w:bookmarkStart w:id="1214" w:name="_Toc112923360"/>
      <w:bookmarkStart w:id="1215" w:name="_Toc112924052"/>
      <w:r w:rsidRPr="00042036">
        <w:rPr>
          <w:rFonts w:eastAsia="DengXian"/>
          <w:lang w:eastAsia="zh-CN"/>
        </w:rPr>
        <w:lastRenderedPageBreak/>
        <w:t>6.</w:t>
      </w:r>
      <w:r w:rsidR="007D63BE" w:rsidRPr="00042036">
        <w:rPr>
          <w:rFonts w:eastAsia="DengXian"/>
          <w:lang w:eastAsia="zh-CN"/>
        </w:rPr>
        <w:t>42</w:t>
      </w:r>
      <w:r w:rsidRPr="00042036">
        <w:rPr>
          <w:rFonts w:eastAsia="DengXian"/>
          <w:lang w:eastAsia="zh-CN"/>
        </w:rPr>
        <w:t>.4</w:t>
      </w:r>
      <w:r w:rsidRPr="00042036">
        <w:rPr>
          <w:rFonts w:eastAsia="DengXian"/>
          <w:lang w:eastAsia="zh-CN"/>
        </w:rPr>
        <w:tab/>
      </w:r>
      <w:r w:rsidRPr="00042036">
        <w:rPr>
          <w:rFonts w:eastAsia="DengXian"/>
          <w:lang w:eastAsia="en-US"/>
        </w:rPr>
        <w:t>Impacts on services, entities and interfaces</w:t>
      </w:r>
      <w:bookmarkEnd w:id="1214"/>
      <w:bookmarkEnd w:id="1215"/>
    </w:p>
    <w:p w14:paraId="1EF86397" w14:textId="77777777" w:rsidR="004407A6" w:rsidRPr="00042036" w:rsidRDefault="004407A6" w:rsidP="004407A6">
      <w:pPr>
        <w:overflowPunct/>
        <w:autoSpaceDE/>
        <w:autoSpaceDN/>
        <w:adjustRightInd/>
        <w:textAlignment w:val="auto"/>
        <w:rPr>
          <w:lang w:eastAsia="en-US"/>
        </w:rPr>
      </w:pPr>
      <w:r w:rsidRPr="00042036">
        <w:rPr>
          <w:lang w:eastAsia="en-US"/>
        </w:rPr>
        <w:t>Impacts to the AMF:</w:t>
      </w:r>
    </w:p>
    <w:p w14:paraId="3A114813" w14:textId="77777777" w:rsidR="004407A6" w:rsidRPr="00042036" w:rsidRDefault="004407A6" w:rsidP="004407A6">
      <w:pPr>
        <w:pStyle w:val="B1"/>
      </w:pPr>
      <w:r w:rsidRPr="00042036">
        <w:t>-</w:t>
      </w:r>
      <w:r w:rsidRPr="00042036">
        <w:tab/>
        <w:t>Determine whether to trigger (a) Session Management procedure (if the S-NSSAI-2 is configured in the UE), or (2) Mobility Management procedure (if the S-NSSAI-2 is not configured in the UE).</w:t>
      </w:r>
    </w:p>
    <w:p w14:paraId="4406C32D" w14:textId="7F0F62A4" w:rsidR="004407A6" w:rsidRPr="00042036" w:rsidRDefault="004407A6" w:rsidP="004407A6">
      <w:pPr>
        <w:pStyle w:val="B1"/>
      </w:pPr>
      <w:r w:rsidRPr="00042036">
        <w:t>-</w:t>
      </w:r>
      <w:r w:rsidRPr="00042036">
        <w:tab/>
        <w:t xml:space="preserve">The AMF is able to </w:t>
      </w:r>
      <w:r w:rsidRPr="00042036">
        <w:rPr>
          <w:lang w:eastAsia="en-US"/>
        </w:rPr>
        <w:t>determine whether a potentially alternative S-NSSAI can be included in the Allowed NSSAI for the UE (e.g. by checking the stored results of NSSAA procedure).</w:t>
      </w:r>
    </w:p>
    <w:p w14:paraId="527A7568" w14:textId="77777777" w:rsidR="004407A6" w:rsidRPr="00042036" w:rsidRDefault="004407A6" w:rsidP="004407A6">
      <w:pPr>
        <w:pStyle w:val="B1"/>
      </w:pPr>
      <w:r w:rsidRPr="00042036">
        <w:t>-</w:t>
      </w:r>
      <w:r w:rsidRPr="00042036">
        <w:tab/>
        <w:t>In case of option 1), i.e. SM procedure, the AMF indicates to the SMF that PDU Session re-establishment on S-NSSAI different from the S-NSSAI-1.</w:t>
      </w:r>
    </w:p>
    <w:p w14:paraId="3EF6EB60" w14:textId="77777777" w:rsidR="004407A6" w:rsidRPr="00042036" w:rsidRDefault="004407A6" w:rsidP="004407A6">
      <w:pPr>
        <w:overflowPunct/>
        <w:autoSpaceDE/>
        <w:autoSpaceDN/>
        <w:adjustRightInd/>
        <w:textAlignment w:val="auto"/>
        <w:rPr>
          <w:lang w:eastAsia="en-US"/>
        </w:rPr>
      </w:pPr>
      <w:r w:rsidRPr="00042036">
        <w:rPr>
          <w:lang w:eastAsia="en-US"/>
        </w:rPr>
        <w:t>Impacts to the NSSF:</w:t>
      </w:r>
    </w:p>
    <w:p w14:paraId="21B09E7D" w14:textId="77777777" w:rsidR="004407A6" w:rsidRPr="00042036" w:rsidRDefault="004407A6" w:rsidP="004407A6">
      <w:pPr>
        <w:pStyle w:val="B1"/>
      </w:pPr>
      <w:r w:rsidRPr="00042036">
        <w:t>-</w:t>
      </w:r>
      <w:r w:rsidRPr="00042036">
        <w:tab/>
        <w:t xml:space="preserve">In case of option 2), i.e. MM procedure, and NSSF is involved, the ability to create </w:t>
      </w:r>
      <w:r w:rsidRPr="00042036">
        <w:rPr>
          <w:rFonts w:eastAsia="DengXian"/>
          <w:lang w:eastAsia="en-US"/>
        </w:rPr>
        <w:t>alternative S-NSSAI</w:t>
      </w:r>
      <w:r w:rsidRPr="00042036">
        <w:t xml:space="preserve"> to an original S-NSSAI, e.g. creating a new mapped S-NSSAI information.</w:t>
      </w:r>
    </w:p>
    <w:p w14:paraId="0FBCE85F" w14:textId="77777777" w:rsidR="004407A6" w:rsidRPr="00042036" w:rsidRDefault="004407A6" w:rsidP="004407A6">
      <w:pPr>
        <w:overflowPunct/>
        <w:autoSpaceDE/>
        <w:autoSpaceDN/>
        <w:adjustRightInd/>
        <w:textAlignment w:val="auto"/>
        <w:rPr>
          <w:lang w:eastAsia="en-US"/>
        </w:rPr>
      </w:pPr>
      <w:r w:rsidRPr="00042036">
        <w:rPr>
          <w:lang w:eastAsia="en-US"/>
        </w:rPr>
        <w:t>Impacts to the SMF:</w:t>
      </w:r>
    </w:p>
    <w:p w14:paraId="5D2B3883" w14:textId="77777777" w:rsidR="004407A6" w:rsidRPr="00042036" w:rsidRDefault="004407A6" w:rsidP="004407A6">
      <w:pPr>
        <w:pStyle w:val="B1"/>
      </w:pPr>
      <w:r w:rsidRPr="00042036">
        <w:t>-</w:t>
      </w:r>
      <w:r w:rsidRPr="00042036">
        <w:tab/>
        <w:t>In case of option 1), i.e. SM procedure, the ability to indicate to the UE in the PDU Session release/modification procedure that the PDU Session can be re-established on S-NSSAI different from the S-NSSAI-1.</w:t>
      </w:r>
    </w:p>
    <w:p w14:paraId="5E23D5AD" w14:textId="77777777" w:rsidR="004407A6" w:rsidRPr="00042036" w:rsidRDefault="004407A6" w:rsidP="004407A6">
      <w:pPr>
        <w:overflowPunct/>
        <w:autoSpaceDE/>
        <w:autoSpaceDN/>
        <w:adjustRightInd/>
        <w:textAlignment w:val="auto"/>
        <w:rPr>
          <w:lang w:eastAsia="en-US"/>
        </w:rPr>
      </w:pPr>
      <w:r w:rsidRPr="00042036">
        <w:rPr>
          <w:lang w:eastAsia="en-US"/>
        </w:rPr>
        <w:t>Impacts to the UE:</w:t>
      </w:r>
    </w:p>
    <w:p w14:paraId="1FC930C1" w14:textId="1BC2E0C7" w:rsidR="004407A6" w:rsidRPr="00042036" w:rsidRDefault="004407A6" w:rsidP="004407A6">
      <w:pPr>
        <w:pStyle w:val="B1"/>
      </w:pPr>
      <w:r w:rsidRPr="00042036">
        <w:t>-</w:t>
      </w:r>
      <w:r w:rsidRPr="00042036">
        <w:tab/>
        <w:t>In case of option 1), if another RSD of the same URSP rule is available containing an S-NSSAI different from S-NSSAI-1, the UE uses such RSD to re-establish the PDU Session.</w:t>
      </w:r>
    </w:p>
    <w:p w14:paraId="04602CF7" w14:textId="350F4ECF" w:rsidR="004407A6" w:rsidRPr="00042036" w:rsidRDefault="004407A6" w:rsidP="004407A6">
      <w:pPr>
        <w:pStyle w:val="B1"/>
      </w:pPr>
      <w:r w:rsidRPr="00042036">
        <w:t>-</w:t>
      </w:r>
      <w:r w:rsidRPr="00042036">
        <w:tab/>
        <w:t xml:space="preserve">In case of option 2), there are impacts to the 5GC Network Functions but </w:t>
      </w:r>
      <w:r w:rsidRPr="00042036">
        <w:rPr>
          <w:b/>
          <w:bCs/>
        </w:rPr>
        <w:t>no impacts</w:t>
      </w:r>
      <w:r w:rsidRPr="00042036">
        <w:t xml:space="preserve"> to the UE as the current UE specification supports the </w:t>
      </w:r>
      <w:r w:rsidR="00494EEF" w:rsidRPr="00042036">
        <w:t>"</w:t>
      </w:r>
      <w:r w:rsidRPr="00042036">
        <w:t>Mapping Of Allowed NSSAI</w:t>
      </w:r>
      <w:r w:rsidR="00494EEF" w:rsidRPr="00042036">
        <w:t>"</w:t>
      </w:r>
      <w:r w:rsidRPr="00042036">
        <w:t xml:space="preserve">, </w:t>
      </w:r>
      <w:r w:rsidR="00494EEF" w:rsidRPr="00042036">
        <w:t>"</w:t>
      </w:r>
      <w:r w:rsidRPr="00042036">
        <w:t>Mapping Of Configured NSSAI</w:t>
      </w:r>
      <w:r w:rsidR="00494EEF" w:rsidRPr="00042036">
        <w:t>"</w:t>
      </w:r>
      <w:r w:rsidRPr="00042036">
        <w:t xml:space="preserve"> and the change of them.</w:t>
      </w:r>
    </w:p>
    <w:p w14:paraId="3C7E6CF1" w14:textId="1F2AA97E" w:rsidR="004407A6" w:rsidRPr="00042036" w:rsidRDefault="004407A6" w:rsidP="000177E7">
      <w:pPr>
        <w:pStyle w:val="Heading2"/>
        <w:rPr>
          <w:rFonts w:eastAsia="Malgun Gothic"/>
          <w:lang w:eastAsia="ja-JP"/>
        </w:rPr>
      </w:pPr>
      <w:bookmarkStart w:id="1216" w:name="_Toc112923361"/>
      <w:bookmarkStart w:id="1217" w:name="_Toc112924053"/>
      <w:r w:rsidRPr="00042036">
        <w:rPr>
          <w:rFonts w:eastAsia="Malgun Gothic"/>
          <w:lang w:eastAsia="zh-CN"/>
        </w:rPr>
        <w:t>6.</w:t>
      </w:r>
      <w:r w:rsidR="00CB7F61" w:rsidRPr="00042036">
        <w:rPr>
          <w:rFonts w:eastAsia="Malgun Gothic"/>
          <w:lang w:eastAsia="zh-CN"/>
        </w:rPr>
        <w:t>43</w:t>
      </w:r>
      <w:r w:rsidRPr="00042036">
        <w:rPr>
          <w:rFonts w:eastAsia="Malgun Gothic"/>
          <w:lang w:eastAsia="ko-KR"/>
        </w:rPr>
        <w:tab/>
      </w:r>
      <w:r w:rsidRPr="00042036">
        <w:rPr>
          <w:rFonts w:eastAsia="Malgun Gothic"/>
          <w:lang w:eastAsia="ja-JP"/>
        </w:rPr>
        <w:t>Solution</w:t>
      </w:r>
      <w:r w:rsidRPr="00042036">
        <w:rPr>
          <w:rFonts w:eastAsia="Malgun Gothic"/>
          <w:lang w:eastAsia="zh-CN"/>
        </w:rPr>
        <w:t xml:space="preserve"> #</w:t>
      </w:r>
      <w:r w:rsidR="00CB7F61" w:rsidRPr="00042036">
        <w:rPr>
          <w:rFonts w:eastAsia="Malgun Gothic"/>
          <w:lang w:eastAsia="zh-CN"/>
        </w:rPr>
        <w:t>43</w:t>
      </w:r>
      <w:r w:rsidRPr="00042036">
        <w:rPr>
          <w:rFonts w:eastAsia="Malgun Gothic"/>
          <w:lang w:eastAsia="ja-JP"/>
        </w:rPr>
        <w:t>: Allowed NSSAI Determination in Initial Registration to Support Network Slice Service Continuity</w:t>
      </w:r>
      <w:bookmarkEnd w:id="1216"/>
      <w:bookmarkEnd w:id="1217"/>
    </w:p>
    <w:p w14:paraId="5926332A" w14:textId="42B51AEB" w:rsidR="004407A6" w:rsidRPr="00042036" w:rsidRDefault="004407A6" w:rsidP="000177E7">
      <w:pPr>
        <w:pStyle w:val="Heading3"/>
        <w:rPr>
          <w:rFonts w:eastAsia="Malgun Gothic"/>
          <w:lang w:eastAsia="ko-KR"/>
        </w:rPr>
      </w:pPr>
      <w:bookmarkStart w:id="1218" w:name="_Toc112923362"/>
      <w:bookmarkStart w:id="1219" w:name="_Toc112924054"/>
      <w:r w:rsidRPr="00042036">
        <w:rPr>
          <w:rFonts w:eastAsia="Malgun Gothic"/>
          <w:lang w:eastAsia="ko-KR"/>
        </w:rPr>
        <w:t>6.</w:t>
      </w:r>
      <w:r w:rsidR="00CB7F61" w:rsidRPr="00042036">
        <w:rPr>
          <w:rFonts w:eastAsia="Malgun Gothic"/>
          <w:lang w:eastAsia="ko-KR"/>
        </w:rPr>
        <w:t>43</w:t>
      </w:r>
      <w:r w:rsidRPr="00042036">
        <w:rPr>
          <w:rFonts w:eastAsia="Malgun Gothic"/>
          <w:lang w:eastAsia="ko-KR"/>
        </w:rPr>
        <w:t>.1</w:t>
      </w:r>
      <w:r w:rsidRPr="00042036">
        <w:rPr>
          <w:rFonts w:eastAsia="Malgun Gothic"/>
          <w:lang w:eastAsia="ko-KR"/>
        </w:rPr>
        <w:tab/>
        <w:t>Introduction</w:t>
      </w:r>
      <w:bookmarkEnd w:id="1218"/>
      <w:bookmarkEnd w:id="1219"/>
    </w:p>
    <w:p w14:paraId="2985B564" w14:textId="7E3A785E" w:rsidR="004407A6" w:rsidRDefault="004407A6" w:rsidP="004407A6">
      <w:pPr>
        <w:rPr>
          <w:lang w:eastAsia="ko-KR"/>
        </w:rPr>
      </w:pPr>
      <w:r w:rsidRPr="00042036">
        <w:rPr>
          <w:lang w:eastAsia="ko-KR"/>
        </w:rPr>
        <w:t>The solution aims to address Key Issue #1: Support of network slice service continuity.</w:t>
      </w:r>
    </w:p>
    <w:p w14:paraId="051163BA" w14:textId="77777777" w:rsidR="000177E7" w:rsidRDefault="000177E7" w:rsidP="000177E7">
      <w:pPr>
        <w:pStyle w:val="B1"/>
        <w:rPr>
          <w:lang w:eastAsia="ko-KR"/>
        </w:rPr>
      </w:pPr>
      <w:r>
        <w:rPr>
          <w:lang w:eastAsia="ko-KR"/>
        </w:rPr>
        <w:t>1)</w:t>
      </w:r>
      <w:r>
        <w:rPr>
          <w:lang w:eastAsia="ko-KR"/>
        </w:rPr>
        <w:tab/>
        <w:t>No mobility scenario:</w:t>
      </w:r>
    </w:p>
    <w:p w14:paraId="2F2D3F92" w14:textId="77777777" w:rsidR="000177E7" w:rsidRDefault="000177E7" w:rsidP="000177E7">
      <w:pPr>
        <w:pStyle w:val="B2"/>
        <w:rPr>
          <w:lang w:eastAsia="ko-KR"/>
        </w:rPr>
      </w:pPr>
      <w:r>
        <w:rPr>
          <w:lang w:eastAsia="ko-KR"/>
        </w:rPr>
        <w:tab/>
        <w:t>Scenario 1b): network slice or network slice instance is overloaded or undergoing planned maintenance in CN (e.g. network slice termination).</w:t>
      </w:r>
    </w:p>
    <w:p w14:paraId="1196F0BB" w14:textId="77777777" w:rsidR="000177E7" w:rsidRDefault="000177E7" w:rsidP="000177E7">
      <w:pPr>
        <w:pStyle w:val="B2"/>
        <w:rPr>
          <w:lang w:eastAsia="ko-KR"/>
        </w:rPr>
      </w:pPr>
      <w:r>
        <w:rPr>
          <w:lang w:eastAsia="ko-KR"/>
        </w:rPr>
        <w:tab/>
        <w:t>Scenario 1c): network performance of the network slice cannot meet the SLA.</w:t>
      </w:r>
    </w:p>
    <w:p w14:paraId="23181414" w14:textId="77777777" w:rsidR="000177E7" w:rsidRDefault="000177E7" w:rsidP="000177E7">
      <w:pPr>
        <w:pStyle w:val="B1"/>
        <w:rPr>
          <w:lang w:eastAsia="ko-KR"/>
        </w:rPr>
      </w:pPr>
      <w:r>
        <w:rPr>
          <w:lang w:eastAsia="ko-KR"/>
        </w:rPr>
        <w:t>2)</w:t>
      </w:r>
      <w:r>
        <w:rPr>
          <w:lang w:eastAsia="ko-KR"/>
        </w:rPr>
        <w:tab/>
        <w:t>Inter RA Mobility scenario:</w:t>
      </w:r>
    </w:p>
    <w:p w14:paraId="08C8DC99" w14:textId="77777777" w:rsidR="000177E7" w:rsidRDefault="000177E7" w:rsidP="000177E7">
      <w:pPr>
        <w:pStyle w:val="B2"/>
        <w:rPr>
          <w:lang w:eastAsia="ko-KR"/>
        </w:rPr>
      </w:pPr>
      <w:r>
        <w:rPr>
          <w:lang w:eastAsia="ko-KR"/>
        </w:rPr>
        <w:tab/>
        <w:t>Scenario 2d): network slice or network slice instance is overloaded in the target CN.</w:t>
      </w:r>
    </w:p>
    <w:p w14:paraId="48BF39FD" w14:textId="38D68289" w:rsidR="004407A6" w:rsidRPr="00042036" w:rsidRDefault="004407A6" w:rsidP="00C92467">
      <w:pPr>
        <w:pStyle w:val="Heading3"/>
        <w:rPr>
          <w:rFonts w:eastAsia="Malgun Gothic"/>
          <w:lang w:eastAsia="ja-JP"/>
        </w:rPr>
      </w:pPr>
      <w:bookmarkStart w:id="1220" w:name="_Toc112923363"/>
      <w:bookmarkStart w:id="1221" w:name="_Toc112924055"/>
      <w:r w:rsidRPr="00C92467">
        <w:rPr>
          <w:rFonts w:eastAsia="Malgun Gothic"/>
        </w:rPr>
        <w:t>6.</w:t>
      </w:r>
      <w:r w:rsidR="00CB7F61" w:rsidRPr="00C92467">
        <w:rPr>
          <w:rFonts w:eastAsia="Malgun Gothic"/>
        </w:rPr>
        <w:t>43</w:t>
      </w:r>
      <w:r w:rsidRPr="00C92467">
        <w:rPr>
          <w:rFonts w:eastAsia="Malgun Gothic"/>
        </w:rPr>
        <w:t>.2</w:t>
      </w:r>
      <w:r w:rsidRPr="00C92467">
        <w:rPr>
          <w:rFonts w:eastAsia="Malgun Gothic"/>
        </w:rPr>
        <w:tab/>
        <w:t>Functional Description</w:t>
      </w:r>
      <w:bookmarkEnd w:id="1220"/>
      <w:bookmarkEnd w:id="1221"/>
    </w:p>
    <w:p w14:paraId="6B2084A9" w14:textId="77777777" w:rsidR="004407A6" w:rsidRPr="00042036" w:rsidRDefault="004407A6" w:rsidP="00185D56">
      <w:pPr>
        <w:rPr>
          <w:lang w:eastAsia="zh-CN"/>
        </w:rPr>
      </w:pPr>
      <w:r w:rsidRPr="00185D56">
        <w:t>This solution allows AMF to obtain a secondary S-NSSAI related to each S-NSSAI in Allowed S-NSSAI during registration procedure, value of secondary S-NSSAI is decided at the first time the AMF query NSSF. The AMF store the mapping between the secondary S-NSSAI and Allowed NSSAI UE can access in current registration area, and it will not need to re-visit the NSSF next time unless the access type changes, the mapping information stored in the AMF is missing or UE has moved out of current registration area, etc. The secondary S-NSSAI is also part of Allowed S-NSSAI, so the Allowed S-NSSAI consists two parts: S-NSSAIs of network slices which UE can access in current registration area and S-NSSAIs (i.e. secondary S-NSSAI) which network operator deploy to support slice continuity. USRP provided to UE contains only first part.</w:t>
      </w:r>
    </w:p>
    <w:p w14:paraId="598E3ADC" w14:textId="766819AF" w:rsidR="004407A6" w:rsidRPr="00042036" w:rsidRDefault="004407A6" w:rsidP="00185D56">
      <w:pPr>
        <w:rPr>
          <w:lang w:eastAsia="zh-CN"/>
        </w:rPr>
      </w:pPr>
      <w:r w:rsidRPr="00185D56">
        <w:t>In no mobility scenario, AMF will trigger network slice PDU session change to the new secondary S-NSSAI.</w:t>
      </w:r>
    </w:p>
    <w:p w14:paraId="4074E051" w14:textId="2F12C60F" w:rsidR="004407A6" w:rsidRPr="00042036" w:rsidRDefault="004407A6" w:rsidP="00185D56">
      <w:pPr>
        <w:rPr>
          <w:lang w:eastAsia="zh-CN"/>
        </w:rPr>
      </w:pPr>
      <w:r w:rsidRPr="00185D56">
        <w:lastRenderedPageBreak/>
        <w:t>In mobility scenario, the mapping information is provided from the source AMF to the target AMF during handover procedure, if the target AMF cannot support all the allowed NSSAI and secondary NSSAI, it will request to the NSSF in the registration procedure to ask for a new mapping information in current tracking area, make sure the new target AMF can also support the service continuity.</w:t>
      </w:r>
    </w:p>
    <w:p w14:paraId="5ECE4776" w14:textId="185AA175" w:rsidR="004407A6" w:rsidRPr="00042036" w:rsidRDefault="004407A6" w:rsidP="000177E7">
      <w:pPr>
        <w:pStyle w:val="Heading3"/>
        <w:rPr>
          <w:rFonts w:eastAsia="Malgun Gothic"/>
          <w:lang w:eastAsia="ja-JP"/>
        </w:rPr>
      </w:pPr>
      <w:bookmarkStart w:id="1222" w:name="_Toc112923364"/>
      <w:bookmarkStart w:id="1223" w:name="_Toc112924056"/>
      <w:r w:rsidRPr="00042036">
        <w:rPr>
          <w:rFonts w:eastAsia="Malgun Gothic"/>
          <w:lang w:eastAsia="ja-JP"/>
        </w:rPr>
        <w:t>6.</w:t>
      </w:r>
      <w:r w:rsidR="00CB7F61" w:rsidRPr="00042036">
        <w:rPr>
          <w:rFonts w:eastAsia="Malgun Gothic"/>
          <w:lang w:eastAsia="ja-JP"/>
        </w:rPr>
        <w:t>43</w:t>
      </w:r>
      <w:r w:rsidRPr="00042036">
        <w:rPr>
          <w:rFonts w:eastAsia="Malgun Gothic"/>
          <w:lang w:eastAsia="ja-JP"/>
        </w:rPr>
        <w:t>.3</w:t>
      </w:r>
      <w:r w:rsidRPr="00042036">
        <w:rPr>
          <w:rFonts w:eastAsia="Malgun Gothic"/>
          <w:lang w:eastAsia="ja-JP"/>
        </w:rPr>
        <w:tab/>
        <w:t>Procedures</w:t>
      </w:r>
      <w:bookmarkEnd w:id="1222"/>
      <w:bookmarkEnd w:id="1223"/>
    </w:p>
    <w:p w14:paraId="2A985103" w14:textId="67F0B741" w:rsidR="004407A6" w:rsidRPr="00042036" w:rsidRDefault="004407A6" w:rsidP="000177E7">
      <w:pPr>
        <w:pStyle w:val="Heading4"/>
        <w:rPr>
          <w:rFonts w:eastAsia="Malgun Gothic"/>
          <w:lang w:eastAsia="ja-JP"/>
        </w:rPr>
      </w:pPr>
      <w:bookmarkStart w:id="1224" w:name="_Toc112924057"/>
      <w:r w:rsidRPr="00042036">
        <w:rPr>
          <w:rFonts w:eastAsia="Malgun Gothic"/>
          <w:lang w:eastAsia="ja-JP"/>
        </w:rPr>
        <w:t>6.</w:t>
      </w:r>
      <w:r w:rsidR="00CB7F61" w:rsidRPr="00042036">
        <w:rPr>
          <w:rFonts w:eastAsia="Malgun Gothic"/>
          <w:lang w:eastAsia="ja-JP"/>
        </w:rPr>
        <w:t>43</w:t>
      </w:r>
      <w:r w:rsidRPr="00042036">
        <w:rPr>
          <w:rFonts w:eastAsia="Malgun Gothic"/>
          <w:lang w:eastAsia="ja-JP"/>
        </w:rPr>
        <w:t>.3.1</w:t>
      </w:r>
      <w:r w:rsidRPr="00042036">
        <w:rPr>
          <w:rFonts w:eastAsia="Malgun Gothic"/>
          <w:lang w:eastAsia="ja-JP"/>
        </w:rPr>
        <w:tab/>
        <w:t>Secondary S-NSSAI Determination</w:t>
      </w:r>
      <w:bookmarkEnd w:id="1224"/>
    </w:p>
    <w:p w14:paraId="30689D15" w14:textId="77777777" w:rsidR="004407A6" w:rsidRPr="00042036" w:rsidRDefault="004407A6" w:rsidP="00797053">
      <w:pPr>
        <w:pStyle w:val="TH"/>
      </w:pPr>
      <w:r w:rsidRPr="00042036">
        <w:object w:dxaOrig="11671" w:dyaOrig="9900" w14:anchorId="21A63AF8">
          <v:shape id="_x0000_i1090" type="#_x0000_t75" style="width:464.25pt;height:217.5pt" o:ole="">
            <v:imagedata r:id="rId143" o:title="" cropbottom="35480f" cropleft="9372f" cropright="1737f"/>
          </v:shape>
          <o:OLEObject Type="Embed" ProgID="Visio.Drawing.15" ShapeID="_x0000_i1090" DrawAspect="Content" ObjectID="_1723979143" r:id="rId144"/>
        </w:object>
      </w:r>
    </w:p>
    <w:p w14:paraId="385F02ED" w14:textId="18B329D5" w:rsidR="004407A6" w:rsidRPr="00042036" w:rsidRDefault="004407A6" w:rsidP="00185D56">
      <w:pPr>
        <w:pStyle w:val="TF"/>
        <w:rPr>
          <w:rFonts w:eastAsia="Malgun Gothic"/>
        </w:rPr>
      </w:pPr>
      <w:r w:rsidRPr="00185D56">
        <w:rPr>
          <w:rFonts w:eastAsia="Malgun Gothic"/>
        </w:rPr>
        <w:t>Figure 6.</w:t>
      </w:r>
      <w:r w:rsidR="00CB7F61" w:rsidRPr="00185D56">
        <w:rPr>
          <w:rFonts w:eastAsia="DengXian"/>
        </w:rPr>
        <w:t>43</w:t>
      </w:r>
      <w:r w:rsidRPr="00185D56">
        <w:rPr>
          <w:rFonts w:eastAsia="Malgun Gothic"/>
        </w:rPr>
        <w:t>.3.1-1: Secondary S-NSSAI information obtained during initial registration procedure</w:t>
      </w:r>
    </w:p>
    <w:p w14:paraId="2FFFFED6" w14:textId="2BFBE7E6" w:rsidR="004407A6" w:rsidRPr="00042036" w:rsidRDefault="004407A6" w:rsidP="00797053">
      <w:pPr>
        <w:pStyle w:val="B1"/>
      </w:pPr>
      <w:r w:rsidRPr="00042036">
        <w:t>1:</w:t>
      </w:r>
      <w:r w:rsidR="000815C2" w:rsidRPr="00042036">
        <w:tab/>
      </w:r>
      <w:r w:rsidRPr="00042036">
        <w:t>UE carries the Requested NSSAI to initiate the initial registration process</w:t>
      </w:r>
      <w:r w:rsidR="000177E7">
        <w:t>.</w:t>
      </w:r>
    </w:p>
    <w:p w14:paraId="0AE02F30" w14:textId="347BC4D3" w:rsidR="004407A6" w:rsidRPr="00042036" w:rsidRDefault="004407A6" w:rsidP="00797053">
      <w:pPr>
        <w:pStyle w:val="B1"/>
      </w:pPr>
      <w:r w:rsidRPr="00042036">
        <w:t>2:</w:t>
      </w:r>
      <w:r w:rsidR="000815C2" w:rsidRPr="00042036">
        <w:tab/>
      </w:r>
      <w:r w:rsidRPr="00042036">
        <w:t>If the current Initial AMF needs to obtain the UE subscription information to perform the redirection</w:t>
      </w:r>
      <w:r w:rsidRPr="00042036">
        <w:rPr>
          <w:lang w:eastAsia="zh-CN"/>
        </w:rPr>
        <w:t>/</w:t>
      </w:r>
      <w:r w:rsidRPr="00042036">
        <w:t>reroute process, the AMF initiates a Nudm_SDM_Get request to obtain the UE subscription information</w:t>
      </w:r>
      <w:r w:rsidR="000177E7">
        <w:t>.</w:t>
      </w:r>
    </w:p>
    <w:p w14:paraId="557EF6F0" w14:textId="62B4F721" w:rsidR="004407A6" w:rsidRPr="00042036" w:rsidRDefault="004407A6" w:rsidP="00797053">
      <w:pPr>
        <w:pStyle w:val="B1"/>
      </w:pPr>
      <w:r w:rsidRPr="00042036">
        <w:t>3:</w:t>
      </w:r>
      <w:r w:rsidR="000815C2" w:rsidRPr="00042036">
        <w:tab/>
      </w:r>
      <w:r w:rsidRPr="00042036">
        <w:t>UDM returns the subscription information of the UE.</w:t>
      </w:r>
    </w:p>
    <w:p w14:paraId="02D43F5D" w14:textId="24C85670" w:rsidR="004407A6" w:rsidRPr="00042036" w:rsidRDefault="004407A6" w:rsidP="00797053">
      <w:pPr>
        <w:pStyle w:val="B1"/>
      </w:pPr>
      <w:r w:rsidRPr="00042036">
        <w:t>4:</w:t>
      </w:r>
      <w:r w:rsidR="000815C2" w:rsidRPr="00042036">
        <w:tab/>
      </w:r>
      <w:r w:rsidRPr="00042036">
        <w:t>Initial AMF carries the Requested NSSAI, Subscribed NSSAI, TAI and other information to initiate a Nnssf_NSSelection_Get request to obtain relevant network slice selection information</w:t>
      </w:r>
      <w:r w:rsidR="000177E7">
        <w:t>.</w:t>
      </w:r>
    </w:p>
    <w:p w14:paraId="238F9506" w14:textId="782AC534" w:rsidR="004407A6" w:rsidRPr="00042036" w:rsidRDefault="004407A6" w:rsidP="00797053">
      <w:pPr>
        <w:pStyle w:val="B1"/>
        <w:rPr>
          <w:lang w:eastAsia="zh-CN"/>
        </w:rPr>
      </w:pPr>
      <w:r w:rsidRPr="00042036">
        <w:t>5:</w:t>
      </w:r>
      <w:r w:rsidR="000815C2" w:rsidRPr="00042036">
        <w:tab/>
      </w:r>
      <w:r w:rsidRPr="00042036">
        <w:t xml:space="preserve">NSSF returns Initial AMF related information, including: Allowed NSSAI, Secondary NSSAI mapping with Allowed NSSAI UE can access in current registration area, AMF Set or AMF address list, NSI-ID. </w:t>
      </w:r>
      <w:r w:rsidRPr="00042036">
        <w:rPr>
          <w:lang w:eastAsia="zh-CN"/>
        </w:rPr>
        <w:t>NSSF can determine a secondary NSSAI for each Subscribed NSSAI by considering UE location, subscription and some other information.</w:t>
      </w:r>
    </w:p>
    <w:p w14:paraId="5654D089" w14:textId="1BDC45C4" w:rsidR="004407A6" w:rsidRPr="00042036" w:rsidRDefault="004407A6" w:rsidP="00797053">
      <w:pPr>
        <w:pStyle w:val="B1"/>
      </w:pPr>
      <w:r w:rsidRPr="00042036">
        <w:t>6:</w:t>
      </w:r>
      <w:r w:rsidR="000815C2" w:rsidRPr="00042036">
        <w:tab/>
      </w:r>
      <w:r w:rsidRPr="00042036">
        <w:t>Initial AMF performs AMF redirection, and transmits the network slice selection information to the target AMF, including: Allowed NSSAI, Secondary NSSAI mapping corresponding to Allowed NSSAI UE can access in current registration area, AMF Set or AMF address list, NSI-ID. In this step, Target AMF stores the mapping messages of Allowed NSSAI UE can access in current registration area and Secondary NSSAI returned by NSSF, avoiding query NSSF every time UE registered into the network.</w:t>
      </w:r>
    </w:p>
    <w:p w14:paraId="0ED101F2" w14:textId="6C6D3D01" w:rsidR="004407A6" w:rsidRPr="00042036" w:rsidRDefault="004407A6" w:rsidP="00797053">
      <w:pPr>
        <w:pStyle w:val="B1"/>
      </w:pPr>
      <w:r w:rsidRPr="00042036">
        <w:t>7</w:t>
      </w:r>
      <w:r w:rsidRPr="00042036">
        <w:rPr>
          <w:lang w:eastAsia="zh-CN"/>
        </w:rPr>
        <w:t>,8</w:t>
      </w:r>
      <w:r w:rsidRPr="00042036">
        <w:t>:</w:t>
      </w:r>
      <w:r w:rsidR="000815C2" w:rsidRPr="00042036">
        <w:tab/>
      </w:r>
      <w:r w:rsidRPr="00042036">
        <w:t>The rest of the registration procedure.</w:t>
      </w:r>
    </w:p>
    <w:p w14:paraId="03446328" w14:textId="35CA302C" w:rsidR="004407A6" w:rsidRPr="00042036" w:rsidRDefault="004407A6" w:rsidP="00797053">
      <w:pPr>
        <w:pStyle w:val="Heading4"/>
        <w:rPr>
          <w:rFonts w:eastAsia="Malgun Gothic"/>
          <w:lang w:eastAsia="ja-JP"/>
        </w:rPr>
      </w:pPr>
      <w:bookmarkStart w:id="1225" w:name="_Toc112924058"/>
      <w:r w:rsidRPr="00042036">
        <w:rPr>
          <w:rFonts w:eastAsia="Malgun Gothic"/>
          <w:lang w:eastAsia="ja-JP"/>
        </w:rPr>
        <w:lastRenderedPageBreak/>
        <w:t>6.</w:t>
      </w:r>
      <w:r w:rsidR="00CB7F61" w:rsidRPr="00042036">
        <w:rPr>
          <w:rFonts w:eastAsia="Malgun Gothic"/>
          <w:lang w:eastAsia="ja-JP"/>
        </w:rPr>
        <w:t>43</w:t>
      </w:r>
      <w:r w:rsidRPr="00042036">
        <w:rPr>
          <w:rFonts w:eastAsia="Malgun Gothic"/>
          <w:lang w:eastAsia="ja-JP"/>
        </w:rPr>
        <w:t>.3.2</w:t>
      </w:r>
      <w:r w:rsidRPr="00042036">
        <w:rPr>
          <w:rFonts w:eastAsia="Malgun Gothic"/>
          <w:lang w:eastAsia="ja-JP"/>
        </w:rPr>
        <w:tab/>
        <w:t>PDU Session Transferred to a New Network Slice in No Mobility Scenario</w:t>
      </w:r>
      <w:bookmarkEnd w:id="1225"/>
    </w:p>
    <w:p w14:paraId="3A6EBACF" w14:textId="77777777" w:rsidR="000177E7" w:rsidRDefault="004407A6" w:rsidP="000177E7">
      <w:pPr>
        <w:pStyle w:val="TH"/>
      </w:pPr>
      <w:r w:rsidRPr="00042036">
        <w:object w:dxaOrig="13635" w:dyaOrig="6030" w14:anchorId="01310694">
          <v:shape id="_x0000_i1091" type="#_x0000_t75" style="width:469.5pt;height:251.25pt" o:ole="">
            <v:imagedata r:id="rId145" o:title="" cropbottom="2398f" cropleft="3564f"/>
          </v:shape>
          <o:OLEObject Type="Embed" ProgID="Visio.Drawing.15" ShapeID="_x0000_i1091" DrawAspect="Content" ObjectID="_1723979144" r:id="rId146"/>
        </w:object>
      </w:r>
    </w:p>
    <w:p w14:paraId="1F941FDB" w14:textId="7E025473" w:rsidR="004407A6" w:rsidRPr="00042036" w:rsidRDefault="004407A6" w:rsidP="000177E7">
      <w:pPr>
        <w:pStyle w:val="TF"/>
      </w:pPr>
      <w:r w:rsidRPr="00042036">
        <w:t>Figure 6.</w:t>
      </w:r>
      <w:r w:rsidR="00CB7F61" w:rsidRPr="00042036">
        <w:t>43</w:t>
      </w:r>
      <w:r w:rsidRPr="00042036">
        <w:t>.3.2-1: PDU Session transferred to a new network slice in no mobility scenario</w:t>
      </w:r>
    </w:p>
    <w:p w14:paraId="1096D094" w14:textId="235AC289" w:rsidR="004407A6" w:rsidRPr="00042036" w:rsidRDefault="004407A6" w:rsidP="00797053">
      <w:pPr>
        <w:pStyle w:val="B1"/>
        <w:rPr>
          <w:lang w:eastAsia="zh-CN"/>
        </w:rPr>
      </w:pPr>
      <w:r w:rsidRPr="00042036">
        <w:t>1:</w:t>
      </w:r>
      <w:r w:rsidR="000815C2" w:rsidRPr="00042036">
        <w:tab/>
      </w:r>
      <w:r w:rsidRPr="00042036">
        <w:t>AMF decides to trigger PDU session handover to secondary S-NSSAI</w:t>
      </w:r>
      <w:r w:rsidRPr="00042036">
        <w:rPr>
          <w:lang w:eastAsia="zh-CN"/>
        </w:rPr>
        <w:t xml:space="preserve"> when the SLA cannot meet or the CN in overloaded. The determination of Secondary S-NSSAI is according to the relationship stored inside AMF during registration procedure.</w:t>
      </w:r>
    </w:p>
    <w:p w14:paraId="04CC8434" w14:textId="6BE5CC78" w:rsidR="004407A6" w:rsidRPr="00042036" w:rsidRDefault="004407A6" w:rsidP="00797053">
      <w:pPr>
        <w:pStyle w:val="B1"/>
      </w:pPr>
      <w:r w:rsidRPr="00042036">
        <w:t>2:</w:t>
      </w:r>
      <w:r w:rsidR="000815C2" w:rsidRPr="00042036">
        <w:tab/>
      </w:r>
      <w:r w:rsidRPr="00042036">
        <w:t>AMF triggers the PDU session Modification process, t</w:t>
      </w:r>
      <w:r w:rsidRPr="00042036">
        <w:rPr>
          <w:lang w:eastAsia="zh-CN"/>
        </w:rPr>
        <w:t>he AMF send secondary S-NSSAI to S-SMF in smf_PDUSession_UpdateSMContext request.</w:t>
      </w:r>
    </w:p>
    <w:p w14:paraId="34F8687A" w14:textId="58EE6C85" w:rsidR="004407A6" w:rsidRPr="00042036" w:rsidRDefault="004407A6" w:rsidP="00797053">
      <w:pPr>
        <w:pStyle w:val="B1"/>
        <w:rPr>
          <w:lang w:eastAsia="zh-CN"/>
        </w:rPr>
      </w:pPr>
      <w:r w:rsidRPr="00042036">
        <w:rPr>
          <w:lang w:eastAsia="zh-CN"/>
        </w:rPr>
        <w:t>4-10.</w:t>
      </w:r>
      <w:r w:rsidR="000815C2" w:rsidRPr="00042036">
        <w:rPr>
          <w:lang w:eastAsia="zh-CN"/>
        </w:rPr>
        <w:tab/>
      </w:r>
      <w:r w:rsidRPr="00042036">
        <w:rPr>
          <w:lang w:eastAsia="zh-CN"/>
        </w:rPr>
        <w:t xml:space="preserve">The rest of PDU session management procedures in different SSC mode in </w:t>
      </w:r>
      <w:r w:rsidR="00A142F8" w:rsidRPr="00042036">
        <w:rPr>
          <w:lang w:eastAsia="zh-CN"/>
        </w:rPr>
        <w:t>c</w:t>
      </w:r>
      <w:r w:rsidRPr="00042036">
        <w:rPr>
          <w:lang w:eastAsia="zh-CN"/>
        </w:rPr>
        <w:t>lause</w:t>
      </w:r>
      <w:r w:rsidR="00A142F8" w:rsidRPr="00042036">
        <w:rPr>
          <w:rFonts w:ascii="Cambria" w:eastAsia="Cambria" w:hAnsi="Cambria"/>
          <w:lang w:eastAsia="zh-CN"/>
        </w:rPr>
        <w:t> </w:t>
      </w:r>
      <w:r w:rsidRPr="00042036">
        <w:rPr>
          <w:lang w:eastAsia="zh-CN"/>
        </w:rPr>
        <w:t>4.3.5 of TS</w:t>
      </w:r>
      <w:r w:rsidR="00A142F8" w:rsidRPr="00042036">
        <w:rPr>
          <w:rFonts w:ascii="Cambria" w:eastAsia="Cambria" w:hAnsi="Cambria"/>
          <w:lang w:eastAsia="zh-CN"/>
        </w:rPr>
        <w:t> </w:t>
      </w:r>
      <w:r w:rsidRPr="00042036">
        <w:rPr>
          <w:lang w:eastAsia="zh-CN"/>
        </w:rPr>
        <w:t>23.502</w:t>
      </w:r>
      <w:r w:rsidR="00A142F8" w:rsidRPr="00042036">
        <w:rPr>
          <w:lang w:eastAsia="zh-CN"/>
        </w:rPr>
        <w:t> [5]</w:t>
      </w:r>
      <w:r w:rsidRPr="00042036">
        <w:rPr>
          <w:lang w:eastAsia="zh-CN"/>
        </w:rPr>
        <w:t>.</w:t>
      </w:r>
    </w:p>
    <w:p w14:paraId="38CCE2E4" w14:textId="4DC60953" w:rsidR="004407A6" w:rsidRPr="00042036" w:rsidRDefault="004407A6" w:rsidP="00797053">
      <w:pPr>
        <w:pStyle w:val="Heading4"/>
        <w:rPr>
          <w:rFonts w:eastAsia="Malgun Gothic"/>
          <w:lang w:eastAsia="ja-JP"/>
        </w:rPr>
      </w:pPr>
      <w:bookmarkStart w:id="1226" w:name="_Toc112924059"/>
      <w:r w:rsidRPr="00042036">
        <w:rPr>
          <w:rFonts w:eastAsia="Malgun Gothic"/>
          <w:lang w:eastAsia="ja-JP"/>
        </w:rPr>
        <w:t>6.</w:t>
      </w:r>
      <w:r w:rsidR="00CB7F61" w:rsidRPr="00042036">
        <w:rPr>
          <w:rFonts w:eastAsia="Malgun Gothic"/>
          <w:lang w:eastAsia="ja-JP"/>
        </w:rPr>
        <w:t>43</w:t>
      </w:r>
      <w:r w:rsidRPr="00042036">
        <w:rPr>
          <w:rFonts w:eastAsia="Malgun Gothic"/>
          <w:lang w:eastAsia="ja-JP"/>
        </w:rPr>
        <w:t>.3.3</w:t>
      </w:r>
      <w:r w:rsidRPr="00042036">
        <w:rPr>
          <w:rFonts w:eastAsia="Malgun Gothic"/>
          <w:lang w:eastAsia="ja-JP"/>
        </w:rPr>
        <w:tab/>
        <w:t>PDU session transferred to a new network slice in mobility scenario</w:t>
      </w:r>
      <w:bookmarkEnd w:id="1226"/>
    </w:p>
    <w:p w14:paraId="2729251D" w14:textId="631EA9A9" w:rsidR="004407A6" w:rsidRPr="00042036" w:rsidRDefault="00A142F8" w:rsidP="00797053">
      <w:pPr>
        <w:pStyle w:val="TH"/>
      </w:pPr>
      <w:r w:rsidRPr="00042036">
        <w:object w:dxaOrig="14790" w:dyaOrig="4906" w14:anchorId="50D5FE02">
          <v:shape id="_x0000_i1092" type="#_x0000_t75" style="width:456.75pt;height:151.5pt" o:ole="">
            <v:imagedata r:id="rId147" o:title=""/>
          </v:shape>
          <o:OLEObject Type="Embed" ProgID="Visio.Drawing.15" ShapeID="_x0000_i1092" DrawAspect="Content" ObjectID="_1723979145" r:id="rId148"/>
        </w:object>
      </w:r>
    </w:p>
    <w:p w14:paraId="70818CAB" w14:textId="41609B48" w:rsidR="004407A6" w:rsidRPr="00042036" w:rsidRDefault="004407A6" w:rsidP="00797053">
      <w:pPr>
        <w:pStyle w:val="TF"/>
        <w:rPr>
          <w:rFonts w:eastAsia="Yu Mincho"/>
          <w:color w:val="000000"/>
          <w:lang w:eastAsia="ja-JP"/>
        </w:rPr>
      </w:pPr>
      <w:r w:rsidRPr="00042036">
        <w:rPr>
          <w:rFonts w:eastAsia="Malgun Gothic"/>
        </w:rPr>
        <w:t>Figure 6.</w:t>
      </w:r>
      <w:r w:rsidR="00CB7F61" w:rsidRPr="00042036">
        <w:rPr>
          <w:rFonts w:eastAsia="Malgun Gothic"/>
        </w:rPr>
        <w:t>43</w:t>
      </w:r>
      <w:r w:rsidRPr="00042036">
        <w:rPr>
          <w:rFonts w:eastAsia="Malgun Gothic"/>
        </w:rPr>
        <w:t>.3.3-1: PDU Session transferred to a new network slice in no mobility scenario</w:t>
      </w:r>
    </w:p>
    <w:p w14:paraId="34FE72BC" w14:textId="3231E2BD" w:rsidR="004407A6" w:rsidRPr="00042036" w:rsidRDefault="004407A6" w:rsidP="00797053">
      <w:pPr>
        <w:pStyle w:val="B1"/>
        <w:rPr>
          <w:rFonts w:eastAsia="Yu Mincho"/>
          <w:lang w:eastAsia="ja-JP"/>
        </w:rPr>
      </w:pPr>
      <w:r w:rsidRPr="00042036">
        <w:rPr>
          <w:rFonts w:eastAsia="Yu Mincho"/>
          <w:lang w:eastAsia="ja-JP"/>
        </w:rPr>
        <w:t>1:</w:t>
      </w:r>
      <w:r w:rsidR="000815C2" w:rsidRPr="00042036">
        <w:rPr>
          <w:rFonts w:eastAsia="Yu Mincho"/>
          <w:lang w:eastAsia="ja-JP"/>
        </w:rPr>
        <w:tab/>
      </w:r>
      <w:r w:rsidRPr="00042036">
        <w:rPr>
          <w:rFonts w:eastAsia="Yu Mincho"/>
          <w:lang w:eastAsia="ja-JP"/>
        </w:rPr>
        <w:t>S-RAN determines to execute the N2 relocation process</w:t>
      </w:r>
    </w:p>
    <w:p w14:paraId="20845E74" w14:textId="3ED42E5F" w:rsidR="004407A6" w:rsidRPr="00042036" w:rsidRDefault="004407A6" w:rsidP="00797053">
      <w:pPr>
        <w:pStyle w:val="B1"/>
        <w:rPr>
          <w:rFonts w:eastAsia="Yu Mincho"/>
          <w:lang w:eastAsia="ja-JP"/>
        </w:rPr>
      </w:pPr>
      <w:r w:rsidRPr="00042036">
        <w:rPr>
          <w:rFonts w:eastAsia="Yu Mincho"/>
          <w:lang w:eastAsia="ja-JP"/>
        </w:rPr>
        <w:t>2:</w:t>
      </w:r>
      <w:r w:rsidR="000815C2" w:rsidRPr="00042036">
        <w:rPr>
          <w:rFonts w:eastAsia="Yu Mincho"/>
          <w:lang w:eastAsia="ja-JP"/>
        </w:rPr>
        <w:tab/>
      </w:r>
      <w:r w:rsidRPr="00042036">
        <w:rPr>
          <w:rFonts w:eastAsia="Yu Mincho"/>
          <w:lang w:eastAsia="ja-JP"/>
        </w:rPr>
        <w:t>S-RAN sends a handover request to S-AMF</w:t>
      </w:r>
    </w:p>
    <w:p w14:paraId="11285EE9" w14:textId="6D03D7D0" w:rsidR="004407A6" w:rsidRPr="00042036" w:rsidRDefault="004407A6" w:rsidP="00797053">
      <w:pPr>
        <w:pStyle w:val="B1"/>
        <w:rPr>
          <w:rFonts w:eastAsia="Yu Mincho"/>
          <w:lang w:eastAsia="ja-JP"/>
        </w:rPr>
      </w:pPr>
      <w:r w:rsidRPr="00042036">
        <w:rPr>
          <w:rFonts w:eastAsia="Yu Mincho"/>
          <w:lang w:eastAsia="ja-JP"/>
        </w:rPr>
        <w:t>3:</w:t>
      </w:r>
      <w:r w:rsidR="000815C2" w:rsidRPr="00042036">
        <w:rPr>
          <w:rFonts w:eastAsia="Yu Mincho"/>
          <w:lang w:eastAsia="ja-JP"/>
        </w:rPr>
        <w:tab/>
      </w:r>
      <w:r w:rsidRPr="00042036">
        <w:rPr>
          <w:rFonts w:eastAsia="Yu Mincho"/>
          <w:lang w:eastAsia="ja-JP"/>
        </w:rPr>
        <w:t>During the T-AMF selection process, the corresponding relationship between the Secondary NSSAI and the Allowed NSSAI originally stored in the S-AMF is sent to the T-AMF.</w:t>
      </w:r>
    </w:p>
    <w:p w14:paraId="54CDD128" w14:textId="64E7F39B" w:rsidR="004407A6" w:rsidRPr="00042036" w:rsidRDefault="000815C2" w:rsidP="00797053">
      <w:pPr>
        <w:pStyle w:val="B1"/>
        <w:rPr>
          <w:rFonts w:eastAsia="Yu Mincho"/>
          <w:lang w:eastAsia="ja-JP"/>
        </w:rPr>
      </w:pPr>
      <w:r w:rsidRPr="00042036">
        <w:rPr>
          <w:rFonts w:eastAsia="Yu Mincho"/>
          <w:lang w:eastAsia="ja-JP"/>
        </w:rPr>
        <w:tab/>
      </w:r>
      <w:r w:rsidR="004407A6" w:rsidRPr="00042036">
        <w:rPr>
          <w:rFonts w:eastAsia="Yu Mincho"/>
          <w:lang w:eastAsia="ja-JP"/>
        </w:rPr>
        <w:t xml:space="preserve">After the information is received by T-AMF, it compares with the corresponding relationship stored by itself. If it is consistent with the corresponding relationship stored in the current T-AMF, then continue the rest of </w:t>
      </w:r>
      <w:r w:rsidR="004407A6" w:rsidRPr="00042036">
        <w:rPr>
          <w:rFonts w:eastAsia="Yu Mincho"/>
          <w:lang w:eastAsia="ja-JP"/>
        </w:rPr>
        <w:lastRenderedPageBreak/>
        <w:t>handover procedure; if it is inconsistent with the corresponding relationship stored in the current T-AMF, there are following possibilities:</w:t>
      </w:r>
    </w:p>
    <w:p w14:paraId="76DDD46E" w14:textId="4D746DA4" w:rsidR="004407A6" w:rsidRPr="00042036" w:rsidRDefault="000815C2" w:rsidP="00797053">
      <w:pPr>
        <w:pStyle w:val="B1"/>
        <w:rPr>
          <w:rFonts w:eastAsia="Yu Mincho"/>
          <w:lang w:eastAsia="ja-JP"/>
        </w:rPr>
      </w:pPr>
      <w:r w:rsidRPr="00042036">
        <w:rPr>
          <w:rFonts w:eastAsia="Yu Mincho"/>
          <w:lang w:eastAsia="ja-JP"/>
        </w:rPr>
        <w:tab/>
      </w:r>
      <w:r w:rsidR="004407A6" w:rsidRPr="00042036">
        <w:rPr>
          <w:rFonts w:eastAsia="Yu Mincho"/>
          <w:lang w:eastAsia="ja-JP"/>
        </w:rPr>
        <w:t>Existed relationship inside T-AMF includes all the Allowed NSSAI in S-AMF but the value of Secondary NSSAI is different, the T-AMF will perform following service continuity process according to the existed relationship and delete the received information from S-AMF;</w:t>
      </w:r>
    </w:p>
    <w:p w14:paraId="372B6531" w14:textId="589CE69D" w:rsidR="004407A6" w:rsidRPr="00042036" w:rsidRDefault="000815C2" w:rsidP="00797053">
      <w:pPr>
        <w:pStyle w:val="B1"/>
        <w:rPr>
          <w:rFonts w:eastAsia="Yu Mincho"/>
          <w:lang w:eastAsia="ja-JP"/>
        </w:rPr>
      </w:pPr>
      <w:r w:rsidRPr="00042036">
        <w:rPr>
          <w:rFonts w:eastAsia="Yu Mincho"/>
          <w:lang w:eastAsia="ja-JP"/>
        </w:rPr>
        <w:tab/>
      </w:r>
      <w:r w:rsidR="004407A6" w:rsidRPr="00042036">
        <w:rPr>
          <w:rFonts w:eastAsia="Yu Mincho"/>
          <w:lang w:eastAsia="ja-JP"/>
        </w:rPr>
        <w:t>Existed relationship in T-AMF does not include all the Allowed NSSAI in S-AMF, T-AMF will query NSSF in the following registration procedure after handover complete as described in clause</w:t>
      </w:r>
      <w:r w:rsidR="00A142F8" w:rsidRPr="00042036">
        <w:rPr>
          <w:rFonts w:eastAsia="Yu Mincho"/>
          <w:lang w:eastAsia="ja-JP"/>
        </w:rPr>
        <w:t> </w:t>
      </w:r>
      <w:r w:rsidR="004407A6" w:rsidRPr="00042036">
        <w:rPr>
          <w:rFonts w:eastAsia="Yu Mincho"/>
          <w:lang w:eastAsia="ja-JP"/>
        </w:rPr>
        <w:t xml:space="preserve">4.9.1.3.3 of </w:t>
      </w:r>
      <w:r w:rsidR="00C92467" w:rsidRPr="00042036">
        <w:rPr>
          <w:rFonts w:eastAsia="Yu Mincho"/>
          <w:lang w:eastAsia="ja-JP"/>
        </w:rPr>
        <w:t>TS</w:t>
      </w:r>
      <w:r w:rsidR="00C92467">
        <w:rPr>
          <w:rFonts w:eastAsia="Yu Mincho"/>
          <w:lang w:eastAsia="ja-JP"/>
        </w:rPr>
        <w:t> </w:t>
      </w:r>
      <w:r w:rsidR="00C92467" w:rsidRPr="00042036">
        <w:rPr>
          <w:rFonts w:eastAsia="Yu Mincho"/>
          <w:lang w:eastAsia="ja-JP"/>
        </w:rPr>
        <w:t>23.502</w:t>
      </w:r>
      <w:r w:rsidR="00C92467">
        <w:rPr>
          <w:rFonts w:eastAsia="Yu Mincho"/>
          <w:lang w:eastAsia="ja-JP"/>
        </w:rPr>
        <w:t> </w:t>
      </w:r>
      <w:r w:rsidR="00C92467" w:rsidRPr="00042036">
        <w:rPr>
          <w:rFonts w:eastAsia="Yu Mincho"/>
          <w:lang w:eastAsia="ja-JP"/>
        </w:rPr>
        <w:t>[</w:t>
      </w:r>
      <w:r w:rsidR="00A142F8" w:rsidRPr="00042036">
        <w:rPr>
          <w:rFonts w:eastAsia="Yu Mincho"/>
          <w:lang w:eastAsia="ja-JP"/>
        </w:rPr>
        <w:t>5]</w:t>
      </w:r>
      <w:r w:rsidR="004407A6" w:rsidRPr="00042036">
        <w:rPr>
          <w:rFonts w:eastAsia="Yu Mincho"/>
          <w:lang w:eastAsia="ja-JP"/>
        </w:rPr>
        <w:t>, even if AMF re-allocation is not needed any more, to obtain the latest Secondary NSSAI and Allowed NSSAI related information at UE</w:t>
      </w:r>
      <w:r w:rsidR="00494EEF" w:rsidRPr="00042036">
        <w:rPr>
          <w:rFonts w:eastAsia="Yu Mincho"/>
          <w:lang w:eastAsia="ja-JP"/>
        </w:rPr>
        <w:t>'</w:t>
      </w:r>
      <w:r w:rsidR="004407A6" w:rsidRPr="00042036">
        <w:rPr>
          <w:rFonts w:eastAsia="Yu Mincho"/>
          <w:lang w:eastAsia="ja-JP"/>
        </w:rPr>
        <w:t>s current location area.</w:t>
      </w:r>
    </w:p>
    <w:p w14:paraId="16D5CB91" w14:textId="0DB35841" w:rsidR="004407A6" w:rsidRPr="00042036" w:rsidRDefault="004407A6" w:rsidP="00797053">
      <w:pPr>
        <w:pStyle w:val="B1"/>
        <w:rPr>
          <w:rFonts w:eastAsia="Yu Mincho"/>
          <w:lang w:eastAsia="ja-JP"/>
        </w:rPr>
      </w:pPr>
      <w:r w:rsidRPr="00042036">
        <w:rPr>
          <w:rFonts w:eastAsia="Yu Mincho"/>
          <w:lang w:eastAsia="ja-JP"/>
        </w:rPr>
        <w:t>4:</w:t>
      </w:r>
      <w:r w:rsidR="000815C2" w:rsidRPr="00042036">
        <w:rPr>
          <w:rFonts w:eastAsia="Yu Mincho"/>
          <w:lang w:eastAsia="ja-JP"/>
        </w:rPr>
        <w:tab/>
      </w:r>
      <w:r w:rsidRPr="00042036">
        <w:rPr>
          <w:rFonts w:eastAsia="Yu Mincho"/>
          <w:lang w:eastAsia="ja-JP"/>
        </w:rPr>
        <w:t>Rest of the RAN handover procedures.</w:t>
      </w:r>
    </w:p>
    <w:p w14:paraId="22EF2716" w14:textId="1B888937" w:rsidR="004407A6" w:rsidRPr="00042036" w:rsidRDefault="004407A6" w:rsidP="00797053">
      <w:pPr>
        <w:pStyle w:val="B1"/>
        <w:rPr>
          <w:rFonts w:eastAsia="Yu Mincho"/>
          <w:lang w:eastAsia="ja-JP"/>
        </w:rPr>
      </w:pPr>
      <w:r w:rsidRPr="00042036">
        <w:rPr>
          <w:rFonts w:eastAsia="Yu Mincho"/>
          <w:lang w:eastAsia="ja-JP"/>
        </w:rPr>
        <w:t>5, 6:</w:t>
      </w:r>
      <w:r w:rsidR="000815C2" w:rsidRPr="00042036">
        <w:rPr>
          <w:rFonts w:eastAsia="Yu Mincho"/>
          <w:lang w:eastAsia="ja-JP"/>
        </w:rPr>
        <w:tab/>
      </w:r>
      <w:r w:rsidRPr="00042036">
        <w:rPr>
          <w:rFonts w:eastAsia="Yu Mincho"/>
          <w:lang w:eastAsia="ja-JP"/>
        </w:rPr>
        <w:t xml:space="preserve">Similar to the No mobility scenario, AMF triggers the migration of network slices when it finds that the current SLA is not satisfied or the CN load is insufficient as described in </w:t>
      </w:r>
      <w:r w:rsidR="00A142F8" w:rsidRPr="00042036">
        <w:rPr>
          <w:rFonts w:eastAsia="Yu Mincho"/>
          <w:lang w:eastAsia="ja-JP"/>
        </w:rPr>
        <w:t>clause </w:t>
      </w:r>
      <w:r w:rsidRPr="00042036">
        <w:rPr>
          <w:rFonts w:eastAsia="Yu Mincho"/>
          <w:lang w:eastAsia="ja-JP"/>
        </w:rPr>
        <w:t>6.</w:t>
      </w:r>
      <w:r w:rsidR="00A142F8" w:rsidRPr="00042036">
        <w:rPr>
          <w:rFonts w:eastAsia="Yu Mincho"/>
          <w:lang w:eastAsia="ja-JP"/>
        </w:rPr>
        <w:t>43</w:t>
      </w:r>
      <w:r w:rsidRPr="00042036">
        <w:rPr>
          <w:rFonts w:eastAsia="Yu Mincho"/>
          <w:lang w:eastAsia="ja-JP"/>
        </w:rPr>
        <w:t>.3.2.</w:t>
      </w:r>
    </w:p>
    <w:p w14:paraId="4BBB2D51" w14:textId="6004CC09" w:rsidR="004407A6" w:rsidRPr="00042036" w:rsidRDefault="004407A6" w:rsidP="00C92467">
      <w:pPr>
        <w:pStyle w:val="Heading3"/>
        <w:rPr>
          <w:rFonts w:eastAsia="Malgun Gothic"/>
          <w:lang w:eastAsia="zh-CN"/>
        </w:rPr>
      </w:pPr>
      <w:bookmarkStart w:id="1227" w:name="_Toc112923365"/>
      <w:bookmarkStart w:id="1228" w:name="_Toc112924060"/>
      <w:r w:rsidRPr="00C92467">
        <w:rPr>
          <w:rFonts w:eastAsia="Malgun Gothic"/>
        </w:rPr>
        <w:t>6.</w:t>
      </w:r>
      <w:r w:rsidR="00CB7F61" w:rsidRPr="00C92467">
        <w:rPr>
          <w:rFonts w:eastAsia="Malgun Gothic"/>
        </w:rPr>
        <w:t>43</w:t>
      </w:r>
      <w:r w:rsidRPr="00C92467">
        <w:rPr>
          <w:rFonts w:eastAsia="Malgun Gothic"/>
        </w:rPr>
        <w:t>.4</w:t>
      </w:r>
      <w:r w:rsidRPr="00C92467">
        <w:rPr>
          <w:rFonts w:eastAsia="Malgun Gothic"/>
        </w:rPr>
        <w:tab/>
        <w:t>Impacts on services, entities and interfaces</w:t>
      </w:r>
      <w:bookmarkEnd w:id="1227"/>
      <w:bookmarkEnd w:id="1228"/>
    </w:p>
    <w:p w14:paraId="66C64A59" w14:textId="77777777" w:rsidR="004407A6" w:rsidRPr="00042036" w:rsidRDefault="004407A6" w:rsidP="00185D56">
      <w:pPr>
        <w:rPr>
          <w:rFonts w:eastAsia="DengXian"/>
          <w:lang w:eastAsia="zh-CN"/>
        </w:rPr>
      </w:pPr>
      <w:r w:rsidRPr="00185D56">
        <w:rPr>
          <w:rFonts w:eastAsia="Malgun Gothic"/>
        </w:rPr>
        <w:t>The following impacts have been identified:</w:t>
      </w:r>
    </w:p>
    <w:p w14:paraId="2434A4BA" w14:textId="77777777" w:rsidR="000177E7" w:rsidRDefault="000177E7" w:rsidP="000177E7">
      <w:pPr>
        <w:rPr>
          <w:rFonts w:eastAsia="DengXian"/>
          <w:lang w:eastAsia="zh-CN"/>
        </w:rPr>
      </w:pPr>
      <w:r>
        <w:rPr>
          <w:rFonts w:eastAsia="DengXian"/>
          <w:lang w:eastAsia="zh-CN"/>
        </w:rPr>
        <w:t>AMF:</w:t>
      </w:r>
    </w:p>
    <w:p w14:paraId="27319013" w14:textId="77777777" w:rsidR="000177E7" w:rsidRDefault="000177E7" w:rsidP="000177E7">
      <w:pPr>
        <w:pStyle w:val="B1"/>
        <w:rPr>
          <w:rFonts w:eastAsia="DengXian"/>
          <w:lang w:eastAsia="zh-CN"/>
        </w:rPr>
      </w:pPr>
      <w:r>
        <w:rPr>
          <w:rFonts w:eastAsia="DengXian"/>
          <w:lang w:eastAsia="zh-CN"/>
        </w:rPr>
        <w:t>-</w:t>
      </w:r>
      <w:r>
        <w:rPr>
          <w:rFonts w:eastAsia="DengXian"/>
          <w:lang w:eastAsia="zh-CN"/>
        </w:rPr>
        <w:tab/>
        <w:t>Support storage of secondary S-NSSAI information obtained in initial registration procedure;</w:t>
      </w:r>
    </w:p>
    <w:p w14:paraId="0D3BD5F9" w14:textId="77777777" w:rsidR="000177E7" w:rsidRDefault="000177E7" w:rsidP="000177E7">
      <w:pPr>
        <w:pStyle w:val="B1"/>
        <w:rPr>
          <w:rFonts w:eastAsia="DengXian"/>
          <w:lang w:eastAsia="zh-CN"/>
        </w:rPr>
      </w:pPr>
      <w:r>
        <w:rPr>
          <w:rFonts w:eastAsia="DengXian"/>
          <w:lang w:eastAsia="zh-CN"/>
        </w:rPr>
        <w:t>-</w:t>
      </w:r>
      <w:r>
        <w:rPr>
          <w:rFonts w:eastAsia="DengXian"/>
          <w:lang w:eastAsia="zh-CN"/>
        </w:rPr>
        <w:tab/>
        <w:t>Send original secondary S-NSSAI information from S-AMF to T-AMF during RAN handover and related processing.</w:t>
      </w:r>
    </w:p>
    <w:p w14:paraId="638D5C0E" w14:textId="77777777" w:rsidR="000177E7" w:rsidRDefault="000177E7" w:rsidP="000177E7">
      <w:pPr>
        <w:rPr>
          <w:rFonts w:eastAsia="DengXian"/>
          <w:lang w:eastAsia="zh-CN"/>
        </w:rPr>
      </w:pPr>
      <w:r>
        <w:rPr>
          <w:rFonts w:eastAsia="DengXian"/>
          <w:lang w:eastAsia="zh-CN"/>
        </w:rPr>
        <w:t>NSSF:</w:t>
      </w:r>
    </w:p>
    <w:p w14:paraId="2AEAB1F4" w14:textId="77777777" w:rsidR="000177E7" w:rsidRDefault="000177E7" w:rsidP="000177E7">
      <w:pPr>
        <w:pStyle w:val="B1"/>
        <w:rPr>
          <w:rFonts w:eastAsia="DengXian"/>
          <w:lang w:eastAsia="zh-CN"/>
        </w:rPr>
      </w:pPr>
      <w:r>
        <w:rPr>
          <w:rFonts w:eastAsia="DengXian"/>
          <w:lang w:eastAsia="zh-CN"/>
        </w:rPr>
        <w:t>-</w:t>
      </w:r>
      <w:r>
        <w:rPr>
          <w:rFonts w:eastAsia="DengXian"/>
          <w:lang w:eastAsia="zh-CN"/>
        </w:rPr>
        <w:tab/>
        <w:t>Decide value of secondary S-NSSAI during initial registration procedure.</w:t>
      </w:r>
    </w:p>
    <w:p w14:paraId="5639CCF1" w14:textId="77777777" w:rsidR="000177E7" w:rsidRDefault="000177E7" w:rsidP="000177E7">
      <w:pPr>
        <w:rPr>
          <w:rFonts w:eastAsia="DengXian"/>
          <w:lang w:eastAsia="zh-CN"/>
        </w:rPr>
      </w:pPr>
      <w:r>
        <w:rPr>
          <w:rFonts w:eastAsia="DengXian"/>
          <w:lang w:eastAsia="zh-CN"/>
        </w:rPr>
        <w:t>SMF:</w:t>
      </w:r>
    </w:p>
    <w:p w14:paraId="56FC4D6D" w14:textId="77777777" w:rsidR="000177E7" w:rsidRDefault="000177E7" w:rsidP="000177E7">
      <w:pPr>
        <w:pStyle w:val="B1"/>
        <w:rPr>
          <w:rFonts w:eastAsia="DengXian"/>
          <w:lang w:eastAsia="zh-CN"/>
        </w:rPr>
      </w:pPr>
      <w:r>
        <w:rPr>
          <w:rFonts w:eastAsia="DengXian"/>
          <w:lang w:eastAsia="zh-CN"/>
        </w:rPr>
        <w:t>-</w:t>
      </w:r>
      <w:r>
        <w:rPr>
          <w:rFonts w:eastAsia="DengXian"/>
          <w:lang w:eastAsia="zh-CN"/>
        </w:rPr>
        <w:tab/>
        <w:t>Trigger PDU session modification when receiving secondary S-NSSAI from AMF.</w:t>
      </w:r>
    </w:p>
    <w:p w14:paraId="4E4FB19A" w14:textId="77777777" w:rsidR="000177E7" w:rsidRDefault="000177E7" w:rsidP="000177E7">
      <w:pPr>
        <w:rPr>
          <w:rFonts w:eastAsia="DengXian"/>
          <w:lang w:eastAsia="zh-CN"/>
        </w:rPr>
      </w:pPr>
      <w:r>
        <w:rPr>
          <w:rFonts w:eastAsia="DengXian"/>
          <w:lang w:eastAsia="zh-CN"/>
        </w:rPr>
        <w:t>UE, NG-RAN:</w:t>
      </w:r>
    </w:p>
    <w:p w14:paraId="2F684E63" w14:textId="77777777" w:rsidR="000177E7" w:rsidRDefault="000177E7" w:rsidP="000177E7">
      <w:pPr>
        <w:pStyle w:val="B1"/>
        <w:rPr>
          <w:rFonts w:eastAsia="DengXian"/>
          <w:lang w:eastAsia="zh-CN"/>
        </w:rPr>
      </w:pPr>
      <w:r>
        <w:rPr>
          <w:rFonts w:eastAsia="DengXian"/>
          <w:lang w:eastAsia="zh-CN"/>
        </w:rPr>
        <w:t>-</w:t>
      </w:r>
      <w:r>
        <w:rPr>
          <w:rFonts w:eastAsia="DengXian"/>
          <w:lang w:eastAsia="zh-CN"/>
        </w:rPr>
        <w:tab/>
        <w:t>Handling PDU session modification which related to the secondary S-NSSAI.</w:t>
      </w:r>
    </w:p>
    <w:p w14:paraId="05D0C272" w14:textId="625D468C" w:rsidR="004407A6" w:rsidRPr="00042036" w:rsidRDefault="004407A6" w:rsidP="000177E7">
      <w:pPr>
        <w:pStyle w:val="B1"/>
        <w:rPr>
          <w:rFonts w:eastAsia="DengXian"/>
          <w:lang w:eastAsia="zh-CN"/>
        </w:rPr>
      </w:pPr>
    </w:p>
    <w:p w14:paraId="5BEC2B07" w14:textId="2DBE5040" w:rsidR="00190697" w:rsidRPr="00042036" w:rsidRDefault="00190697" w:rsidP="00190697">
      <w:pPr>
        <w:pStyle w:val="Heading2"/>
      </w:pPr>
      <w:bookmarkStart w:id="1229" w:name="_Toc112923366"/>
      <w:bookmarkStart w:id="1230" w:name="_Toc112924061"/>
      <w:r w:rsidRPr="00042036">
        <w:rPr>
          <w:lang w:eastAsia="zh-CN"/>
        </w:rPr>
        <w:t>6.</w:t>
      </w:r>
      <w:r w:rsidR="00CB7F61" w:rsidRPr="00042036">
        <w:rPr>
          <w:lang w:eastAsia="zh-CN"/>
        </w:rPr>
        <w:t>44</w:t>
      </w:r>
      <w:r w:rsidRPr="00042036">
        <w:rPr>
          <w:lang w:eastAsia="ko-KR"/>
        </w:rPr>
        <w:tab/>
      </w:r>
      <w:r w:rsidRPr="00042036">
        <w:t>Solution</w:t>
      </w:r>
      <w:r w:rsidRPr="00042036">
        <w:rPr>
          <w:lang w:eastAsia="zh-CN"/>
        </w:rPr>
        <w:t xml:space="preserve"> #</w:t>
      </w:r>
      <w:r w:rsidR="00CB7F61" w:rsidRPr="00042036">
        <w:rPr>
          <w:lang w:eastAsia="zh-CN"/>
        </w:rPr>
        <w:t>44</w:t>
      </w:r>
      <w:r w:rsidRPr="00042036">
        <w:t>: Controlling UE access to the network per Network Slice on a per cell level granularity</w:t>
      </w:r>
      <w:bookmarkEnd w:id="1229"/>
      <w:bookmarkEnd w:id="1230"/>
    </w:p>
    <w:p w14:paraId="0E3B939F" w14:textId="79196E47" w:rsidR="00190697" w:rsidRPr="00042036" w:rsidRDefault="00190697" w:rsidP="00190697">
      <w:pPr>
        <w:pStyle w:val="Heading3"/>
        <w:rPr>
          <w:lang w:eastAsia="ko-KR"/>
        </w:rPr>
      </w:pPr>
      <w:bookmarkStart w:id="1231" w:name="_Toc112923367"/>
      <w:bookmarkStart w:id="1232" w:name="_Toc112924062"/>
      <w:r w:rsidRPr="00042036">
        <w:rPr>
          <w:lang w:eastAsia="ko-KR"/>
        </w:rPr>
        <w:t>6.</w:t>
      </w:r>
      <w:r w:rsidR="00CB7F61" w:rsidRPr="00042036">
        <w:rPr>
          <w:lang w:eastAsia="ko-KR"/>
        </w:rPr>
        <w:t>44</w:t>
      </w:r>
      <w:r w:rsidRPr="00042036">
        <w:rPr>
          <w:lang w:eastAsia="ko-KR"/>
        </w:rPr>
        <w:t>.1</w:t>
      </w:r>
      <w:r w:rsidRPr="00042036">
        <w:rPr>
          <w:lang w:eastAsia="ko-KR"/>
        </w:rPr>
        <w:tab/>
        <w:t>Introduction</w:t>
      </w:r>
      <w:bookmarkEnd w:id="1231"/>
      <w:bookmarkEnd w:id="1232"/>
    </w:p>
    <w:p w14:paraId="1E9AF9B4" w14:textId="0CA30BD2" w:rsidR="00190697" w:rsidRPr="00042036" w:rsidRDefault="00190697" w:rsidP="00190697">
      <w:pPr>
        <w:rPr>
          <w:lang w:eastAsia="ko-KR"/>
        </w:rPr>
      </w:pPr>
      <w:r w:rsidRPr="00042036">
        <w:rPr>
          <w:lang w:eastAsia="ko-KR"/>
        </w:rPr>
        <w:t xml:space="preserve">The solution addresses the </w:t>
      </w:r>
      <w:r w:rsidR="00494EEF" w:rsidRPr="00042036">
        <w:rPr>
          <w:lang w:eastAsia="ko-KR"/>
        </w:rPr>
        <w:t>"</w:t>
      </w:r>
      <w:r w:rsidRPr="00042036">
        <w:rPr>
          <w:lang w:eastAsia="ko-KR"/>
        </w:rPr>
        <w:t>Network Slice Area of Service for services not mapping to existing TAs boundaries</w:t>
      </w:r>
      <w:r w:rsidR="00494EEF" w:rsidRPr="00042036">
        <w:rPr>
          <w:lang w:eastAsia="ko-KR"/>
        </w:rPr>
        <w:t>"</w:t>
      </w:r>
      <w:r w:rsidRPr="00042036">
        <w:rPr>
          <w:lang w:eastAsia="ko-KR"/>
        </w:rPr>
        <w:t xml:space="preserve"> of the Key Issue #3: Network Slice Area of Service for services not mapping to existing TAs boundaries and Temporary network slices.</w:t>
      </w:r>
    </w:p>
    <w:p w14:paraId="3A6A380C" w14:textId="5FA8A17D" w:rsidR="00190697" w:rsidRPr="00042036" w:rsidRDefault="00190697" w:rsidP="00190697">
      <w:pPr>
        <w:pStyle w:val="Heading3"/>
      </w:pPr>
      <w:bookmarkStart w:id="1233" w:name="_Toc112923368"/>
      <w:bookmarkStart w:id="1234" w:name="_Toc112924063"/>
      <w:r w:rsidRPr="00042036">
        <w:t>6.</w:t>
      </w:r>
      <w:r w:rsidR="00CB7F61" w:rsidRPr="00042036">
        <w:t>44</w:t>
      </w:r>
      <w:r w:rsidRPr="00042036">
        <w:t>.2</w:t>
      </w:r>
      <w:r w:rsidRPr="00042036">
        <w:tab/>
        <w:t>Functional Description</w:t>
      </w:r>
      <w:bookmarkEnd w:id="1233"/>
      <w:bookmarkEnd w:id="1234"/>
    </w:p>
    <w:p w14:paraId="17F4ED0B" w14:textId="77777777" w:rsidR="00190697" w:rsidRPr="00042036" w:rsidRDefault="00190697" w:rsidP="00190697">
      <w:r w:rsidRPr="00042036">
        <w:t>The solution provides two mechanisms to select among for addressing the case when Network Slice Area of Service for services not mapping to existing TAs boundaries.</w:t>
      </w:r>
    </w:p>
    <w:p w14:paraId="2A3679D1" w14:textId="77777777" w:rsidR="00190697" w:rsidRPr="00042036" w:rsidRDefault="00190697" w:rsidP="00190697">
      <w:r w:rsidRPr="00042036">
        <w:t>The two mechanisms are summarized as follows:</w:t>
      </w:r>
    </w:p>
    <w:p w14:paraId="06EC10F5" w14:textId="77777777" w:rsidR="00190697" w:rsidRPr="00042036" w:rsidRDefault="00190697" w:rsidP="00190697">
      <w:pPr>
        <w:pStyle w:val="B1"/>
      </w:pPr>
      <w:r w:rsidRPr="00042036">
        <w:t>1.</w:t>
      </w:r>
      <w:r w:rsidRPr="00042036">
        <w:tab/>
        <w:t>Extend Access and mobility related policy information such that Service Area Restrictions can be set per S-NSSAI on a per cell level granularity. UDM can set Service Area Restrictions per subscribed S-NSSAI and also indicate the geographical information (e.g. longitude/latitude, zip code, etc) or (for non-roaming) list of cells, As per current logic the PCF can adjust the Service Area Restrictions, and then AMF sends the Service Area Restrictions to the UE. The UE then applies the Service Area Restrictions possibly on a per network slice and cell granularity.</w:t>
      </w:r>
    </w:p>
    <w:p w14:paraId="7B9DB3D5" w14:textId="63481073" w:rsidR="00190697" w:rsidRPr="00042036" w:rsidRDefault="00190697" w:rsidP="00190697">
      <w:pPr>
        <w:pStyle w:val="Heading3"/>
      </w:pPr>
      <w:bookmarkStart w:id="1235" w:name="_Toc112923369"/>
      <w:bookmarkStart w:id="1236" w:name="_Toc112924064"/>
      <w:r w:rsidRPr="00042036">
        <w:lastRenderedPageBreak/>
        <w:t>6.</w:t>
      </w:r>
      <w:r w:rsidR="00CB7F61" w:rsidRPr="00042036">
        <w:t>44</w:t>
      </w:r>
      <w:r w:rsidRPr="00042036">
        <w:t>.3</w:t>
      </w:r>
      <w:r w:rsidRPr="00042036">
        <w:tab/>
        <w:t>Procedures</w:t>
      </w:r>
      <w:bookmarkEnd w:id="1235"/>
      <w:bookmarkEnd w:id="1236"/>
    </w:p>
    <w:p w14:paraId="6C08E4A4" w14:textId="5EABF606" w:rsidR="00190697" w:rsidRPr="00042036" w:rsidRDefault="00190697" w:rsidP="00190697">
      <w:pPr>
        <w:pStyle w:val="Heading4"/>
      </w:pPr>
      <w:bookmarkStart w:id="1237" w:name="_Toc112924065"/>
      <w:r w:rsidRPr="00042036">
        <w:t>6.</w:t>
      </w:r>
      <w:r w:rsidR="00CB7F61" w:rsidRPr="00042036">
        <w:t>44</w:t>
      </w:r>
      <w:r w:rsidRPr="00042036">
        <w:t>.3.1</w:t>
      </w:r>
      <w:r w:rsidRPr="00042036">
        <w:tab/>
        <w:t>General</w:t>
      </w:r>
      <w:bookmarkEnd w:id="1237"/>
    </w:p>
    <w:p w14:paraId="2C3867EF" w14:textId="77777777" w:rsidR="00190697" w:rsidRPr="00042036" w:rsidRDefault="00190697" w:rsidP="00190697">
      <w:pPr>
        <w:rPr>
          <w:lang w:eastAsia="ko-KR"/>
        </w:rPr>
      </w:pPr>
      <w:r w:rsidRPr="00042036">
        <w:rPr>
          <w:lang w:eastAsia="ko-KR"/>
        </w:rPr>
        <w:t>During initial registration the UE indicates that the UE is supporting the extended functionality i.e. URSP, Service Area Restrictions The AMF applies current logic and if the UE requests or subscribes to S-NSSAIs that are applicable for the extended location restriction and the UE does not support the extended functionality, the network decides whether to provide the applicable S-NSSAI in Allowed NSSAI and Configured NSSAI to the UE. The decision can be implemented as operator policy in AMF, or decided by another NF e.g. UDM, NSSF or PCF in which case the UE support needs to be forwarded to the NF.</w:t>
      </w:r>
    </w:p>
    <w:p w14:paraId="047F7463" w14:textId="77777777" w:rsidR="00C90C86" w:rsidRPr="00042036" w:rsidRDefault="00C90C86" w:rsidP="00797053">
      <w:pPr>
        <w:pStyle w:val="TH"/>
      </w:pPr>
      <w:r w:rsidRPr="00042036">
        <w:object w:dxaOrig="12090" w:dyaOrig="7771" w14:anchorId="5BFB8A0E">
          <v:shape id="_x0000_i1093" type="#_x0000_t75" style="width:476.25pt;height:306pt" o:ole="">
            <v:imagedata r:id="rId149" o:title=""/>
          </v:shape>
          <o:OLEObject Type="Embed" ProgID="Visio.Drawing.15" ShapeID="_x0000_i1093" DrawAspect="Content" ObjectID="_1723979146" r:id="rId150"/>
        </w:object>
      </w:r>
    </w:p>
    <w:p w14:paraId="0AF7F526" w14:textId="768DBB36" w:rsidR="00190697" w:rsidRPr="00042036" w:rsidRDefault="00C90C86" w:rsidP="00797053">
      <w:pPr>
        <w:pStyle w:val="TF"/>
        <w:rPr>
          <w:rFonts w:eastAsia="Yu Mincho"/>
          <w:lang w:eastAsia="ko-KR"/>
        </w:rPr>
      </w:pPr>
      <w:r w:rsidRPr="00042036">
        <w:t xml:space="preserve">Figure 6.44.3.1-1. </w:t>
      </w:r>
      <w:r w:rsidRPr="00042036">
        <w:rPr>
          <w:lang w:eastAsia="ko-KR"/>
        </w:rPr>
        <w:t>Registration procedure for Service Area Restrictions</w:t>
      </w:r>
    </w:p>
    <w:p w14:paraId="6584648E" w14:textId="703903F8" w:rsidR="00190697" w:rsidRPr="00042036" w:rsidRDefault="00190697" w:rsidP="00190697">
      <w:pPr>
        <w:rPr>
          <w:lang w:eastAsia="ko-KR"/>
        </w:rPr>
      </w:pPr>
      <w:r w:rsidRPr="00042036">
        <w:rPr>
          <w:lang w:eastAsia="ko-KR"/>
        </w:rPr>
        <w:t>The initial registration procedure is executed as in</w:t>
      </w:r>
      <w:r w:rsidR="00494EEF" w:rsidRPr="00042036">
        <w:rPr>
          <w:lang w:eastAsia="ko-KR"/>
        </w:rPr>
        <w:t xml:space="preserve"> clause 4.2.2.2.2</w:t>
      </w:r>
      <w:r w:rsidRPr="00042036">
        <w:rPr>
          <w:lang w:eastAsia="ko-KR"/>
        </w:rPr>
        <w:t xml:space="preserve"> </w:t>
      </w:r>
      <w:r w:rsidR="00494EEF" w:rsidRPr="00042036">
        <w:rPr>
          <w:lang w:eastAsia="ko-KR"/>
        </w:rPr>
        <w:t xml:space="preserve">of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00CB7F61" w:rsidRPr="00042036">
        <w:rPr>
          <w:lang w:eastAsia="ko-KR"/>
        </w:rPr>
        <w:t>5]</w:t>
      </w:r>
      <w:r w:rsidRPr="00042036">
        <w:rPr>
          <w:lang w:eastAsia="ko-KR"/>
        </w:rPr>
        <w:t xml:space="preserve"> with the following differences.</w:t>
      </w:r>
    </w:p>
    <w:p w14:paraId="23128CCE" w14:textId="3CBDA1D6" w:rsidR="00190697" w:rsidRPr="00042036" w:rsidRDefault="00190697" w:rsidP="00190697">
      <w:pPr>
        <w:pStyle w:val="B1"/>
        <w:rPr>
          <w:lang w:eastAsia="ko-KR"/>
        </w:rPr>
      </w:pPr>
      <w:r w:rsidRPr="00042036">
        <w:rPr>
          <w:lang w:eastAsia="ko-KR"/>
        </w:rPr>
        <w:t>1.</w:t>
      </w:r>
      <w:r w:rsidRPr="00042036">
        <w:rPr>
          <w:lang w:eastAsia="ko-KR"/>
        </w:rPr>
        <w:tab/>
        <w:t>The UE indicates the UE</w:t>
      </w:r>
      <w:r w:rsidR="00494EEF" w:rsidRPr="00042036">
        <w:rPr>
          <w:lang w:eastAsia="ko-KR"/>
        </w:rPr>
        <w:t>'</w:t>
      </w:r>
      <w:r w:rsidRPr="00042036">
        <w:rPr>
          <w:lang w:eastAsia="ko-KR"/>
        </w:rPr>
        <w:t>s capability to support the extended location restriction functionality in the Registration message e.g. in the UE 5GMM Core Network Capability.</w:t>
      </w:r>
    </w:p>
    <w:p w14:paraId="19B07FEC" w14:textId="76DFC275" w:rsidR="00190697" w:rsidRPr="00042036" w:rsidRDefault="00190697" w:rsidP="00190697">
      <w:pPr>
        <w:pStyle w:val="B1"/>
        <w:rPr>
          <w:lang w:eastAsia="ko-KR"/>
        </w:rPr>
      </w:pPr>
      <w:r w:rsidRPr="00042036">
        <w:rPr>
          <w:lang w:eastAsia="ko-KR"/>
        </w:rPr>
        <w:t>2.</w:t>
      </w:r>
      <w:r w:rsidRPr="00042036">
        <w:rPr>
          <w:lang w:eastAsia="ko-KR"/>
        </w:rPr>
        <w:tab/>
        <w:t>No changes to steps 2 to 14a</w:t>
      </w:r>
      <w:r w:rsidR="00494EEF" w:rsidRPr="00042036">
        <w:rPr>
          <w:lang w:eastAsia="ko-KR"/>
        </w:rPr>
        <w:t xml:space="preserve"> in clause 4.2.2.2.2</w:t>
      </w:r>
      <w:r w:rsidRPr="00042036">
        <w:rPr>
          <w:lang w:eastAsia="ko-KR"/>
        </w:rPr>
        <w:t xml:space="preserve"> of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00CB7F61" w:rsidRPr="00042036">
        <w:rPr>
          <w:lang w:eastAsia="ko-KR"/>
        </w:rPr>
        <w:t>5]</w:t>
      </w:r>
      <w:r w:rsidRPr="00042036">
        <w:rPr>
          <w:lang w:eastAsia="ko-KR"/>
        </w:rPr>
        <w:t>.</w:t>
      </w:r>
    </w:p>
    <w:p w14:paraId="23284658" w14:textId="77777777" w:rsidR="00190697" w:rsidRPr="00042036" w:rsidRDefault="00190697" w:rsidP="00190697">
      <w:pPr>
        <w:pStyle w:val="B1"/>
        <w:rPr>
          <w:lang w:eastAsia="ko-KR"/>
        </w:rPr>
      </w:pPr>
      <w:r w:rsidRPr="00042036">
        <w:rPr>
          <w:lang w:eastAsia="ko-KR"/>
        </w:rPr>
        <w:t>3.</w:t>
      </w:r>
      <w:r w:rsidRPr="00042036">
        <w:rPr>
          <w:lang w:eastAsia="ko-KR"/>
        </w:rPr>
        <w:tab/>
        <w:t>If UDM is to be able to decide whether to provide S-NSSAIs applicable for extended location restriction to the UE, then AMF indicates whether the UE and serving network supports the extended location restriction functionality.</w:t>
      </w:r>
    </w:p>
    <w:p w14:paraId="5B1F6DFE" w14:textId="3737DE3F" w:rsidR="00190697" w:rsidRPr="00042036" w:rsidRDefault="00190697" w:rsidP="00190697">
      <w:pPr>
        <w:pStyle w:val="B1"/>
        <w:rPr>
          <w:lang w:eastAsia="ko-KR"/>
        </w:rPr>
      </w:pPr>
      <w:r w:rsidRPr="00042036">
        <w:rPr>
          <w:lang w:eastAsia="ko-KR"/>
        </w:rPr>
        <w:t>4.</w:t>
      </w:r>
      <w:r w:rsidRPr="00042036">
        <w:rPr>
          <w:lang w:eastAsia="ko-KR"/>
        </w:rPr>
        <w:tab/>
      </w:r>
      <w:r w:rsidR="00A142F8" w:rsidRPr="00042036">
        <w:rPr>
          <w:lang w:eastAsia="ko-KR"/>
        </w:rPr>
        <w:t>T</w:t>
      </w:r>
      <w:r w:rsidRPr="00042036">
        <w:rPr>
          <w:lang w:eastAsia="ko-KR"/>
        </w:rPr>
        <w:t xml:space="preserve">he UDM can provide </w:t>
      </w:r>
      <w:r w:rsidRPr="00042036">
        <w:t>Service Area Restrictions with per S-NSSAI restrictions. The location information can be as currently, geographical information (e.g. longitude/latitude, zip code, etc) or list of cells. The UDM can adapt the content based on the knowledge whether the UE and serving network supports the extended location restrictions.</w:t>
      </w:r>
    </w:p>
    <w:p w14:paraId="5FCB82D0" w14:textId="77777777" w:rsidR="00190697" w:rsidRPr="00042036" w:rsidRDefault="00190697" w:rsidP="00190697">
      <w:pPr>
        <w:pStyle w:val="B1"/>
        <w:rPr>
          <w:lang w:eastAsia="ko-KR"/>
        </w:rPr>
      </w:pPr>
      <w:r w:rsidRPr="00042036">
        <w:rPr>
          <w:lang w:eastAsia="ko-KR"/>
        </w:rPr>
        <w:t>5.</w:t>
      </w:r>
      <w:r w:rsidRPr="00042036">
        <w:rPr>
          <w:lang w:eastAsia="ko-KR"/>
        </w:rPr>
        <w:tab/>
        <w:t xml:space="preserve">For the </w:t>
      </w:r>
      <w:r w:rsidRPr="00042036">
        <w:t xml:space="preserve">Service Area Restrictions </w:t>
      </w:r>
      <w:r w:rsidRPr="00042036">
        <w:rPr>
          <w:lang w:eastAsia="ko-KR"/>
        </w:rPr>
        <w:t xml:space="preserve">option, the AMF provides the subscribed </w:t>
      </w:r>
      <w:r w:rsidRPr="00042036">
        <w:t>Service Area Restrictions to the PCF and the PCF can adapt the content.</w:t>
      </w:r>
    </w:p>
    <w:p w14:paraId="1D6641BA" w14:textId="3594FBA0" w:rsidR="00190697" w:rsidRPr="00042036" w:rsidRDefault="00190697" w:rsidP="00190697">
      <w:pPr>
        <w:pStyle w:val="B1"/>
        <w:rPr>
          <w:lang w:eastAsia="ko-KR"/>
        </w:rPr>
      </w:pPr>
      <w:r w:rsidRPr="00042036">
        <w:rPr>
          <w:lang w:eastAsia="ko-KR"/>
        </w:rPr>
        <w:t>6.</w:t>
      </w:r>
      <w:r w:rsidRPr="00042036">
        <w:rPr>
          <w:lang w:eastAsia="ko-KR"/>
        </w:rPr>
        <w:tab/>
        <w:t xml:space="preserve">No changes to steps 14c to 20 </w:t>
      </w:r>
      <w:r w:rsidR="00494EEF" w:rsidRPr="00042036">
        <w:rPr>
          <w:lang w:eastAsia="ko-KR"/>
        </w:rPr>
        <w:t xml:space="preserve">in clause 4.2.2.2.2 </w:t>
      </w:r>
      <w:r w:rsidRPr="00042036">
        <w:rPr>
          <w:lang w:eastAsia="ko-KR"/>
        </w:rPr>
        <w:t xml:space="preserve">of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00CB7F61" w:rsidRPr="00042036">
        <w:rPr>
          <w:lang w:eastAsia="ko-KR"/>
        </w:rPr>
        <w:t>5]</w:t>
      </w:r>
      <w:r w:rsidRPr="00042036">
        <w:rPr>
          <w:lang w:eastAsia="ko-KR"/>
        </w:rPr>
        <w:t>.</w:t>
      </w:r>
    </w:p>
    <w:p w14:paraId="76F44014" w14:textId="46A6D193" w:rsidR="00190697" w:rsidRPr="00042036" w:rsidRDefault="00190697" w:rsidP="00190697">
      <w:pPr>
        <w:pStyle w:val="B1"/>
        <w:rPr>
          <w:lang w:eastAsia="ko-KR"/>
        </w:rPr>
      </w:pPr>
      <w:r w:rsidRPr="00042036">
        <w:rPr>
          <w:lang w:eastAsia="ko-KR"/>
        </w:rPr>
        <w:t>7.</w:t>
      </w:r>
      <w:r w:rsidRPr="00042036">
        <w:rPr>
          <w:lang w:eastAsia="ko-KR"/>
        </w:rPr>
        <w:tab/>
      </w:r>
      <w:r w:rsidRPr="00042036">
        <w:t>AMF provides the extended Service Area Restrictions to the UE.</w:t>
      </w:r>
    </w:p>
    <w:p w14:paraId="0CD2D899" w14:textId="77777777" w:rsidR="00A142F8" w:rsidRPr="00042036" w:rsidRDefault="00190697" w:rsidP="00CB7F61">
      <w:pPr>
        <w:pStyle w:val="B1"/>
        <w:rPr>
          <w:lang w:eastAsia="ko-KR"/>
        </w:rPr>
      </w:pPr>
      <w:r w:rsidRPr="00042036">
        <w:rPr>
          <w:lang w:eastAsia="ko-KR"/>
        </w:rPr>
        <w:lastRenderedPageBreak/>
        <w:t>8.</w:t>
      </w:r>
      <w:r w:rsidRPr="00042036">
        <w:rPr>
          <w:lang w:eastAsia="ko-KR"/>
        </w:rPr>
        <w:tab/>
        <w:t>The UE stores the extended location restrictions and enforces the information.</w:t>
      </w:r>
    </w:p>
    <w:p w14:paraId="46D7A6E6" w14:textId="6C7BCDD8" w:rsidR="00190697" w:rsidRPr="00042036" w:rsidRDefault="00CB7F61" w:rsidP="00CB7F61">
      <w:pPr>
        <w:pStyle w:val="B1"/>
        <w:rPr>
          <w:lang w:eastAsia="ko-KR"/>
        </w:rPr>
      </w:pPr>
      <w:r w:rsidRPr="00042036">
        <w:rPr>
          <w:lang w:eastAsia="ko-KR"/>
        </w:rPr>
        <w:tab/>
      </w:r>
      <w:r w:rsidR="00190697" w:rsidRPr="00042036">
        <w:rPr>
          <w:lang w:eastAsia="ko-KR"/>
        </w:rPr>
        <w:t>For the extended Service Area Restrictions option, the UE applies the Allowed or Non-Allowed Area per S-NSSAI and the granularity per list of cells</w:t>
      </w:r>
    </w:p>
    <w:p w14:paraId="5A2A973A" w14:textId="203B8C39" w:rsidR="00190697" w:rsidRPr="00042036" w:rsidRDefault="00190697" w:rsidP="00190697">
      <w:pPr>
        <w:pStyle w:val="B1"/>
        <w:rPr>
          <w:lang w:eastAsia="ko-KR"/>
        </w:rPr>
      </w:pPr>
      <w:r w:rsidRPr="00042036">
        <w:rPr>
          <w:lang w:eastAsia="ko-KR"/>
        </w:rPr>
        <w:tab/>
        <w:t>The NG-RAN enforces the extended location restrictions for Service Area Restrictions. The AMF enforces the extended location restrictions for the Service Area Restrictions option</w:t>
      </w:r>
    </w:p>
    <w:p w14:paraId="2EF86576" w14:textId="50B2C460" w:rsidR="00190697" w:rsidRPr="00042036" w:rsidRDefault="00190697" w:rsidP="00190697">
      <w:pPr>
        <w:pStyle w:val="B1"/>
      </w:pPr>
      <w:r w:rsidRPr="00042036">
        <w:rPr>
          <w:lang w:eastAsia="ko-KR"/>
        </w:rPr>
        <w:t>10.</w:t>
      </w:r>
      <w:r w:rsidRPr="00042036">
        <w:rPr>
          <w:lang w:eastAsia="ko-KR"/>
        </w:rPr>
        <w:tab/>
        <w:t>In step</w:t>
      </w:r>
      <w:r w:rsidR="00CB7F61" w:rsidRPr="00042036">
        <w:rPr>
          <w:lang w:eastAsia="ko-KR"/>
        </w:rPr>
        <w:t> </w:t>
      </w:r>
      <w:r w:rsidRPr="00042036">
        <w:rPr>
          <w:lang w:eastAsia="ko-KR"/>
        </w:rPr>
        <w:t>22 the UE can additionally report that the extended location restrictions been stored. No additional changes to steps</w:t>
      </w:r>
      <w:r w:rsidR="00CB7F61" w:rsidRPr="00042036">
        <w:rPr>
          <w:lang w:eastAsia="ko-KR"/>
        </w:rPr>
        <w:t> </w:t>
      </w:r>
      <w:r w:rsidRPr="00042036">
        <w:rPr>
          <w:lang w:eastAsia="ko-KR"/>
        </w:rPr>
        <w:t>21b to 25</w:t>
      </w:r>
      <w:r w:rsidR="00494EEF" w:rsidRPr="00042036">
        <w:rPr>
          <w:lang w:eastAsia="ko-KR"/>
        </w:rPr>
        <w:t xml:space="preserve"> in clause 4.2.2.2.2</w:t>
      </w:r>
      <w:r w:rsidRPr="00042036">
        <w:rPr>
          <w:lang w:eastAsia="ko-KR"/>
        </w:rPr>
        <w:t xml:space="preserve"> of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00CB7F61" w:rsidRPr="00042036">
        <w:rPr>
          <w:lang w:eastAsia="ko-KR"/>
        </w:rPr>
        <w:t>5]</w:t>
      </w:r>
      <w:r w:rsidRPr="00042036">
        <w:rPr>
          <w:lang w:eastAsia="ko-KR"/>
        </w:rPr>
        <w:t>.</w:t>
      </w:r>
    </w:p>
    <w:p w14:paraId="0A592E19" w14:textId="3594AE21" w:rsidR="00190697" w:rsidRPr="00042036" w:rsidRDefault="00190697" w:rsidP="00190697">
      <w:pPr>
        <w:pStyle w:val="Heading4"/>
      </w:pPr>
      <w:bookmarkStart w:id="1238" w:name="_Toc112924066"/>
      <w:r w:rsidRPr="00042036">
        <w:t>6.</w:t>
      </w:r>
      <w:r w:rsidR="0041389B" w:rsidRPr="00042036">
        <w:t>44</w:t>
      </w:r>
      <w:r w:rsidRPr="00042036">
        <w:t>.3.2</w:t>
      </w:r>
      <w:r w:rsidRPr="00042036">
        <w:tab/>
        <w:t>Mobility procedures</w:t>
      </w:r>
      <w:bookmarkEnd w:id="1238"/>
    </w:p>
    <w:p w14:paraId="1A4A1A79" w14:textId="3A65B14E" w:rsidR="00190697" w:rsidRPr="00042036" w:rsidRDefault="00A142F8" w:rsidP="00190697">
      <w:pPr>
        <w:rPr>
          <w:lang w:eastAsia="ko-KR"/>
        </w:rPr>
      </w:pPr>
      <w:r w:rsidRPr="00042036">
        <w:rPr>
          <w:lang w:eastAsia="ko-KR"/>
        </w:rPr>
        <w:t>T</w:t>
      </w:r>
      <w:r w:rsidR="00190697" w:rsidRPr="00042036">
        <w:rPr>
          <w:lang w:eastAsia="ko-KR"/>
        </w:rPr>
        <w:t>he NG-RAN gets the extensions as part of the Mobility Restriction List (that is extended with per S-NSSAI and per cell restrictions) and the Mobility Restrictions for CM-CONNECTED state when in RRC-Connected state are executed by the radio access network and the core network such that UP for the associated S-NSSAIs are not allowed to be activated (as per current procedures).</w:t>
      </w:r>
    </w:p>
    <w:p w14:paraId="27E65FF0" w14:textId="6A4FC75D" w:rsidR="00190697" w:rsidRPr="00042036" w:rsidRDefault="00190697" w:rsidP="00190697">
      <w:pPr>
        <w:pStyle w:val="Heading3"/>
        <w:rPr>
          <w:lang w:eastAsia="zh-CN"/>
        </w:rPr>
      </w:pPr>
      <w:bookmarkStart w:id="1239" w:name="_Toc112923370"/>
      <w:bookmarkStart w:id="1240" w:name="_Toc112924067"/>
      <w:r w:rsidRPr="00042036">
        <w:rPr>
          <w:lang w:eastAsia="zh-CN"/>
        </w:rPr>
        <w:t>6.</w:t>
      </w:r>
      <w:r w:rsidR="0041389B" w:rsidRPr="00042036">
        <w:rPr>
          <w:lang w:eastAsia="zh-CN"/>
        </w:rPr>
        <w:t>44</w:t>
      </w:r>
      <w:r w:rsidRPr="00042036">
        <w:rPr>
          <w:lang w:eastAsia="zh-CN"/>
        </w:rPr>
        <w:t>.4</w:t>
      </w:r>
      <w:r w:rsidRPr="00042036">
        <w:tab/>
        <w:t>Impacts on services, entities and interfaces</w:t>
      </w:r>
      <w:bookmarkEnd w:id="1239"/>
      <w:bookmarkEnd w:id="1240"/>
    </w:p>
    <w:p w14:paraId="4BFB34B5" w14:textId="77777777" w:rsidR="00190697" w:rsidRPr="00042036" w:rsidRDefault="00190697" w:rsidP="00190697">
      <w:r w:rsidRPr="00042036">
        <w:t>NG-RAN:</w:t>
      </w:r>
    </w:p>
    <w:p w14:paraId="7F21D845" w14:textId="77777777" w:rsidR="00190697" w:rsidRPr="00042036" w:rsidRDefault="00190697" w:rsidP="00190697">
      <w:pPr>
        <w:pStyle w:val="B1"/>
      </w:pPr>
      <w:r w:rsidRPr="00042036">
        <w:t>-</w:t>
      </w:r>
      <w:r w:rsidRPr="00042036">
        <w:tab/>
        <w:t>Support extended location restrictions for the Service Area Restrictions option.</w:t>
      </w:r>
    </w:p>
    <w:p w14:paraId="5072CB12" w14:textId="77777777" w:rsidR="00190697" w:rsidRPr="00042036" w:rsidRDefault="00190697" w:rsidP="00190697">
      <w:r w:rsidRPr="00042036">
        <w:t>AMF:</w:t>
      </w:r>
    </w:p>
    <w:p w14:paraId="5EE5630E" w14:textId="0ED7748D" w:rsidR="00190697" w:rsidRPr="00042036" w:rsidRDefault="00190697" w:rsidP="00190697">
      <w:pPr>
        <w:pStyle w:val="B1"/>
      </w:pPr>
      <w:r w:rsidRPr="00042036">
        <w:t>-</w:t>
      </w:r>
      <w:r w:rsidRPr="00042036">
        <w:tab/>
        <w:t>Support extended location restrictions</w:t>
      </w:r>
      <w:r w:rsidR="000177E7">
        <w:t>.</w:t>
      </w:r>
    </w:p>
    <w:p w14:paraId="2115F10C" w14:textId="77777777" w:rsidR="00190697" w:rsidRPr="00042036" w:rsidRDefault="00190697" w:rsidP="00190697">
      <w:r w:rsidRPr="00042036">
        <w:t>PCF:</w:t>
      </w:r>
    </w:p>
    <w:p w14:paraId="61CD0E7B" w14:textId="53FAEF2D" w:rsidR="00190697" w:rsidRPr="00042036" w:rsidRDefault="00190697" w:rsidP="00190697">
      <w:pPr>
        <w:pStyle w:val="B1"/>
      </w:pPr>
      <w:r w:rsidRPr="00042036">
        <w:t>-</w:t>
      </w:r>
      <w:r w:rsidRPr="00042036">
        <w:tab/>
        <w:t>Support extension with a per cell level granularity per network slice for Service Area Restrictions</w:t>
      </w:r>
      <w:r w:rsidR="000177E7">
        <w:t>.</w:t>
      </w:r>
    </w:p>
    <w:p w14:paraId="12B17C92" w14:textId="77777777" w:rsidR="00190697" w:rsidRPr="00042036" w:rsidRDefault="00190697" w:rsidP="00190697">
      <w:r w:rsidRPr="00042036">
        <w:t>UE:</w:t>
      </w:r>
    </w:p>
    <w:p w14:paraId="5626903D" w14:textId="092D6E71" w:rsidR="00190697" w:rsidRPr="00042036" w:rsidRDefault="00190697" w:rsidP="00797053">
      <w:pPr>
        <w:pStyle w:val="B1"/>
      </w:pPr>
      <w:r w:rsidRPr="00042036">
        <w:t>-</w:t>
      </w:r>
      <w:r w:rsidRPr="00042036">
        <w:tab/>
        <w:t>Support extended location restrictions and indicate the UE</w:t>
      </w:r>
      <w:r w:rsidR="00494EEF" w:rsidRPr="00042036">
        <w:t>'</w:t>
      </w:r>
      <w:r w:rsidRPr="00042036">
        <w:t>s support for e.g.</w:t>
      </w:r>
      <w:r w:rsidR="000815C2" w:rsidRPr="00042036" w:rsidDel="000815C2">
        <w:t xml:space="preserve"> </w:t>
      </w:r>
      <w:r w:rsidRPr="00042036">
        <w:t>support Service Area Restrictions on a per S-NSSAI and cell level granularity</w:t>
      </w:r>
      <w:r w:rsidR="000177E7">
        <w:t>.</w:t>
      </w:r>
    </w:p>
    <w:p w14:paraId="20786587" w14:textId="77777777" w:rsidR="00190697" w:rsidRPr="00042036" w:rsidRDefault="00190697" w:rsidP="00190697">
      <w:r w:rsidRPr="00042036">
        <w:t>UDM:</w:t>
      </w:r>
    </w:p>
    <w:p w14:paraId="45DBBF10" w14:textId="3968E600" w:rsidR="00190697" w:rsidRPr="00042036" w:rsidRDefault="00190697" w:rsidP="00190697">
      <w:pPr>
        <w:pStyle w:val="B1"/>
      </w:pPr>
      <w:r w:rsidRPr="00042036">
        <w:t>-</w:t>
      </w:r>
      <w:r w:rsidRPr="00042036">
        <w:tab/>
        <w:t>Service Area Restrictions per subscribed S-NSSAI</w:t>
      </w:r>
      <w:r w:rsidR="000177E7">
        <w:t>.</w:t>
      </w:r>
    </w:p>
    <w:p w14:paraId="75386C06" w14:textId="48A49294" w:rsidR="00FF35E6" w:rsidRPr="00042036" w:rsidRDefault="00FF35E6" w:rsidP="00FF35E6">
      <w:pPr>
        <w:pStyle w:val="Heading2"/>
        <w:rPr>
          <w:lang w:eastAsia="en-US"/>
        </w:rPr>
      </w:pPr>
      <w:bookmarkStart w:id="1241" w:name="_Toc112923371"/>
      <w:bookmarkStart w:id="1242" w:name="_Toc112924068"/>
      <w:bookmarkStart w:id="1243" w:name="_Toc68067422"/>
      <w:bookmarkStart w:id="1244" w:name="_Toc45198743"/>
      <w:bookmarkStart w:id="1245" w:name="_Toc27898163"/>
      <w:bookmarkStart w:id="1246" w:name="_Toc26528672"/>
      <w:bookmarkStart w:id="1247" w:name="_Toc26525067"/>
      <w:bookmarkStart w:id="1248" w:name="_Toc26265190"/>
      <w:r w:rsidRPr="00042036">
        <w:rPr>
          <w:lang w:eastAsia="zh-CN"/>
        </w:rPr>
        <w:t>6.</w:t>
      </w:r>
      <w:r w:rsidR="00842144" w:rsidRPr="00042036">
        <w:rPr>
          <w:lang w:eastAsia="zh-CN"/>
        </w:rPr>
        <w:t>45</w:t>
      </w:r>
      <w:r w:rsidRPr="00042036">
        <w:rPr>
          <w:lang w:eastAsia="ko-KR"/>
        </w:rPr>
        <w:tab/>
      </w:r>
      <w:r w:rsidRPr="00042036">
        <w:t>Solution</w:t>
      </w:r>
      <w:r w:rsidRPr="00042036">
        <w:rPr>
          <w:lang w:eastAsia="zh-CN"/>
        </w:rPr>
        <w:t xml:space="preserve"> #</w:t>
      </w:r>
      <w:r w:rsidR="00842144" w:rsidRPr="00042036">
        <w:rPr>
          <w:lang w:eastAsia="zh-CN"/>
        </w:rPr>
        <w:t>45</w:t>
      </w:r>
      <w:r w:rsidRPr="00042036">
        <w:t xml:space="preserve">: </w:t>
      </w:r>
      <w:r w:rsidRPr="00042036">
        <w:rPr>
          <w:rFonts w:eastAsiaTheme="minorEastAsia"/>
          <w:lang w:eastAsia="zh-CN"/>
        </w:rPr>
        <w:t>Constrained Service Area</w:t>
      </w:r>
      <w:r w:rsidRPr="00042036" w:rsidDel="00522165">
        <w:rPr>
          <w:lang w:eastAsia="zh-CN"/>
        </w:rPr>
        <w:t xml:space="preserve"> </w:t>
      </w:r>
      <w:r w:rsidRPr="00042036">
        <w:rPr>
          <w:lang w:eastAsia="zh-CN"/>
        </w:rPr>
        <w:t>for the Network Slice</w:t>
      </w:r>
      <w:bookmarkEnd w:id="1241"/>
      <w:bookmarkEnd w:id="1242"/>
    </w:p>
    <w:p w14:paraId="1095290E" w14:textId="6C981067" w:rsidR="00FF35E6" w:rsidRPr="00042036" w:rsidRDefault="00FF35E6" w:rsidP="00FF35E6">
      <w:pPr>
        <w:pStyle w:val="Heading3"/>
        <w:rPr>
          <w:lang w:eastAsia="ko-KR"/>
        </w:rPr>
      </w:pPr>
      <w:bookmarkStart w:id="1249" w:name="_Toc112923372"/>
      <w:bookmarkStart w:id="1250" w:name="_Toc112924069"/>
      <w:r w:rsidRPr="00042036">
        <w:rPr>
          <w:lang w:eastAsia="ko-KR"/>
        </w:rPr>
        <w:t>6.</w:t>
      </w:r>
      <w:r w:rsidR="00842144" w:rsidRPr="00042036">
        <w:rPr>
          <w:lang w:eastAsia="ko-KR"/>
        </w:rPr>
        <w:t>45</w:t>
      </w:r>
      <w:r w:rsidRPr="00042036">
        <w:rPr>
          <w:lang w:eastAsia="ko-KR"/>
        </w:rPr>
        <w:t>.1</w:t>
      </w:r>
      <w:r w:rsidRPr="00042036">
        <w:rPr>
          <w:lang w:eastAsia="ko-KR"/>
        </w:rPr>
        <w:tab/>
        <w:t>Introduction</w:t>
      </w:r>
      <w:bookmarkEnd w:id="1249"/>
      <w:bookmarkEnd w:id="1250"/>
    </w:p>
    <w:p w14:paraId="4554AFC3" w14:textId="77777777" w:rsidR="00FF35E6" w:rsidRPr="00042036" w:rsidRDefault="00FF35E6" w:rsidP="00185D56">
      <w:pPr>
        <w:rPr>
          <w:rFonts w:eastAsiaTheme="minorEastAsia"/>
          <w:lang w:eastAsia="zh-CN"/>
        </w:rPr>
      </w:pPr>
      <w:r w:rsidRPr="00185D56">
        <w:rPr>
          <w:rFonts w:eastAsiaTheme="minorEastAsia"/>
        </w:rPr>
        <w:t>This solution addresses KI#3: Network Slice Area of Service for services not mapping to existing TAs boundaries, and temporary network slices.</w:t>
      </w:r>
    </w:p>
    <w:p w14:paraId="5CE7B616" w14:textId="284C000D" w:rsidR="00FF35E6" w:rsidRPr="00185D56" w:rsidRDefault="00FF35E6" w:rsidP="00185D56">
      <w:pPr>
        <w:rPr>
          <w:b/>
          <w:lang w:eastAsia="zh-CN"/>
        </w:rPr>
      </w:pPr>
      <w:r w:rsidRPr="00185D56">
        <w:rPr>
          <w:rFonts w:eastAsiaTheme="minorEastAsia"/>
        </w:rPr>
        <w:t xml:space="preserve">When the area of services over a network slice does </w:t>
      </w:r>
      <w:r w:rsidRPr="00185D56">
        <w:t>not match the existing Tracking Area boundaries</w:t>
      </w:r>
      <w:r w:rsidRPr="00185D56">
        <w:rPr>
          <w:rFonts w:eastAsiaTheme="minorEastAsia"/>
        </w:rPr>
        <w:t>, t</w:t>
      </w:r>
      <w:r w:rsidRPr="00185D56">
        <w:t xml:space="preserve">he Constrained Service Area for Network Slice (CSANS) with cell granularity per S-NSSAI is proposed </w:t>
      </w:r>
      <w:r w:rsidRPr="00185D56">
        <w:rPr>
          <w:rFonts w:eastAsiaTheme="minorEastAsia"/>
        </w:rPr>
        <w:t xml:space="preserve">to </w:t>
      </w:r>
      <w:r w:rsidRPr="00185D56">
        <w:t>improve the radio resources usage</w:t>
      </w:r>
      <w:r w:rsidRPr="00185D56">
        <w:rPr>
          <w:rFonts w:eastAsiaTheme="minorEastAsia"/>
        </w:rPr>
        <w:t xml:space="preserve"> and avoid the complexity of TA reallocation for the network slice with a limited lifetime</w:t>
      </w:r>
      <w:r w:rsidRPr="00185D56">
        <w:t xml:space="preserve">. Dedicated resources may not be allocated for the </w:t>
      </w:r>
      <w:r w:rsidRPr="00185D56">
        <w:rPr>
          <w:rFonts w:eastAsiaTheme="minorEastAsia"/>
        </w:rPr>
        <w:t>network slice</w:t>
      </w:r>
      <w:r w:rsidRPr="00185D56">
        <w:t xml:space="preserve"> in the cell(s) belonging to the </w:t>
      </w:r>
      <w:r w:rsidRPr="00185D56">
        <w:rPr>
          <w:rFonts w:eastAsiaTheme="minorEastAsia"/>
        </w:rPr>
        <w:t>CSANS</w:t>
      </w:r>
      <w:r w:rsidRPr="00185D56">
        <w:t xml:space="preserve"> in which the services related to the user plane are allowed without SLA guarantee, according to the operator</w:t>
      </w:r>
      <w:r w:rsidR="00494EEF" w:rsidRPr="00185D56">
        <w:t>'</w:t>
      </w:r>
      <w:r w:rsidRPr="00185D56">
        <w:t>s policy</w:t>
      </w:r>
      <w:r w:rsidRPr="00185D56">
        <w:rPr>
          <w:b/>
        </w:rPr>
        <w:t>.</w:t>
      </w:r>
    </w:p>
    <w:p w14:paraId="40415990" w14:textId="20BA3B0D" w:rsidR="00FF35E6" w:rsidRPr="00042036" w:rsidRDefault="00FF35E6" w:rsidP="00FF35E6">
      <w:pPr>
        <w:pStyle w:val="Heading3"/>
        <w:rPr>
          <w:lang w:eastAsia="en-US"/>
        </w:rPr>
      </w:pPr>
      <w:bookmarkStart w:id="1251" w:name="_Toc112923373"/>
      <w:bookmarkStart w:id="1252" w:name="_Toc112924070"/>
      <w:r w:rsidRPr="00042036">
        <w:t>6.</w:t>
      </w:r>
      <w:r w:rsidR="00842144" w:rsidRPr="00042036">
        <w:rPr>
          <w:lang w:eastAsia="ko-KR"/>
        </w:rPr>
        <w:t>45</w:t>
      </w:r>
      <w:r w:rsidRPr="00042036">
        <w:t>.2</w:t>
      </w:r>
      <w:r w:rsidRPr="00042036">
        <w:tab/>
        <w:t>Functional Description</w:t>
      </w:r>
      <w:bookmarkEnd w:id="1251"/>
      <w:bookmarkEnd w:id="1252"/>
    </w:p>
    <w:p w14:paraId="2615AE8C" w14:textId="77777777" w:rsidR="00FF35E6" w:rsidRPr="00185D56" w:rsidRDefault="00FF35E6" w:rsidP="00185D56">
      <w:pPr>
        <w:rPr>
          <w:b/>
          <w:lang w:eastAsia="zh-CN"/>
        </w:rPr>
      </w:pPr>
      <w:r w:rsidRPr="00185D56">
        <w:rPr>
          <w:rFonts w:eastAsiaTheme="minorEastAsia"/>
        </w:rPr>
        <w:t xml:space="preserve">The Constrained Service Area information for the network slice is configured in NG-RAN by the OAM. The Constrained Service Area per S-NSSAI includes the Cell IDs of the cell(s), which belong to the CSANS. The uniform support of the network slice within a TA is not changed. For the cells both in the TA and the CSANS, the network slice is available, but without dedicated resources. For the cells within the TA but outside the CSANS, </w:t>
      </w:r>
      <w:r w:rsidRPr="00185D56">
        <w:t xml:space="preserve">dedicated resources are allocated for the </w:t>
      </w:r>
      <w:r w:rsidRPr="00185D56">
        <w:rPr>
          <w:rFonts w:eastAsiaTheme="minorEastAsia"/>
        </w:rPr>
        <w:t>network slice to guarantee the SLA of the services.</w:t>
      </w:r>
    </w:p>
    <w:p w14:paraId="28D60468" w14:textId="77777777" w:rsidR="00FF35E6" w:rsidRPr="00042036" w:rsidRDefault="00FF35E6" w:rsidP="00185D56">
      <w:pPr>
        <w:rPr>
          <w:lang w:eastAsia="zh-CN"/>
        </w:rPr>
      </w:pPr>
      <w:r w:rsidRPr="00185D56">
        <w:rPr>
          <w:rFonts w:eastAsiaTheme="minorEastAsia"/>
        </w:rPr>
        <w:lastRenderedPageBreak/>
        <w:t>After the network slice with corresponding CSANS is deployed and subscribed by the UE,</w:t>
      </w:r>
      <w:r w:rsidRPr="00185D56">
        <w:t xml:space="preserve"> the UE includes the S-NSSAI in the Requested NSSAI and obtains an Allowed NSSAI including the S-NSSAI after registration procedure, when the UE is in a Tracking Area supporting the S-NSSAI, no matter the UE is currently in a cell belonging to the CSANS or not.</w:t>
      </w:r>
      <w:r w:rsidRPr="00185D56">
        <w:rPr>
          <w:rFonts w:eastAsiaTheme="minorEastAsia"/>
        </w:rPr>
        <w:t xml:space="preserve"> To avoid protocol impact on the UE, the CSANS information is not to be sent to the UE.</w:t>
      </w:r>
    </w:p>
    <w:p w14:paraId="3573D190" w14:textId="011B607B" w:rsidR="00FF35E6" w:rsidRPr="00042036" w:rsidRDefault="00FF35E6" w:rsidP="00185D56">
      <w:pPr>
        <w:rPr>
          <w:lang w:eastAsia="zh-CN"/>
        </w:rPr>
      </w:pPr>
      <w:r w:rsidRPr="00185D56">
        <w:t>To avoid unnecessary service interruption or experience deterioration, the NG-RAN should prevent the UE with active PDU session related to the S-NSSAI from entering into the CSANS unnecessarily.</w:t>
      </w:r>
    </w:p>
    <w:p w14:paraId="373B5B9A" w14:textId="23783079" w:rsidR="00FF35E6" w:rsidRPr="00042036" w:rsidRDefault="00FF35E6" w:rsidP="00FF35E6">
      <w:pPr>
        <w:pStyle w:val="Heading3"/>
        <w:rPr>
          <w:lang w:eastAsia="en-US"/>
        </w:rPr>
      </w:pPr>
      <w:bookmarkStart w:id="1253" w:name="_Toc112923374"/>
      <w:bookmarkStart w:id="1254" w:name="_Toc112924071"/>
      <w:r w:rsidRPr="00042036">
        <w:t>6.</w:t>
      </w:r>
      <w:r w:rsidR="00842144" w:rsidRPr="00042036">
        <w:rPr>
          <w:lang w:eastAsia="ko-KR"/>
        </w:rPr>
        <w:t>45</w:t>
      </w:r>
      <w:r w:rsidRPr="00042036">
        <w:t>.3</w:t>
      </w:r>
      <w:r w:rsidRPr="00042036">
        <w:tab/>
        <w:t>Procedures</w:t>
      </w:r>
      <w:bookmarkEnd w:id="1253"/>
      <w:bookmarkEnd w:id="1254"/>
    </w:p>
    <w:p w14:paraId="7B35F810" w14:textId="54E86820" w:rsidR="00FF35E6" w:rsidRPr="00042036" w:rsidRDefault="00FF35E6" w:rsidP="00FF35E6">
      <w:pPr>
        <w:pStyle w:val="Heading4"/>
        <w:rPr>
          <w:lang w:eastAsia="en-US"/>
        </w:rPr>
      </w:pPr>
      <w:bookmarkStart w:id="1255" w:name="_Toc68084075"/>
      <w:bookmarkStart w:id="1256" w:name="_Toc66304513"/>
      <w:bookmarkStart w:id="1257" w:name="_Toc57131381"/>
      <w:bookmarkStart w:id="1258" w:name="_Toc54639310"/>
      <w:bookmarkStart w:id="1259" w:name="_Toc54638428"/>
      <w:bookmarkStart w:id="1260" w:name="_Toc54637934"/>
      <w:bookmarkStart w:id="1261" w:name="_Toc50539314"/>
      <w:bookmarkStart w:id="1262" w:name="_Toc50472994"/>
      <w:bookmarkStart w:id="1263" w:name="_Toc43483632"/>
      <w:bookmarkStart w:id="1264" w:name="_Toc43483338"/>
      <w:bookmarkStart w:id="1265" w:name="_Toc43396941"/>
      <w:bookmarkStart w:id="1266" w:name="_Toc112924072"/>
      <w:r w:rsidRPr="00042036">
        <w:t>6.</w:t>
      </w:r>
      <w:r w:rsidR="00842144" w:rsidRPr="00042036">
        <w:t>45</w:t>
      </w:r>
      <w:r w:rsidRPr="00042036">
        <w:t>.3.1</w:t>
      </w:r>
      <w:r w:rsidRPr="00042036">
        <w:tab/>
      </w:r>
      <w:bookmarkEnd w:id="1255"/>
      <w:bookmarkEnd w:id="1256"/>
      <w:bookmarkEnd w:id="1257"/>
      <w:bookmarkEnd w:id="1258"/>
      <w:bookmarkEnd w:id="1259"/>
      <w:bookmarkEnd w:id="1260"/>
      <w:bookmarkEnd w:id="1261"/>
      <w:bookmarkEnd w:id="1262"/>
      <w:bookmarkEnd w:id="1263"/>
      <w:bookmarkEnd w:id="1264"/>
      <w:bookmarkEnd w:id="1265"/>
      <w:r w:rsidRPr="00042036">
        <w:t>Configuration of Constrained Service Area information</w:t>
      </w:r>
      <w:bookmarkEnd w:id="1266"/>
    </w:p>
    <w:p w14:paraId="607A64D6" w14:textId="701D3823" w:rsidR="00FF35E6" w:rsidRPr="00042036" w:rsidRDefault="00FF35E6" w:rsidP="00FF35E6">
      <w:pPr>
        <w:rPr>
          <w:rFonts w:eastAsiaTheme="minorEastAsia"/>
          <w:lang w:eastAsia="zh-CN"/>
        </w:rPr>
      </w:pPr>
      <w:r w:rsidRPr="00042036">
        <w:rPr>
          <w:rFonts w:eastAsiaTheme="minorEastAsia"/>
          <w:lang w:eastAsia="zh-CN"/>
        </w:rPr>
        <w:t xml:space="preserve">When the area of services over the network slice does </w:t>
      </w:r>
      <w:r w:rsidRPr="00042036">
        <w:rPr>
          <w:lang w:eastAsia="zh-CN"/>
        </w:rPr>
        <w:t>not match the existing deployed TA boundaries</w:t>
      </w:r>
      <w:r w:rsidRPr="00042036">
        <w:rPr>
          <w:rFonts w:eastAsiaTheme="minorEastAsia"/>
          <w:lang w:eastAsia="zh-CN"/>
        </w:rPr>
        <w:t>, the Constrained Service Area information is configured in the NG-RAN.</w:t>
      </w:r>
    </w:p>
    <w:p w14:paraId="527B5CA7" w14:textId="2329B22B" w:rsidR="00FF35E6" w:rsidRPr="00042036" w:rsidRDefault="00FF35E6" w:rsidP="00FF35E6">
      <w:r w:rsidRPr="00042036">
        <w:rPr>
          <w:rFonts w:eastAsiaTheme="minorEastAsia"/>
          <w:lang w:eastAsia="zh-CN"/>
        </w:rPr>
        <w:t xml:space="preserve">The uniform support of the network slice within a TA is not changed. If in the TA there is any </w:t>
      </w:r>
      <w:r w:rsidRPr="00042036">
        <w:rPr>
          <w:lang w:eastAsia="zh-CN"/>
        </w:rPr>
        <w:t xml:space="preserve">cell not in the </w:t>
      </w:r>
      <w:r w:rsidRPr="00042036">
        <w:rPr>
          <w:rFonts w:eastAsiaTheme="minorEastAsia"/>
          <w:lang w:eastAsia="zh-CN"/>
        </w:rPr>
        <w:t>area of services over a specific network slice, the NG-RAN is configured with the Constrained Service Area information of the network slice.</w:t>
      </w:r>
    </w:p>
    <w:p w14:paraId="619E569F" w14:textId="50A13933" w:rsidR="00FF35E6" w:rsidRPr="00042036" w:rsidRDefault="00FF35E6" w:rsidP="00FF35E6">
      <w:pPr>
        <w:pStyle w:val="NO"/>
        <w:rPr>
          <w:rFonts w:eastAsiaTheme="minorEastAsia"/>
          <w:lang w:eastAsia="zh-CN"/>
        </w:rPr>
      </w:pPr>
      <w:r w:rsidRPr="00042036">
        <w:rPr>
          <w:lang w:eastAsia="ko-KR"/>
        </w:rPr>
        <w:t>NOTE:</w:t>
      </w:r>
      <w:r w:rsidRPr="00042036">
        <w:rPr>
          <w:lang w:eastAsia="ko-KR"/>
        </w:rPr>
        <w:tab/>
        <w:t xml:space="preserve">There may be two ways to indicate the </w:t>
      </w:r>
      <w:r w:rsidRPr="00042036">
        <w:rPr>
          <w:rFonts w:eastAsiaTheme="minorEastAsia"/>
          <w:lang w:eastAsia="zh-CN"/>
        </w:rPr>
        <w:t xml:space="preserve">Constrained Service Area information: Either using Constrained Service Area per S-NSSAI as a list of </w:t>
      </w:r>
      <w:r w:rsidRPr="00042036">
        <w:rPr>
          <w:lang w:eastAsia="zh-CN"/>
        </w:rPr>
        <w:t xml:space="preserve">cell(s) out of the </w:t>
      </w:r>
      <w:r w:rsidRPr="00042036">
        <w:rPr>
          <w:rFonts w:eastAsiaTheme="minorEastAsia"/>
          <w:lang w:eastAsia="zh-CN"/>
        </w:rPr>
        <w:t xml:space="preserve">area of services, or vice visa, using Service Area per S-NSSAI as a list of </w:t>
      </w:r>
      <w:r w:rsidRPr="00042036">
        <w:rPr>
          <w:lang w:eastAsia="zh-CN"/>
        </w:rPr>
        <w:t xml:space="preserve">cell(s) in the </w:t>
      </w:r>
      <w:r w:rsidRPr="00042036">
        <w:rPr>
          <w:rFonts w:eastAsiaTheme="minorEastAsia"/>
          <w:lang w:eastAsia="zh-CN"/>
        </w:rPr>
        <w:t>area of services.</w:t>
      </w:r>
    </w:p>
    <w:p w14:paraId="126DF771" w14:textId="72EF691E" w:rsidR="00FF35E6" w:rsidRPr="00042036" w:rsidRDefault="00FF35E6" w:rsidP="00FF35E6">
      <w:pPr>
        <w:pStyle w:val="Heading4"/>
      </w:pPr>
      <w:bookmarkStart w:id="1267" w:name="_Toc112924073"/>
      <w:r w:rsidRPr="00042036">
        <w:t>6.</w:t>
      </w:r>
      <w:r w:rsidR="00842144" w:rsidRPr="00042036">
        <w:t>45</w:t>
      </w:r>
      <w:r w:rsidRPr="00042036">
        <w:t>.3.2</w:t>
      </w:r>
      <w:r w:rsidRPr="00042036">
        <w:tab/>
        <w:t>UE mobility</w:t>
      </w:r>
      <w:bookmarkEnd w:id="1267"/>
    </w:p>
    <w:p w14:paraId="1FBA7030" w14:textId="4D08EED8" w:rsidR="00FF35E6" w:rsidRPr="00042036" w:rsidRDefault="00FF35E6" w:rsidP="00FF35E6">
      <w:r w:rsidRPr="00042036">
        <w:t>When the UE is in a Tracking Area supporting the S-NSSAI, no matter whether the UE is currently in a cell belonging to the CSANS or not, the UE obtains Allowed NSSAI including the S-NSSAI after registration with the Requested NSSAI, which may include the S-NSSAI related to the CSANS.</w:t>
      </w:r>
    </w:p>
    <w:p w14:paraId="4E6E9583" w14:textId="77777777" w:rsidR="00FF35E6" w:rsidRPr="00042036" w:rsidRDefault="00FF35E6" w:rsidP="00FF35E6">
      <w:r w:rsidRPr="00042036">
        <w:rPr>
          <w:lang w:eastAsia="zh-CN"/>
        </w:rPr>
        <w:t xml:space="preserve">In order to avoid unnecessary service interruption or experience deterioration, the </w:t>
      </w:r>
      <w:r w:rsidRPr="00042036">
        <w:t xml:space="preserve">handover procedure should be optimized for the </w:t>
      </w:r>
      <w:r w:rsidRPr="00042036">
        <w:rPr>
          <w:lang w:eastAsia="zh-CN"/>
        </w:rPr>
        <w:t xml:space="preserve">PDU session in the network slice </w:t>
      </w:r>
      <w:r w:rsidRPr="00042036">
        <w:t>related to the CSANS</w:t>
      </w:r>
      <w:r w:rsidRPr="00042036">
        <w:rPr>
          <w:lang w:eastAsia="zh-CN"/>
        </w:rPr>
        <w:t>. If the radio quality of any cell out of the CSANS is acceptable, t</w:t>
      </w:r>
      <w:r w:rsidRPr="00042036">
        <w:t xml:space="preserve">he NG-RAN </w:t>
      </w:r>
      <w:r w:rsidRPr="00042036">
        <w:rPr>
          <w:lang w:eastAsia="zh-CN"/>
        </w:rPr>
        <w:t xml:space="preserve">removes the neighbour cell </w:t>
      </w:r>
      <w:r w:rsidRPr="00042036">
        <w:t>belonging to</w:t>
      </w:r>
      <w:r w:rsidRPr="00042036">
        <w:rPr>
          <w:lang w:eastAsia="zh-CN"/>
        </w:rPr>
        <w:t xml:space="preserve"> the CSANS from the target cell list for handover </w:t>
      </w:r>
      <w:r w:rsidRPr="00042036">
        <w:t xml:space="preserve">to prevent the UE </w:t>
      </w:r>
      <w:r w:rsidRPr="00042036">
        <w:rPr>
          <w:lang w:eastAsia="zh-CN"/>
        </w:rPr>
        <w:t>with active PDU session related to the S-NSSAI</w:t>
      </w:r>
      <w:r w:rsidRPr="00042036">
        <w:t xml:space="preserve"> from unnecessarily entering into a cell belonging to the CSANS.</w:t>
      </w:r>
    </w:p>
    <w:p w14:paraId="2D6189BA" w14:textId="65A08767" w:rsidR="00FF35E6" w:rsidRPr="00042036" w:rsidRDefault="00FF35E6" w:rsidP="00797053">
      <w:pPr>
        <w:pStyle w:val="NO"/>
      </w:pPr>
      <w:r w:rsidRPr="00042036">
        <w:rPr>
          <w:lang w:eastAsia="ko-KR"/>
        </w:rPr>
        <w:t>NOTE:</w:t>
      </w:r>
      <w:r w:rsidRPr="00042036">
        <w:rPr>
          <w:lang w:eastAsia="ko-KR"/>
        </w:rPr>
        <w:tab/>
        <w:t xml:space="preserve">The handover optimization procedure depends on the </w:t>
      </w:r>
      <w:r w:rsidRPr="00042036">
        <w:rPr>
          <w:rFonts w:eastAsiaTheme="minorEastAsia"/>
          <w:lang w:eastAsia="zh-CN"/>
        </w:rPr>
        <w:t>RAN WG.</w:t>
      </w:r>
    </w:p>
    <w:p w14:paraId="11ED75CC" w14:textId="5A775CA6" w:rsidR="00FF35E6" w:rsidRPr="00042036" w:rsidRDefault="00FF35E6" w:rsidP="00FF35E6">
      <w:pPr>
        <w:pStyle w:val="Heading3"/>
        <w:rPr>
          <w:lang w:eastAsia="zh-CN"/>
        </w:rPr>
      </w:pPr>
      <w:bookmarkStart w:id="1268" w:name="_Toc112923375"/>
      <w:bookmarkStart w:id="1269" w:name="_Toc112924074"/>
      <w:r w:rsidRPr="00042036">
        <w:rPr>
          <w:lang w:eastAsia="zh-CN"/>
        </w:rPr>
        <w:t>6.</w:t>
      </w:r>
      <w:r w:rsidR="00842144" w:rsidRPr="00042036">
        <w:rPr>
          <w:lang w:eastAsia="zh-CN"/>
        </w:rPr>
        <w:t>45</w:t>
      </w:r>
      <w:r w:rsidRPr="00042036">
        <w:rPr>
          <w:lang w:eastAsia="zh-CN"/>
        </w:rPr>
        <w:t>.4</w:t>
      </w:r>
      <w:r w:rsidRPr="00042036">
        <w:rPr>
          <w:lang w:eastAsia="zh-CN"/>
        </w:rPr>
        <w:tab/>
      </w:r>
      <w:r w:rsidRPr="00042036">
        <w:t>Impacts on services, entities and interfaces</w:t>
      </w:r>
      <w:bookmarkEnd w:id="1268"/>
      <w:bookmarkEnd w:id="1269"/>
    </w:p>
    <w:p w14:paraId="5DCCC2B0" w14:textId="77777777" w:rsidR="00FF35E6" w:rsidRPr="00042036" w:rsidRDefault="00FF35E6" w:rsidP="00FF35E6">
      <w:pPr>
        <w:pStyle w:val="B1"/>
        <w:rPr>
          <w:lang w:eastAsia="en-US"/>
        </w:rPr>
      </w:pPr>
      <w:r w:rsidRPr="00042036">
        <w:t>RAN:</w:t>
      </w:r>
    </w:p>
    <w:p w14:paraId="1355C0E4" w14:textId="77777777" w:rsidR="00FF35E6" w:rsidRPr="00042036" w:rsidRDefault="00FF35E6" w:rsidP="00FF35E6">
      <w:pPr>
        <w:pStyle w:val="B2"/>
        <w:rPr>
          <w:lang w:eastAsia="zh-CN"/>
        </w:rPr>
      </w:pPr>
      <w:r w:rsidRPr="00042036">
        <w:t>-</w:t>
      </w:r>
      <w:r w:rsidRPr="00042036">
        <w:tab/>
      </w:r>
      <w:r w:rsidRPr="00042036">
        <w:rPr>
          <w:lang w:eastAsia="zh-CN"/>
        </w:rPr>
        <w:t xml:space="preserve">Prevent the UE from entering into a cell belonging to the </w:t>
      </w:r>
      <w:r w:rsidRPr="00042036">
        <w:rPr>
          <w:rFonts w:eastAsiaTheme="minorEastAsia"/>
          <w:lang w:eastAsia="zh-CN"/>
        </w:rPr>
        <w:t>CSANS</w:t>
      </w:r>
      <w:r w:rsidRPr="00042036">
        <w:rPr>
          <w:lang w:eastAsia="zh-CN"/>
        </w:rPr>
        <w:t xml:space="preserve"> </w:t>
      </w:r>
      <w:r w:rsidRPr="00042036">
        <w:rPr>
          <w:lang w:eastAsia="ko-KR"/>
        </w:rPr>
        <w:t>unnecessarily</w:t>
      </w:r>
      <w:r w:rsidRPr="00042036" w:rsidDel="003F06FE">
        <w:rPr>
          <w:lang w:eastAsia="zh-CN"/>
        </w:rPr>
        <w:t xml:space="preserve"> </w:t>
      </w:r>
      <w:r w:rsidRPr="00042036">
        <w:rPr>
          <w:lang w:eastAsia="zh-CN"/>
        </w:rPr>
        <w:t>when any PDU session related to the S-NSSAI has an active user plane.</w:t>
      </w:r>
    </w:p>
    <w:p w14:paraId="5BD5B455" w14:textId="77777777" w:rsidR="00FF35E6" w:rsidRPr="00042036" w:rsidRDefault="00FF35E6" w:rsidP="00FF35E6">
      <w:pPr>
        <w:pStyle w:val="B2"/>
      </w:pPr>
      <w:r w:rsidRPr="00042036">
        <w:t>-</w:t>
      </w:r>
      <w:r w:rsidRPr="00042036">
        <w:tab/>
        <w:t>Keep the configuration of the Constrained Service Area information.</w:t>
      </w:r>
    </w:p>
    <w:p w14:paraId="3F78C685" w14:textId="6196208F" w:rsidR="00B338AB" w:rsidRPr="00042036" w:rsidRDefault="00B338AB" w:rsidP="00B338AB">
      <w:pPr>
        <w:pStyle w:val="Heading2"/>
      </w:pPr>
      <w:bookmarkStart w:id="1270" w:name="_Toc112923376"/>
      <w:bookmarkStart w:id="1271" w:name="_Toc112924075"/>
      <w:r w:rsidRPr="00042036">
        <w:t>6.</w:t>
      </w:r>
      <w:r w:rsidR="007D63BE" w:rsidRPr="00042036">
        <w:t>46</w:t>
      </w:r>
      <w:r w:rsidRPr="00042036">
        <w:tab/>
        <w:t>Solution #</w:t>
      </w:r>
      <w:r w:rsidR="00CB7F61" w:rsidRPr="00042036">
        <w:t>46</w:t>
      </w:r>
      <w:r w:rsidRPr="00042036">
        <w:t xml:space="preserve">: </w:t>
      </w:r>
      <w:r w:rsidRPr="00042036">
        <w:rPr>
          <w:rFonts w:cs="Arial"/>
        </w:rPr>
        <w:t>Controlling network slice based on UE</w:t>
      </w:r>
      <w:r w:rsidR="00494EEF" w:rsidRPr="00042036">
        <w:rPr>
          <w:rFonts w:cs="Arial"/>
        </w:rPr>
        <w:t>'</w:t>
      </w:r>
      <w:r w:rsidRPr="00042036">
        <w:rPr>
          <w:rFonts w:cs="Arial"/>
        </w:rPr>
        <w:t>s inactive PDN connection</w:t>
      </w:r>
      <w:bookmarkEnd w:id="1270"/>
      <w:bookmarkEnd w:id="1271"/>
    </w:p>
    <w:p w14:paraId="1764C452" w14:textId="3E44DFE9" w:rsidR="00B338AB" w:rsidRPr="00042036" w:rsidRDefault="00B338AB" w:rsidP="00B338AB">
      <w:pPr>
        <w:pStyle w:val="Heading3"/>
        <w:rPr>
          <w:lang w:eastAsia="ko-KR"/>
        </w:rPr>
      </w:pPr>
      <w:bookmarkStart w:id="1272" w:name="_Toc112923377"/>
      <w:bookmarkStart w:id="1273" w:name="_Toc112924076"/>
      <w:r w:rsidRPr="00042036">
        <w:rPr>
          <w:lang w:eastAsia="ko-KR"/>
        </w:rPr>
        <w:t>6</w:t>
      </w:r>
      <w:r w:rsidRPr="00042036">
        <w:rPr>
          <w:lang w:eastAsia="zh-CN"/>
        </w:rPr>
        <w:t>.</w:t>
      </w:r>
      <w:r w:rsidR="007D63BE" w:rsidRPr="00042036">
        <w:rPr>
          <w:lang w:eastAsia="zh-CN"/>
        </w:rPr>
        <w:t>46</w:t>
      </w:r>
      <w:r w:rsidRPr="00042036">
        <w:rPr>
          <w:lang w:eastAsia="ko-KR"/>
        </w:rPr>
        <w:t>.1</w:t>
      </w:r>
      <w:r w:rsidRPr="00042036">
        <w:rPr>
          <w:lang w:eastAsia="ko-KR"/>
        </w:rPr>
        <w:tab/>
        <w:t>Introduction</w:t>
      </w:r>
      <w:bookmarkEnd w:id="1272"/>
      <w:bookmarkEnd w:id="1273"/>
    </w:p>
    <w:p w14:paraId="0FCC35C4" w14:textId="05894419" w:rsidR="00B338AB" w:rsidRPr="00042036" w:rsidRDefault="00B338AB" w:rsidP="00B338AB">
      <w:pPr>
        <w:pStyle w:val="BodyText"/>
        <w:rPr>
          <w:lang w:eastAsia="ko-KR"/>
        </w:rPr>
      </w:pPr>
      <w:r w:rsidRPr="00042036">
        <w:t>This solution is an additional enhancement to all the solutions where the network will release the existing PDN connection on the detection of PDN inactivity</w:t>
      </w:r>
      <w:r w:rsidRPr="00042036">
        <w:rPr>
          <w:lang w:eastAsia="ko-KR"/>
        </w:rPr>
        <w:t>.</w:t>
      </w:r>
    </w:p>
    <w:p w14:paraId="2837479E" w14:textId="734EB3A0" w:rsidR="00B338AB" w:rsidRPr="00042036" w:rsidRDefault="00B338AB" w:rsidP="00B338AB">
      <w:pPr>
        <w:pStyle w:val="Heading3"/>
      </w:pPr>
      <w:bookmarkStart w:id="1274" w:name="_Toc112923378"/>
      <w:bookmarkStart w:id="1275" w:name="_Toc112924077"/>
      <w:r w:rsidRPr="00042036">
        <w:t>6.</w:t>
      </w:r>
      <w:r w:rsidR="007D63BE" w:rsidRPr="00042036">
        <w:t>46</w:t>
      </w:r>
      <w:r w:rsidRPr="00042036">
        <w:t>.2</w:t>
      </w:r>
      <w:r w:rsidRPr="00042036">
        <w:tab/>
        <w:t>Functional Description</w:t>
      </w:r>
      <w:bookmarkEnd w:id="1274"/>
      <w:bookmarkEnd w:id="1275"/>
    </w:p>
    <w:p w14:paraId="3D5D269B" w14:textId="77777777" w:rsidR="000177E7" w:rsidRPr="000177E7" w:rsidRDefault="000177E7" w:rsidP="000177E7">
      <w:pPr>
        <w:rPr>
          <w:b/>
          <w:bCs/>
        </w:rPr>
      </w:pPr>
      <w:r w:rsidRPr="000177E7">
        <w:rPr>
          <w:b/>
          <w:bCs/>
        </w:rPr>
        <w:t>Implicit deactivation approach:</w:t>
      </w:r>
    </w:p>
    <w:p w14:paraId="78C7C903" w14:textId="77777777" w:rsidR="000177E7" w:rsidRDefault="000177E7" w:rsidP="000177E7">
      <w:r>
        <w:t>In this approach all the existing solution suggests that PDU session inactivity timer will run at both UE &amp; SMF. After expiry of this timer both UE &amp; SMF implicitly release the existing PDU session upon detection of PDU inactivity.</w:t>
      </w:r>
    </w:p>
    <w:p w14:paraId="379C9A72" w14:textId="77777777" w:rsidR="000177E7" w:rsidRDefault="000177E7" w:rsidP="000177E7">
      <w:r>
        <w:t>Now it is suggested that when UE is attached to EPC and having one established PDN connections then both UE and SMF+PGW-C release the existing PDN connection upon detection of PDN inactivity.</w:t>
      </w:r>
    </w:p>
    <w:p w14:paraId="2776B0E6" w14:textId="77777777" w:rsidR="000177E7" w:rsidRPr="000177E7" w:rsidRDefault="000177E7" w:rsidP="000177E7">
      <w:pPr>
        <w:rPr>
          <w:b/>
          <w:bCs/>
        </w:rPr>
      </w:pPr>
      <w:r w:rsidRPr="000177E7">
        <w:rPr>
          <w:b/>
          <w:bCs/>
        </w:rPr>
        <w:lastRenderedPageBreak/>
        <w:t>Explicit deactivation approach:</w:t>
      </w:r>
    </w:p>
    <w:p w14:paraId="65325C94" w14:textId="77777777" w:rsidR="000177E7" w:rsidRDefault="000177E7" w:rsidP="000177E7">
      <w:r>
        <w:t>In this approach all the existing solution suggests that PDU session inactivity timer will run only at SMF. After expiry of this timer SMF will release the existing PDU session by explicitly informing to UE upon detection of PDU inactivity.</w:t>
      </w:r>
    </w:p>
    <w:p w14:paraId="7326B2E8" w14:textId="77777777" w:rsidR="000177E7" w:rsidRDefault="000177E7" w:rsidP="000177E7">
      <w:r>
        <w:t>Now it is suggested that when UE is attached to EPC and having one established PDN connections then SMF+PGW-C release the existing PDN connection upon detection of PDN inactivity by explicitly informing to UE.</w:t>
      </w:r>
    </w:p>
    <w:p w14:paraId="3970FC0F" w14:textId="2D4DF3FE" w:rsidR="00B338AB" w:rsidRPr="00042036" w:rsidRDefault="00B338AB" w:rsidP="00B338AB">
      <w:pPr>
        <w:pStyle w:val="Heading3"/>
      </w:pPr>
      <w:bookmarkStart w:id="1276" w:name="_Toc112923379"/>
      <w:bookmarkStart w:id="1277" w:name="_Toc112924078"/>
      <w:r w:rsidRPr="00042036">
        <w:t>6.</w:t>
      </w:r>
      <w:r w:rsidR="007D63BE" w:rsidRPr="00042036">
        <w:t>46</w:t>
      </w:r>
      <w:r w:rsidRPr="00042036">
        <w:t>.3</w:t>
      </w:r>
      <w:r w:rsidRPr="00042036">
        <w:tab/>
        <w:t>Procedures</w:t>
      </w:r>
      <w:bookmarkEnd w:id="1276"/>
      <w:bookmarkEnd w:id="1277"/>
    </w:p>
    <w:p w14:paraId="3E82AF67" w14:textId="0AA11B3F" w:rsidR="00B338AB" w:rsidRPr="00042036" w:rsidRDefault="00B338AB" w:rsidP="00B338AB">
      <w:pPr>
        <w:rPr>
          <w:lang w:eastAsia="x-none"/>
        </w:rPr>
      </w:pPr>
      <w:r w:rsidRPr="00042036">
        <w:rPr>
          <w:lang w:eastAsia="x-none"/>
        </w:rPr>
        <w:t>There is no new procedures for this solution. The existing solution procedures applicable with below difference</w:t>
      </w:r>
      <w:r w:rsidR="00C92467">
        <w:rPr>
          <w:lang w:eastAsia="x-none"/>
        </w:rPr>
        <w:t>:</w:t>
      </w:r>
    </w:p>
    <w:p w14:paraId="368FE819" w14:textId="71A5AFB1" w:rsidR="00B338AB" w:rsidRPr="00042036" w:rsidRDefault="00C92467" w:rsidP="00C92467">
      <w:pPr>
        <w:pStyle w:val="B1"/>
      </w:pPr>
      <w:r>
        <w:tab/>
      </w:r>
      <w:r w:rsidR="00B338AB" w:rsidRPr="00042036">
        <w:t>SMF -&gt; SMF+PGW-C</w:t>
      </w:r>
    </w:p>
    <w:p w14:paraId="49C7CD37" w14:textId="10210E89" w:rsidR="00B338AB" w:rsidRPr="00042036" w:rsidRDefault="00C92467" w:rsidP="00C92467">
      <w:pPr>
        <w:pStyle w:val="B1"/>
      </w:pPr>
      <w:r>
        <w:tab/>
      </w:r>
      <w:r w:rsidR="00B338AB" w:rsidRPr="00042036">
        <w:t>UPF -&gt; UPF+PGW-U</w:t>
      </w:r>
    </w:p>
    <w:p w14:paraId="1118916C" w14:textId="423F05C2" w:rsidR="00B338AB" w:rsidRPr="00042036" w:rsidRDefault="00C92467" w:rsidP="00C92467">
      <w:pPr>
        <w:pStyle w:val="B1"/>
      </w:pPr>
      <w:r>
        <w:tab/>
      </w:r>
      <w:r w:rsidR="00B338AB" w:rsidRPr="00042036">
        <w:t>PDU Session -&gt; PDN Connections</w:t>
      </w:r>
    </w:p>
    <w:p w14:paraId="768F98EC" w14:textId="0D10EE61" w:rsidR="00B338AB" w:rsidRPr="00042036" w:rsidRDefault="00C92467" w:rsidP="00C92467">
      <w:pPr>
        <w:pStyle w:val="B1"/>
      </w:pPr>
      <w:r>
        <w:tab/>
      </w:r>
      <w:r w:rsidR="00B338AB" w:rsidRPr="00042036">
        <w:t>5GS -&gt; EPS</w:t>
      </w:r>
    </w:p>
    <w:p w14:paraId="7DEA9AE1" w14:textId="22961C49" w:rsidR="00B338AB" w:rsidRPr="00042036" w:rsidRDefault="00B338AB" w:rsidP="00B338AB">
      <w:pPr>
        <w:pStyle w:val="Heading3"/>
        <w:rPr>
          <w:lang w:eastAsia="zh-CN"/>
        </w:rPr>
      </w:pPr>
      <w:bookmarkStart w:id="1278" w:name="_Toc112923380"/>
      <w:bookmarkStart w:id="1279" w:name="_Toc112924079"/>
      <w:r w:rsidRPr="00042036">
        <w:rPr>
          <w:lang w:eastAsia="zh-CN"/>
        </w:rPr>
        <w:t>6.</w:t>
      </w:r>
      <w:r w:rsidR="007D63BE" w:rsidRPr="00042036">
        <w:rPr>
          <w:lang w:eastAsia="zh-CN"/>
        </w:rPr>
        <w:t>46</w:t>
      </w:r>
      <w:r w:rsidRPr="00042036">
        <w:rPr>
          <w:lang w:eastAsia="zh-CN"/>
        </w:rPr>
        <w:t>.4</w:t>
      </w:r>
      <w:r w:rsidRPr="00042036">
        <w:rPr>
          <w:lang w:eastAsia="zh-CN"/>
        </w:rPr>
        <w:tab/>
      </w:r>
      <w:r w:rsidRPr="00042036">
        <w:t>Impacts on services, entities and interfaces</w:t>
      </w:r>
      <w:bookmarkEnd w:id="1278"/>
      <w:bookmarkEnd w:id="1279"/>
    </w:p>
    <w:p w14:paraId="2C44A166" w14:textId="77777777" w:rsidR="00B338AB" w:rsidRPr="00042036" w:rsidRDefault="00B338AB" w:rsidP="00B338AB">
      <w:pPr>
        <w:rPr>
          <w:lang w:eastAsia="zh-CN"/>
        </w:rPr>
      </w:pPr>
      <w:r w:rsidRPr="00042036">
        <w:rPr>
          <w:lang w:eastAsia="zh-CN"/>
        </w:rPr>
        <w:t>SMF+PGW-C:</w:t>
      </w:r>
    </w:p>
    <w:p w14:paraId="5FF0A30A" w14:textId="77777777" w:rsidR="00B338AB" w:rsidRPr="00042036" w:rsidRDefault="00B338AB" w:rsidP="00B338AB">
      <w:pPr>
        <w:pStyle w:val="B1"/>
        <w:rPr>
          <w:lang w:eastAsia="zh-CN"/>
        </w:rPr>
      </w:pPr>
      <w:r w:rsidRPr="00042036">
        <w:t>-</w:t>
      </w:r>
      <w:r w:rsidRPr="00042036">
        <w:tab/>
        <w:t>A new trigger for the PDN connection release procedure is added.</w:t>
      </w:r>
    </w:p>
    <w:p w14:paraId="2DABA06F" w14:textId="1A995439" w:rsidR="00B338AB" w:rsidRPr="00042036" w:rsidRDefault="00B338AB" w:rsidP="00B338AB">
      <w:pPr>
        <w:pStyle w:val="B1"/>
        <w:rPr>
          <w:rFonts w:eastAsia="DengXian"/>
          <w:lang w:eastAsia="zh-CN"/>
        </w:rPr>
      </w:pPr>
      <w:r w:rsidRPr="00042036">
        <w:rPr>
          <w:rFonts w:eastAsia="DengXian"/>
          <w:lang w:eastAsia="zh-CN"/>
        </w:rPr>
        <w:t>-</w:t>
      </w:r>
      <w:r w:rsidRPr="00042036">
        <w:rPr>
          <w:rFonts w:eastAsia="DengXian"/>
          <w:lang w:eastAsia="zh-CN"/>
        </w:rPr>
        <w:tab/>
        <w:t>Providing implicit PDN connection deactivation timer to UE during PDN connection establishment procedure in the case of implicit deactivation approach</w:t>
      </w:r>
      <w:r w:rsidR="00C92467">
        <w:rPr>
          <w:rFonts w:eastAsia="DengXian"/>
          <w:lang w:eastAsia="zh-CN"/>
        </w:rPr>
        <w:t>.</w:t>
      </w:r>
    </w:p>
    <w:p w14:paraId="2C368816" w14:textId="54341F5D" w:rsidR="00B338AB" w:rsidRPr="00042036" w:rsidRDefault="00B338AB" w:rsidP="00B338AB">
      <w:pPr>
        <w:pStyle w:val="B1"/>
      </w:pPr>
      <w:r w:rsidRPr="00042036">
        <w:rPr>
          <w:rFonts w:eastAsia="DengXian"/>
          <w:lang w:eastAsia="zh-CN"/>
        </w:rPr>
        <w:t>-</w:t>
      </w:r>
      <w:r w:rsidR="00CB7F61" w:rsidRPr="00042036">
        <w:rPr>
          <w:rFonts w:eastAsia="DengXian"/>
          <w:lang w:eastAsia="zh-CN"/>
        </w:rPr>
        <w:tab/>
      </w:r>
      <w:r w:rsidRPr="00042036">
        <w:rPr>
          <w:rFonts w:eastAsia="DengXian"/>
          <w:lang w:eastAsia="zh-CN"/>
        </w:rPr>
        <w:t>Configuring the PDN connections inactivity timer at the UPF+PGW-U for the explicit deactivation approach.</w:t>
      </w:r>
      <w:bookmarkEnd w:id="1243"/>
      <w:bookmarkEnd w:id="1244"/>
      <w:bookmarkEnd w:id="1245"/>
      <w:bookmarkEnd w:id="1246"/>
      <w:bookmarkEnd w:id="1247"/>
      <w:bookmarkEnd w:id="1248"/>
    </w:p>
    <w:p w14:paraId="66F92A36" w14:textId="77777777" w:rsidR="00AA5849" w:rsidRPr="00042036" w:rsidRDefault="00AA5849" w:rsidP="00AA5849">
      <w:pPr>
        <w:pStyle w:val="Heading1"/>
        <w:rPr>
          <w:lang w:eastAsia="zh-CN"/>
        </w:rPr>
      </w:pPr>
      <w:bookmarkStart w:id="1280" w:name="_Toc250980595"/>
      <w:bookmarkStart w:id="1281" w:name="_Toc326037266"/>
      <w:bookmarkStart w:id="1282" w:name="_Toc510604411"/>
      <w:bookmarkStart w:id="1283" w:name="_Toc22214912"/>
      <w:bookmarkStart w:id="1284" w:name="_Toc23254045"/>
      <w:bookmarkStart w:id="1285" w:name="_Toc97057180"/>
      <w:bookmarkStart w:id="1286" w:name="_Toc97266758"/>
      <w:bookmarkStart w:id="1287" w:name="_Toc104302605"/>
      <w:bookmarkStart w:id="1288" w:name="_Toc104359571"/>
      <w:bookmarkStart w:id="1289" w:name="_Toc112923381"/>
      <w:bookmarkStart w:id="1290" w:name="_Toc112924080"/>
      <w:bookmarkStart w:id="1291" w:name="_Toc310438366"/>
      <w:bookmarkStart w:id="1292" w:name="_Toc324232216"/>
      <w:bookmarkStart w:id="1293" w:name="_Toc326248735"/>
      <w:bookmarkStart w:id="1294" w:name="_Toc510604412"/>
      <w:bookmarkEnd w:id="175"/>
      <w:bookmarkEnd w:id="176"/>
      <w:bookmarkEnd w:id="177"/>
      <w:bookmarkEnd w:id="184"/>
      <w:bookmarkEnd w:id="185"/>
      <w:bookmarkEnd w:id="1183"/>
      <w:bookmarkEnd w:id="1184"/>
      <w:r w:rsidRPr="00042036">
        <w:rPr>
          <w:lang w:eastAsia="zh-CN"/>
        </w:rPr>
        <w:t>7</w:t>
      </w:r>
      <w:r w:rsidRPr="00042036">
        <w:rPr>
          <w:lang w:eastAsia="zh-CN"/>
        </w:rPr>
        <w:tab/>
        <w:t>Overall Evaluation</w:t>
      </w:r>
      <w:bookmarkEnd w:id="1280"/>
      <w:bookmarkEnd w:id="1281"/>
      <w:bookmarkEnd w:id="1282"/>
      <w:bookmarkEnd w:id="1283"/>
      <w:bookmarkEnd w:id="1284"/>
      <w:bookmarkEnd w:id="1285"/>
      <w:bookmarkEnd w:id="1286"/>
      <w:bookmarkEnd w:id="1287"/>
      <w:bookmarkEnd w:id="1288"/>
      <w:bookmarkEnd w:id="1289"/>
      <w:bookmarkEnd w:id="1290"/>
    </w:p>
    <w:p w14:paraId="534F60EC" w14:textId="664B2CA4" w:rsidR="00AA5849" w:rsidRPr="00042036" w:rsidRDefault="00AA5849" w:rsidP="00022EE0">
      <w:pPr>
        <w:pStyle w:val="EditorsNote"/>
        <w:rPr>
          <w:rFonts w:eastAsia="SimSun"/>
          <w:lang w:eastAsia="zh-CN"/>
        </w:rPr>
      </w:pPr>
      <w:r w:rsidRPr="00042036">
        <w:t>Editor</w:t>
      </w:r>
      <w:r w:rsidR="00494EEF" w:rsidRPr="00042036">
        <w:t>'</w:t>
      </w:r>
      <w:r w:rsidRPr="00042036">
        <w:t>s note:</w:t>
      </w:r>
      <w:r w:rsidRPr="00042036">
        <w:tab/>
        <w:t>This clause</w:t>
      </w:r>
      <w:r w:rsidRPr="00042036">
        <w:rPr>
          <w:lang w:eastAsia="zh-CN"/>
        </w:rPr>
        <w:t xml:space="preserve"> </w:t>
      </w:r>
      <w:r w:rsidRPr="00042036">
        <w:t>will provide evaluation of different solutions.</w:t>
      </w:r>
    </w:p>
    <w:p w14:paraId="624B0553" w14:textId="5F451024" w:rsidR="00AF3570" w:rsidRPr="00042036" w:rsidRDefault="00AF3570" w:rsidP="00FB44BB">
      <w:pPr>
        <w:pStyle w:val="Heading2"/>
      </w:pPr>
      <w:bookmarkStart w:id="1295" w:name="_Toc104302606"/>
      <w:bookmarkStart w:id="1296" w:name="_Toc104359572"/>
      <w:bookmarkStart w:id="1297" w:name="_Toc112923382"/>
      <w:bookmarkStart w:id="1298" w:name="_Toc112924081"/>
      <w:bookmarkStart w:id="1299" w:name="_Toc22214914"/>
      <w:bookmarkStart w:id="1300" w:name="_Toc23254047"/>
      <w:bookmarkStart w:id="1301" w:name="_Toc97057181"/>
      <w:bookmarkStart w:id="1302" w:name="_Toc97266759"/>
      <w:r w:rsidRPr="00042036">
        <w:t>7.</w:t>
      </w:r>
      <w:r w:rsidR="00DD149D" w:rsidRPr="00042036">
        <w:t>4</w:t>
      </w:r>
      <w:r w:rsidR="002534DB" w:rsidRPr="00042036">
        <w:tab/>
      </w:r>
      <w:r w:rsidRPr="00042036">
        <w:t>Evaluation for KI#4</w:t>
      </w:r>
      <w:bookmarkEnd w:id="1295"/>
      <w:bookmarkEnd w:id="1296"/>
      <w:bookmarkEnd w:id="1297"/>
      <w:bookmarkEnd w:id="1298"/>
    </w:p>
    <w:p w14:paraId="73181C1D" w14:textId="038EF62C" w:rsidR="00AF3570" w:rsidRPr="00042036" w:rsidRDefault="00DD149D" w:rsidP="00FB44BB">
      <w:pPr>
        <w:pStyle w:val="B1"/>
      </w:pPr>
      <w:r w:rsidRPr="00042036">
        <w:t>-</w:t>
      </w:r>
      <w:r w:rsidRPr="00042036">
        <w:tab/>
      </w:r>
      <w:r w:rsidR="00AF3570" w:rsidRPr="00042036">
        <w:t>Solution 14 addresses KI#4 in a proprietary manner. The solution assumes the node handling the quota distribution will be able to distribute quota in a way to ensure that there is never an issue during mobility between multiple services areas. This proprietary solution is similar to what currently exists in Release 17 and for which specific key issue is created to resolve in a more predictable and standardized manner.</w:t>
      </w:r>
    </w:p>
    <w:p w14:paraId="27461CE5" w14:textId="088EB988" w:rsidR="00AA5849" w:rsidRPr="00042036" w:rsidRDefault="00AA5849" w:rsidP="00AA5849">
      <w:pPr>
        <w:pStyle w:val="Heading1"/>
      </w:pPr>
      <w:bookmarkStart w:id="1303" w:name="_Toc104302607"/>
      <w:bookmarkStart w:id="1304" w:name="_Toc104359573"/>
      <w:bookmarkStart w:id="1305" w:name="_Toc112923383"/>
      <w:bookmarkStart w:id="1306" w:name="_Toc112924082"/>
      <w:r w:rsidRPr="00042036">
        <w:t>8</w:t>
      </w:r>
      <w:r w:rsidRPr="00042036">
        <w:tab/>
        <w:t>Conclusions</w:t>
      </w:r>
      <w:bookmarkEnd w:id="1291"/>
      <w:bookmarkEnd w:id="1292"/>
      <w:bookmarkEnd w:id="1293"/>
      <w:bookmarkEnd w:id="1294"/>
      <w:bookmarkEnd w:id="1299"/>
      <w:bookmarkEnd w:id="1300"/>
      <w:bookmarkEnd w:id="1301"/>
      <w:bookmarkEnd w:id="1302"/>
      <w:bookmarkEnd w:id="1303"/>
      <w:bookmarkEnd w:id="1304"/>
      <w:bookmarkEnd w:id="1305"/>
      <w:bookmarkEnd w:id="1306"/>
    </w:p>
    <w:p w14:paraId="47CF4AE4" w14:textId="2CE7D06C" w:rsidR="00AA5849" w:rsidRPr="00042036" w:rsidRDefault="00AA5849" w:rsidP="00AA5849">
      <w:pPr>
        <w:pStyle w:val="EditorsNote"/>
      </w:pPr>
      <w:r w:rsidRPr="00042036">
        <w:t>Editor</w:t>
      </w:r>
      <w:r w:rsidR="00494EEF" w:rsidRPr="00042036">
        <w:t>'</w:t>
      </w:r>
      <w:r w:rsidRPr="00042036">
        <w:t>s note:</w:t>
      </w:r>
      <w:r w:rsidRPr="00042036">
        <w:tab/>
        <w:t>This clause will list conclusions that have been agreed during the course of the study item activities.</w:t>
      </w:r>
    </w:p>
    <w:p w14:paraId="1F5D989D" w14:textId="2CECB6A4" w:rsidR="00C6569A" w:rsidRPr="00042036" w:rsidRDefault="00C6569A" w:rsidP="00C6569A">
      <w:pPr>
        <w:pStyle w:val="Heading2"/>
        <w:rPr>
          <w:lang w:eastAsia="zh-CN"/>
        </w:rPr>
      </w:pPr>
      <w:bookmarkStart w:id="1307" w:name="_Toc97057182"/>
      <w:bookmarkStart w:id="1308" w:name="_Toc97266760"/>
      <w:bookmarkStart w:id="1309" w:name="_Toc104302608"/>
      <w:bookmarkStart w:id="1310" w:name="_Toc104359574"/>
      <w:bookmarkStart w:id="1311" w:name="_Toc112923384"/>
      <w:bookmarkStart w:id="1312" w:name="_Toc112924083"/>
      <w:r w:rsidRPr="00042036">
        <w:rPr>
          <w:lang w:eastAsia="zh-CN"/>
        </w:rPr>
        <w:t>8.X</w:t>
      </w:r>
      <w:r w:rsidRPr="00042036">
        <w:rPr>
          <w:lang w:eastAsia="zh-CN"/>
        </w:rPr>
        <w:tab/>
      </w:r>
      <w:r w:rsidRPr="00042036">
        <w:t>Conclusions</w:t>
      </w:r>
      <w:r w:rsidRPr="00042036">
        <w:rPr>
          <w:lang w:eastAsia="zh-CN"/>
        </w:rPr>
        <w:t xml:space="preserve"> for Key Issue #X</w:t>
      </w:r>
      <w:bookmarkEnd w:id="1307"/>
      <w:bookmarkEnd w:id="1308"/>
      <w:bookmarkEnd w:id="1309"/>
      <w:bookmarkEnd w:id="1310"/>
      <w:bookmarkEnd w:id="1311"/>
      <w:bookmarkEnd w:id="1312"/>
    </w:p>
    <w:p w14:paraId="03CCA36B" w14:textId="77777777" w:rsidR="002675F0" w:rsidRPr="00042036" w:rsidRDefault="002675F0" w:rsidP="002675F0"/>
    <w:p w14:paraId="5CA5E6C2" w14:textId="3EC129E8" w:rsidR="00080512" w:rsidRPr="00042036" w:rsidRDefault="00080512" w:rsidP="00333F85">
      <w:pPr>
        <w:pStyle w:val="Heading9"/>
      </w:pPr>
      <w:r w:rsidRPr="00042036">
        <w:br w:type="page"/>
      </w:r>
      <w:bookmarkStart w:id="1313" w:name="_Toc97057183"/>
      <w:bookmarkStart w:id="1314" w:name="_Toc97266761"/>
      <w:bookmarkStart w:id="1315" w:name="_Toc104302609"/>
      <w:bookmarkStart w:id="1316" w:name="_Toc104359575"/>
      <w:bookmarkStart w:id="1317" w:name="_Toc112924084"/>
      <w:r w:rsidRPr="00042036">
        <w:lastRenderedPageBreak/>
        <w:t xml:space="preserve">Annex </w:t>
      </w:r>
      <w:r w:rsidR="002548C9" w:rsidRPr="00042036">
        <w:t>A</w:t>
      </w:r>
      <w:r w:rsidRPr="00042036">
        <w:t>:</w:t>
      </w:r>
      <w:r w:rsidRPr="00042036">
        <w:br/>
        <w:t>Change history</w:t>
      </w:r>
      <w:bookmarkEnd w:id="1313"/>
      <w:bookmarkEnd w:id="1314"/>
      <w:bookmarkEnd w:id="1315"/>
      <w:bookmarkEnd w:id="1316"/>
      <w:bookmarkEnd w:id="1317"/>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660"/>
      </w:tblGrid>
      <w:tr w:rsidR="003C3971" w:rsidRPr="00042036" w14:paraId="1ECB735E" w14:textId="77777777" w:rsidTr="00E32971">
        <w:trPr>
          <w:cantSplit/>
        </w:trPr>
        <w:tc>
          <w:tcPr>
            <w:tcW w:w="9591" w:type="dxa"/>
            <w:gridSpan w:val="8"/>
            <w:tcBorders>
              <w:bottom w:val="nil"/>
            </w:tcBorders>
            <w:shd w:val="solid" w:color="FFFFFF" w:fill="auto"/>
          </w:tcPr>
          <w:p w14:paraId="5FCEE246" w14:textId="77777777" w:rsidR="003C3971" w:rsidRPr="00042036" w:rsidRDefault="003C3971" w:rsidP="00C72833">
            <w:pPr>
              <w:pStyle w:val="TAL"/>
              <w:jc w:val="center"/>
              <w:rPr>
                <w:b/>
                <w:sz w:val="16"/>
              </w:rPr>
            </w:pPr>
            <w:bookmarkStart w:id="1318" w:name="historyclause"/>
            <w:bookmarkEnd w:id="1318"/>
            <w:r w:rsidRPr="00042036">
              <w:rPr>
                <w:b/>
              </w:rPr>
              <w:t>Change history</w:t>
            </w:r>
          </w:p>
        </w:tc>
      </w:tr>
      <w:tr w:rsidR="003C3971" w:rsidRPr="00042036" w14:paraId="188BB8D6" w14:textId="77777777" w:rsidTr="00E32971">
        <w:tc>
          <w:tcPr>
            <w:tcW w:w="800" w:type="dxa"/>
            <w:shd w:val="pct10" w:color="auto" w:fill="FFFFFF"/>
          </w:tcPr>
          <w:p w14:paraId="7E15B21D" w14:textId="77777777" w:rsidR="003C3971" w:rsidRPr="00042036" w:rsidRDefault="003C3971" w:rsidP="00C72833">
            <w:pPr>
              <w:pStyle w:val="TAL"/>
              <w:rPr>
                <w:b/>
                <w:sz w:val="16"/>
              </w:rPr>
            </w:pPr>
            <w:r w:rsidRPr="00042036">
              <w:rPr>
                <w:b/>
                <w:sz w:val="16"/>
              </w:rPr>
              <w:t>Date</w:t>
            </w:r>
          </w:p>
        </w:tc>
        <w:tc>
          <w:tcPr>
            <w:tcW w:w="853" w:type="dxa"/>
            <w:shd w:val="pct10" w:color="auto" w:fill="FFFFFF"/>
          </w:tcPr>
          <w:p w14:paraId="215F01FE" w14:textId="77777777" w:rsidR="003C3971" w:rsidRPr="00042036" w:rsidRDefault="00DF2B1F" w:rsidP="00C72833">
            <w:pPr>
              <w:pStyle w:val="TAL"/>
              <w:rPr>
                <w:b/>
                <w:sz w:val="16"/>
              </w:rPr>
            </w:pPr>
            <w:r w:rsidRPr="00042036">
              <w:rPr>
                <w:b/>
                <w:sz w:val="16"/>
              </w:rPr>
              <w:t>Meeting</w:t>
            </w:r>
          </w:p>
        </w:tc>
        <w:tc>
          <w:tcPr>
            <w:tcW w:w="1041" w:type="dxa"/>
            <w:shd w:val="pct10" w:color="auto" w:fill="FFFFFF"/>
          </w:tcPr>
          <w:p w14:paraId="54DC1FB3" w14:textId="77777777" w:rsidR="003C3971" w:rsidRPr="00042036" w:rsidRDefault="003C3971" w:rsidP="00DF2B1F">
            <w:pPr>
              <w:pStyle w:val="TAL"/>
              <w:rPr>
                <w:b/>
                <w:sz w:val="16"/>
              </w:rPr>
            </w:pPr>
            <w:r w:rsidRPr="00042036">
              <w:rPr>
                <w:b/>
                <w:sz w:val="16"/>
              </w:rPr>
              <w:t>TDoc</w:t>
            </w:r>
          </w:p>
        </w:tc>
        <w:tc>
          <w:tcPr>
            <w:tcW w:w="425" w:type="dxa"/>
            <w:shd w:val="pct10" w:color="auto" w:fill="FFFFFF"/>
          </w:tcPr>
          <w:p w14:paraId="1BB8F93C" w14:textId="77777777" w:rsidR="003C3971" w:rsidRPr="00042036" w:rsidRDefault="003C3971" w:rsidP="00C72833">
            <w:pPr>
              <w:pStyle w:val="TAL"/>
              <w:rPr>
                <w:b/>
                <w:sz w:val="16"/>
              </w:rPr>
            </w:pPr>
            <w:r w:rsidRPr="00042036">
              <w:rPr>
                <w:b/>
                <w:sz w:val="16"/>
              </w:rPr>
              <w:t>CR</w:t>
            </w:r>
          </w:p>
        </w:tc>
        <w:tc>
          <w:tcPr>
            <w:tcW w:w="425" w:type="dxa"/>
            <w:shd w:val="pct10" w:color="auto" w:fill="FFFFFF"/>
          </w:tcPr>
          <w:p w14:paraId="223E3928" w14:textId="77777777" w:rsidR="003C3971" w:rsidRPr="00042036" w:rsidRDefault="003C3971" w:rsidP="00C72833">
            <w:pPr>
              <w:pStyle w:val="TAL"/>
              <w:rPr>
                <w:b/>
                <w:sz w:val="16"/>
              </w:rPr>
            </w:pPr>
            <w:r w:rsidRPr="00042036">
              <w:rPr>
                <w:b/>
                <w:sz w:val="16"/>
              </w:rPr>
              <w:t>Rev</w:t>
            </w:r>
          </w:p>
        </w:tc>
        <w:tc>
          <w:tcPr>
            <w:tcW w:w="425" w:type="dxa"/>
            <w:shd w:val="pct10" w:color="auto" w:fill="FFFFFF"/>
          </w:tcPr>
          <w:p w14:paraId="48237C83" w14:textId="77777777" w:rsidR="003C3971" w:rsidRPr="00042036" w:rsidRDefault="003C3971" w:rsidP="00C72833">
            <w:pPr>
              <w:pStyle w:val="TAL"/>
              <w:rPr>
                <w:b/>
                <w:sz w:val="16"/>
              </w:rPr>
            </w:pPr>
            <w:r w:rsidRPr="00042036">
              <w:rPr>
                <w:b/>
                <w:sz w:val="16"/>
              </w:rPr>
              <w:t>Cat</w:t>
            </w:r>
          </w:p>
        </w:tc>
        <w:tc>
          <w:tcPr>
            <w:tcW w:w="4962" w:type="dxa"/>
            <w:shd w:val="pct10" w:color="auto" w:fill="FFFFFF"/>
          </w:tcPr>
          <w:p w14:paraId="146C8449" w14:textId="77777777" w:rsidR="003C3971" w:rsidRPr="00042036" w:rsidRDefault="003C3971" w:rsidP="00C72833">
            <w:pPr>
              <w:pStyle w:val="TAL"/>
              <w:rPr>
                <w:b/>
                <w:sz w:val="16"/>
              </w:rPr>
            </w:pPr>
            <w:r w:rsidRPr="00042036">
              <w:rPr>
                <w:b/>
                <w:sz w:val="16"/>
              </w:rPr>
              <w:t>Subject/Comment</w:t>
            </w:r>
          </w:p>
        </w:tc>
        <w:tc>
          <w:tcPr>
            <w:tcW w:w="660" w:type="dxa"/>
            <w:shd w:val="pct10" w:color="auto" w:fill="FFFFFF"/>
          </w:tcPr>
          <w:p w14:paraId="221B9E11" w14:textId="77777777" w:rsidR="003C3971" w:rsidRPr="00042036" w:rsidRDefault="003C3971" w:rsidP="00C72833">
            <w:pPr>
              <w:pStyle w:val="TAL"/>
              <w:rPr>
                <w:b/>
                <w:sz w:val="16"/>
              </w:rPr>
            </w:pPr>
            <w:r w:rsidRPr="00042036">
              <w:rPr>
                <w:b/>
                <w:sz w:val="16"/>
              </w:rPr>
              <w:t>New vers</w:t>
            </w:r>
            <w:r w:rsidR="00DF2B1F" w:rsidRPr="00042036">
              <w:rPr>
                <w:b/>
                <w:sz w:val="16"/>
              </w:rPr>
              <w:t>ion</w:t>
            </w:r>
          </w:p>
        </w:tc>
      </w:tr>
      <w:tr w:rsidR="003D26FF" w:rsidRPr="003D26FF" w14:paraId="7AE2D8EC" w14:textId="77777777" w:rsidTr="00E32971">
        <w:tc>
          <w:tcPr>
            <w:tcW w:w="800" w:type="dxa"/>
            <w:shd w:val="solid" w:color="FFFFFF" w:fill="auto"/>
          </w:tcPr>
          <w:p w14:paraId="433EA83C" w14:textId="5F4B0E4C" w:rsidR="003C3971" w:rsidRPr="003D26FF" w:rsidRDefault="002548C9" w:rsidP="00C72833">
            <w:pPr>
              <w:pStyle w:val="TAC"/>
              <w:rPr>
                <w:color w:val="0000FF"/>
                <w:sz w:val="16"/>
                <w:szCs w:val="16"/>
                <w:lang w:eastAsia="ko-KR"/>
              </w:rPr>
            </w:pPr>
            <w:r w:rsidRPr="003D26FF">
              <w:rPr>
                <w:color w:val="0000FF"/>
                <w:sz w:val="16"/>
                <w:szCs w:val="16"/>
                <w:lang w:eastAsia="ko-KR"/>
              </w:rPr>
              <w:t>2022-02</w:t>
            </w:r>
          </w:p>
        </w:tc>
        <w:tc>
          <w:tcPr>
            <w:tcW w:w="853" w:type="dxa"/>
            <w:shd w:val="solid" w:color="FFFFFF" w:fill="auto"/>
          </w:tcPr>
          <w:p w14:paraId="55C8CC01" w14:textId="5D705731" w:rsidR="003C3971" w:rsidRPr="003D26FF" w:rsidRDefault="002548C9" w:rsidP="00E32971">
            <w:pPr>
              <w:pStyle w:val="TAL"/>
              <w:rPr>
                <w:color w:val="0000FF"/>
                <w:sz w:val="16"/>
                <w:lang w:eastAsia="ko-KR"/>
              </w:rPr>
            </w:pPr>
            <w:r w:rsidRPr="003D26FF">
              <w:rPr>
                <w:color w:val="0000FF"/>
                <w:sz w:val="16"/>
                <w:lang w:eastAsia="ko-KR"/>
              </w:rPr>
              <w:t>SA2#149E</w:t>
            </w:r>
          </w:p>
        </w:tc>
        <w:tc>
          <w:tcPr>
            <w:tcW w:w="1041" w:type="dxa"/>
            <w:shd w:val="solid" w:color="FFFFFF" w:fill="auto"/>
          </w:tcPr>
          <w:p w14:paraId="134723C6" w14:textId="1A0FFE2B" w:rsidR="003C3971" w:rsidRPr="003D26FF" w:rsidRDefault="002548C9" w:rsidP="00F562F2">
            <w:pPr>
              <w:pStyle w:val="TAC"/>
              <w:rPr>
                <w:color w:val="0000FF"/>
                <w:sz w:val="16"/>
                <w:szCs w:val="16"/>
                <w:lang w:eastAsia="ko-KR"/>
              </w:rPr>
            </w:pPr>
            <w:r w:rsidRPr="003D26FF">
              <w:rPr>
                <w:color w:val="0000FF"/>
                <w:sz w:val="16"/>
                <w:szCs w:val="16"/>
                <w:lang w:eastAsia="ko-KR"/>
              </w:rPr>
              <w:t>S2-</w:t>
            </w:r>
            <w:r w:rsidR="00F562F2" w:rsidRPr="003D26FF">
              <w:rPr>
                <w:color w:val="0000FF"/>
                <w:sz w:val="16"/>
                <w:szCs w:val="16"/>
                <w:lang w:eastAsia="ko-KR"/>
              </w:rPr>
              <w:t>2200563</w:t>
            </w:r>
          </w:p>
        </w:tc>
        <w:tc>
          <w:tcPr>
            <w:tcW w:w="425" w:type="dxa"/>
            <w:shd w:val="solid" w:color="FFFFFF" w:fill="auto"/>
          </w:tcPr>
          <w:p w14:paraId="2B341B81" w14:textId="503C62C1" w:rsidR="003C3971" w:rsidRPr="003D26FF" w:rsidRDefault="00B274B7" w:rsidP="00E32971">
            <w:pPr>
              <w:pStyle w:val="TAC"/>
              <w:rPr>
                <w:color w:val="0000FF"/>
                <w:sz w:val="16"/>
                <w:lang w:eastAsia="ko-KR"/>
              </w:rPr>
            </w:pPr>
            <w:r w:rsidRPr="003D26FF">
              <w:rPr>
                <w:color w:val="0000FF"/>
                <w:sz w:val="16"/>
                <w:lang w:eastAsia="ko-KR"/>
              </w:rPr>
              <w:t>-</w:t>
            </w:r>
          </w:p>
        </w:tc>
        <w:tc>
          <w:tcPr>
            <w:tcW w:w="425" w:type="dxa"/>
            <w:shd w:val="solid" w:color="FFFFFF" w:fill="auto"/>
          </w:tcPr>
          <w:p w14:paraId="090FDCAA" w14:textId="37A56007" w:rsidR="003C3971" w:rsidRPr="003D26FF" w:rsidRDefault="00B274B7" w:rsidP="00E32971">
            <w:pPr>
              <w:pStyle w:val="TAC"/>
              <w:rPr>
                <w:color w:val="0000FF"/>
                <w:sz w:val="16"/>
                <w:lang w:eastAsia="ko-KR"/>
              </w:rPr>
            </w:pPr>
            <w:r w:rsidRPr="003D26FF">
              <w:rPr>
                <w:color w:val="0000FF"/>
                <w:sz w:val="16"/>
                <w:lang w:eastAsia="ko-KR"/>
              </w:rPr>
              <w:t>-</w:t>
            </w:r>
          </w:p>
        </w:tc>
        <w:tc>
          <w:tcPr>
            <w:tcW w:w="425" w:type="dxa"/>
            <w:shd w:val="solid" w:color="FFFFFF" w:fill="auto"/>
          </w:tcPr>
          <w:p w14:paraId="40910D18" w14:textId="5E61C52E" w:rsidR="003C3971" w:rsidRPr="003D26FF" w:rsidRDefault="00B274B7">
            <w:pPr>
              <w:pStyle w:val="TAC"/>
              <w:rPr>
                <w:color w:val="0000FF"/>
                <w:sz w:val="16"/>
                <w:lang w:eastAsia="ko-KR"/>
              </w:rPr>
            </w:pPr>
            <w:r w:rsidRPr="003D26FF">
              <w:rPr>
                <w:color w:val="0000FF"/>
                <w:sz w:val="16"/>
                <w:lang w:eastAsia="ko-KR"/>
              </w:rPr>
              <w:t>-</w:t>
            </w:r>
          </w:p>
        </w:tc>
        <w:tc>
          <w:tcPr>
            <w:tcW w:w="4962" w:type="dxa"/>
            <w:shd w:val="solid" w:color="FFFFFF" w:fill="auto"/>
          </w:tcPr>
          <w:p w14:paraId="17B0396C" w14:textId="55E5C509" w:rsidR="003C3971" w:rsidRPr="003D26FF" w:rsidRDefault="002548C9" w:rsidP="00C72833">
            <w:pPr>
              <w:pStyle w:val="TAL"/>
              <w:rPr>
                <w:color w:val="0000FF"/>
                <w:sz w:val="16"/>
                <w:szCs w:val="16"/>
                <w:lang w:eastAsia="ko-KR"/>
              </w:rPr>
            </w:pPr>
            <w:r w:rsidRPr="003D26FF">
              <w:rPr>
                <w:color w:val="0000FF"/>
                <w:sz w:val="16"/>
                <w:szCs w:val="16"/>
                <w:lang w:eastAsia="ko-KR"/>
              </w:rPr>
              <w:t>Skeleton</w:t>
            </w:r>
          </w:p>
        </w:tc>
        <w:tc>
          <w:tcPr>
            <w:tcW w:w="660" w:type="dxa"/>
            <w:shd w:val="solid" w:color="FFFFFF" w:fill="auto"/>
          </w:tcPr>
          <w:p w14:paraId="5E97A6B2" w14:textId="6AC4BBCA" w:rsidR="003C3971" w:rsidRPr="003D26FF" w:rsidRDefault="002548C9" w:rsidP="00C72833">
            <w:pPr>
              <w:pStyle w:val="TAC"/>
              <w:rPr>
                <w:color w:val="0000FF"/>
                <w:sz w:val="16"/>
                <w:szCs w:val="16"/>
                <w:lang w:eastAsia="ko-KR"/>
              </w:rPr>
            </w:pPr>
            <w:r w:rsidRPr="003D26FF">
              <w:rPr>
                <w:color w:val="0000FF"/>
                <w:sz w:val="16"/>
                <w:szCs w:val="16"/>
                <w:lang w:eastAsia="ko-KR"/>
              </w:rPr>
              <w:t>0.0.0</w:t>
            </w:r>
          </w:p>
        </w:tc>
      </w:tr>
      <w:tr w:rsidR="00F562F2" w:rsidRPr="00042036" w14:paraId="2C35D474" w14:textId="77777777" w:rsidTr="00E32971">
        <w:tc>
          <w:tcPr>
            <w:tcW w:w="800" w:type="dxa"/>
            <w:shd w:val="solid" w:color="FFFFFF" w:fill="auto"/>
          </w:tcPr>
          <w:p w14:paraId="598B296F" w14:textId="4DFDC9B3" w:rsidR="00F562F2" w:rsidRPr="00042036" w:rsidRDefault="00F562F2" w:rsidP="00F562F2">
            <w:pPr>
              <w:pStyle w:val="TAC"/>
              <w:rPr>
                <w:sz w:val="16"/>
                <w:szCs w:val="16"/>
                <w:lang w:eastAsia="ko-KR"/>
              </w:rPr>
            </w:pPr>
            <w:r w:rsidRPr="00042036">
              <w:rPr>
                <w:sz w:val="16"/>
                <w:szCs w:val="16"/>
                <w:lang w:eastAsia="ko-KR"/>
              </w:rPr>
              <w:t>2022-02</w:t>
            </w:r>
          </w:p>
        </w:tc>
        <w:tc>
          <w:tcPr>
            <w:tcW w:w="853" w:type="dxa"/>
            <w:shd w:val="solid" w:color="FFFFFF" w:fill="auto"/>
          </w:tcPr>
          <w:p w14:paraId="4AC165CF" w14:textId="17D467C9" w:rsidR="00F562F2" w:rsidRPr="00042036" w:rsidRDefault="00F562F2" w:rsidP="00E32971">
            <w:pPr>
              <w:pStyle w:val="TAL"/>
              <w:rPr>
                <w:sz w:val="16"/>
                <w:lang w:eastAsia="ko-KR"/>
              </w:rPr>
            </w:pPr>
            <w:r w:rsidRPr="00042036">
              <w:rPr>
                <w:sz w:val="16"/>
                <w:lang w:eastAsia="ko-KR"/>
              </w:rPr>
              <w:t>SA2#149E</w:t>
            </w:r>
          </w:p>
        </w:tc>
        <w:tc>
          <w:tcPr>
            <w:tcW w:w="1041" w:type="dxa"/>
            <w:shd w:val="solid" w:color="FFFFFF" w:fill="auto"/>
          </w:tcPr>
          <w:p w14:paraId="786B91E9" w14:textId="72F8974E" w:rsidR="00F562F2" w:rsidRPr="00042036" w:rsidRDefault="00B274B7">
            <w:pPr>
              <w:pStyle w:val="TAC"/>
              <w:rPr>
                <w:sz w:val="16"/>
                <w:lang w:eastAsia="ko-KR"/>
              </w:rPr>
            </w:pPr>
            <w:r w:rsidRPr="00042036">
              <w:rPr>
                <w:sz w:val="16"/>
              </w:rPr>
              <w:t>-</w:t>
            </w:r>
          </w:p>
        </w:tc>
        <w:tc>
          <w:tcPr>
            <w:tcW w:w="425" w:type="dxa"/>
            <w:shd w:val="solid" w:color="FFFFFF" w:fill="auto"/>
          </w:tcPr>
          <w:p w14:paraId="51C97E12" w14:textId="45D17D60" w:rsidR="00F562F2" w:rsidRPr="00042036" w:rsidRDefault="00B274B7" w:rsidP="00E32971">
            <w:pPr>
              <w:pStyle w:val="TAC"/>
              <w:rPr>
                <w:sz w:val="16"/>
                <w:lang w:eastAsia="ko-KR"/>
              </w:rPr>
            </w:pPr>
            <w:r w:rsidRPr="00042036">
              <w:rPr>
                <w:sz w:val="16"/>
                <w:lang w:eastAsia="ko-KR"/>
              </w:rPr>
              <w:t>-</w:t>
            </w:r>
          </w:p>
        </w:tc>
        <w:tc>
          <w:tcPr>
            <w:tcW w:w="425" w:type="dxa"/>
            <w:shd w:val="solid" w:color="FFFFFF" w:fill="auto"/>
          </w:tcPr>
          <w:p w14:paraId="39F65E11" w14:textId="10C3B766" w:rsidR="00F562F2" w:rsidRPr="00042036" w:rsidRDefault="00B274B7" w:rsidP="00E32971">
            <w:pPr>
              <w:pStyle w:val="TAC"/>
              <w:rPr>
                <w:sz w:val="16"/>
                <w:lang w:eastAsia="ko-KR"/>
              </w:rPr>
            </w:pPr>
            <w:r w:rsidRPr="00042036">
              <w:rPr>
                <w:sz w:val="16"/>
                <w:lang w:eastAsia="ko-KR"/>
              </w:rPr>
              <w:t>-</w:t>
            </w:r>
          </w:p>
        </w:tc>
        <w:tc>
          <w:tcPr>
            <w:tcW w:w="425" w:type="dxa"/>
            <w:shd w:val="solid" w:color="FFFFFF" w:fill="auto"/>
          </w:tcPr>
          <w:p w14:paraId="3B8390BC" w14:textId="3F5F90A2" w:rsidR="00F562F2" w:rsidRPr="00042036" w:rsidRDefault="00B274B7">
            <w:pPr>
              <w:pStyle w:val="TAC"/>
              <w:rPr>
                <w:sz w:val="16"/>
                <w:lang w:eastAsia="ko-KR"/>
              </w:rPr>
            </w:pPr>
            <w:r w:rsidRPr="00042036">
              <w:rPr>
                <w:sz w:val="16"/>
                <w:lang w:eastAsia="ko-KR"/>
              </w:rPr>
              <w:t>-</w:t>
            </w:r>
          </w:p>
        </w:tc>
        <w:tc>
          <w:tcPr>
            <w:tcW w:w="4962" w:type="dxa"/>
            <w:shd w:val="solid" w:color="FFFFFF" w:fill="auto"/>
          </w:tcPr>
          <w:p w14:paraId="72522C89" w14:textId="77777777" w:rsidR="00F562F2" w:rsidRPr="00042036" w:rsidRDefault="00025B78" w:rsidP="00F562F2">
            <w:pPr>
              <w:pStyle w:val="TAL"/>
              <w:rPr>
                <w:sz w:val="16"/>
                <w:szCs w:val="16"/>
                <w:lang w:eastAsia="ko-KR"/>
              </w:rPr>
            </w:pPr>
            <w:r w:rsidRPr="00042036">
              <w:rPr>
                <w:sz w:val="16"/>
                <w:szCs w:val="16"/>
                <w:lang w:eastAsia="ko-KR"/>
              </w:rPr>
              <w:t>Implementation of following documents approved in SA2#149e: S2-2201033, S2-2201348, S2-2201857, S2-2201350, S2-2201352, S2-2201353</w:t>
            </w:r>
          </w:p>
          <w:p w14:paraId="7B37121E" w14:textId="77777777" w:rsidR="00025B78" w:rsidRPr="00042036" w:rsidRDefault="00025B78" w:rsidP="00025B78">
            <w:pPr>
              <w:pStyle w:val="TAL"/>
              <w:rPr>
                <w:sz w:val="16"/>
                <w:szCs w:val="16"/>
              </w:rPr>
            </w:pPr>
            <w:r w:rsidRPr="00042036">
              <w:rPr>
                <w:sz w:val="16"/>
                <w:szCs w:val="16"/>
              </w:rPr>
              <w:t>Following is made by rapporteur:</w:t>
            </w:r>
          </w:p>
          <w:p w14:paraId="41545EFA" w14:textId="38F195EA" w:rsidR="00025B78" w:rsidRPr="00042036" w:rsidRDefault="00025B78" w:rsidP="006F48F8">
            <w:pPr>
              <w:pStyle w:val="TAL"/>
              <w:rPr>
                <w:sz w:val="16"/>
                <w:szCs w:val="16"/>
                <w:lang w:eastAsia="ko-KR"/>
              </w:rPr>
            </w:pPr>
            <w:r w:rsidRPr="00042036">
              <w:rPr>
                <w:sz w:val="16"/>
                <w:szCs w:val="16"/>
              </w:rPr>
              <w:t>- Editorial fixes</w:t>
            </w:r>
          </w:p>
        </w:tc>
        <w:tc>
          <w:tcPr>
            <w:tcW w:w="660" w:type="dxa"/>
            <w:shd w:val="solid" w:color="FFFFFF" w:fill="auto"/>
          </w:tcPr>
          <w:p w14:paraId="5CCC7F20" w14:textId="41225DC5" w:rsidR="00F562F2" w:rsidRPr="00042036" w:rsidRDefault="00F562F2" w:rsidP="00F562F2">
            <w:pPr>
              <w:pStyle w:val="TAC"/>
              <w:rPr>
                <w:sz w:val="16"/>
                <w:szCs w:val="16"/>
                <w:lang w:eastAsia="ko-KR"/>
              </w:rPr>
            </w:pPr>
            <w:r w:rsidRPr="00042036">
              <w:rPr>
                <w:sz w:val="16"/>
                <w:szCs w:val="16"/>
                <w:lang w:eastAsia="ko-KR"/>
              </w:rPr>
              <w:t>0.1.0</w:t>
            </w:r>
          </w:p>
        </w:tc>
      </w:tr>
      <w:tr w:rsidR="002A7E18" w:rsidRPr="00042036" w14:paraId="506D86C8" w14:textId="77777777" w:rsidTr="00E32971">
        <w:tc>
          <w:tcPr>
            <w:tcW w:w="800" w:type="dxa"/>
            <w:shd w:val="solid" w:color="FFFFFF" w:fill="auto"/>
          </w:tcPr>
          <w:p w14:paraId="757BA8AB" w14:textId="14D87D34" w:rsidR="002A7E18" w:rsidRPr="00042036" w:rsidRDefault="002A7E18" w:rsidP="00F562F2">
            <w:pPr>
              <w:pStyle w:val="TAC"/>
              <w:rPr>
                <w:rFonts w:eastAsiaTheme="minorEastAsia"/>
                <w:sz w:val="16"/>
                <w:szCs w:val="16"/>
                <w:lang w:eastAsia="ko-KR"/>
              </w:rPr>
            </w:pPr>
            <w:r w:rsidRPr="00042036">
              <w:rPr>
                <w:rFonts w:eastAsiaTheme="minorEastAsia"/>
                <w:sz w:val="16"/>
                <w:szCs w:val="16"/>
                <w:lang w:eastAsia="ko-KR"/>
              </w:rPr>
              <w:t>2022-04</w:t>
            </w:r>
          </w:p>
        </w:tc>
        <w:tc>
          <w:tcPr>
            <w:tcW w:w="853" w:type="dxa"/>
            <w:shd w:val="solid" w:color="FFFFFF" w:fill="auto"/>
          </w:tcPr>
          <w:p w14:paraId="2402B091" w14:textId="5047DF80" w:rsidR="002A7E18" w:rsidRPr="00042036" w:rsidRDefault="002A7E18" w:rsidP="00E32971">
            <w:pPr>
              <w:pStyle w:val="TAL"/>
              <w:rPr>
                <w:rFonts w:eastAsiaTheme="minorEastAsia"/>
                <w:sz w:val="16"/>
                <w:lang w:eastAsia="ko-KR"/>
              </w:rPr>
            </w:pPr>
            <w:r w:rsidRPr="00042036">
              <w:rPr>
                <w:rFonts w:eastAsiaTheme="minorEastAsia"/>
                <w:sz w:val="16"/>
                <w:lang w:eastAsia="ko-KR"/>
              </w:rPr>
              <w:t>SA2#150E</w:t>
            </w:r>
          </w:p>
        </w:tc>
        <w:tc>
          <w:tcPr>
            <w:tcW w:w="1041" w:type="dxa"/>
            <w:shd w:val="solid" w:color="FFFFFF" w:fill="auto"/>
          </w:tcPr>
          <w:p w14:paraId="163C7BAD" w14:textId="70560066" w:rsidR="002A7E18" w:rsidRPr="00042036" w:rsidRDefault="002A7E18">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29615CE3" w14:textId="2E5A2D29" w:rsidR="002A7E18" w:rsidRPr="00042036" w:rsidRDefault="002A7E18" w:rsidP="00E32971">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17353D6B" w14:textId="54834B25" w:rsidR="002A7E18" w:rsidRPr="00042036" w:rsidRDefault="002A7E18" w:rsidP="00E32971">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7081FA40" w14:textId="4BE6AEB2" w:rsidR="002A7E18" w:rsidRPr="00042036" w:rsidRDefault="002A7E18">
            <w:pPr>
              <w:pStyle w:val="TAC"/>
              <w:rPr>
                <w:rFonts w:eastAsiaTheme="minorEastAsia"/>
                <w:sz w:val="16"/>
                <w:lang w:eastAsia="ko-KR"/>
              </w:rPr>
            </w:pPr>
            <w:r w:rsidRPr="00042036">
              <w:rPr>
                <w:rFonts w:eastAsiaTheme="minorEastAsia"/>
                <w:sz w:val="16"/>
                <w:lang w:eastAsia="ko-KR"/>
              </w:rPr>
              <w:t>-</w:t>
            </w:r>
          </w:p>
        </w:tc>
        <w:tc>
          <w:tcPr>
            <w:tcW w:w="4962" w:type="dxa"/>
            <w:shd w:val="solid" w:color="FFFFFF" w:fill="auto"/>
          </w:tcPr>
          <w:p w14:paraId="2E10C3A0" w14:textId="382C7ED0" w:rsidR="002A7E18" w:rsidRPr="00042036" w:rsidRDefault="002A7E18" w:rsidP="002A7E18">
            <w:pPr>
              <w:pStyle w:val="TAL"/>
              <w:rPr>
                <w:sz w:val="16"/>
                <w:szCs w:val="16"/>
                <w:lang w:eastAsia="ko-KR"/>
              </w:rPr>
            </w:pPr>
            <w:r w:rsidRPr="00042036">
              <w:rPr>
                <w:sz w:val="16"/>
                <w:szCs w:val="16"/>
                <w:lang w:eastAsia="ko-KR"/>
              </w:rPr>
              <w:t xml:space="preserve">Implementation of following documents approved in SA2#150e: </w:t>
            </w:r>
            <w:r w:rsidR="00833908" w:rsidRPr="00042036">
              <w:rPr>
                <w:sz w:val="16"/>
                <w:szCs w:val="16"/>
                <w:lang w:eastAsia="ko-KR"/>
              </w:rPr>
              <w:t>S2-2203080, S2-2203081, S2-2203082, S2-2203083, S2-2203084, S2-2203085, S2-2203086, S2-2203087, S2-2203088, S2-2203089, S2-2203090, S2-2203091, S2-2203092, S2-2203093, S2-2203094, S2-2203095</w:t>
            </w:r>
          </w:p>
          <w:p w14:paraId="542D9B9A" w14:textId="77777777" w:rsidR="002A7E18" w:rsidRPr="00042036" w:rsidRDefault="002A7E18" w:rsidP="002A7E18">
            <w:pPr>
              <w:pStyle w:val="TAL"/>
              <w:rPr>
                <w:sz w:val="16"/>
                <w:szCs w:val="16"/>
              </w:rPr>
            </w:pPr>
            <w:r w:rsidRPr="00042036">
              <w:rPr>
                <w:sz w:val="16"/>
                <w:szCs w:val="16"/>
              </w:rPr>
              <w:t>Following is made by rapporteur:</w:t>
            </w:r>
          </w:p>
          <w:p w14:paraId="569E6AEB" w14:textId="77777777" w:rsidR="002A7E18" w:rsidRPr="00042036" w:rsidRDefault="002A7E18" w:rsidP="002A7E18">
            <w:pPr>
              <w:pStyle w:val="TAL"/>
              <w:rPr>
                <w:sz w:val="16"/>
                <w:szCs w:val="16"/>
              </w:rPr>
            </w:pPr>
            <w:r w:rsidRPr="00042036">
              <w:rPr>
                <w:sz w:val="16"/>
                <w:szCs w:val="16"/>
              </w:rPr>
              <w:t>- Editorial fixes</w:t>
            </w:r>
          </w:p>
          <w:p w14:paraId="31AE11D0" w14:textId="77777777" w:rsidR="00813086" w:rsidRPr="00042036" w:rsidRDefault="00813086" w:rsidP="006501A3">
            <w:pPr>
              <w:pStyle w:val="TAL"/>
              <w:rPr>
                <w:sz w:val="16"/>
                <w:szCs w:val="16"/>
              </w:rPr>
            </w:pPr>
            <w:r w:rsidRPr="00042036">
              <w:rPr>
                <w:sz w:val="16"/>
                <w:szCs w:val="16"/>
              </w:rPr>
              <w:t xml:space="preserve">- </w:t>
            </w:r>
            <w:r w:rsidR="006501A3" w:rsidRPr="00042036">
              <w:rPr>
                <w:sz w:val="16"/>
                <w:szCs w:val="16"/>
              </w:rPr>
              <w:t>Added figure title in 6.1.3</w:t>
            </w:r>
          </w:p>
          <w:p w14:paraId="565B5C03" w14:textId="4CCC0A96" w:rsidR="006501A3" w:rsidRPr="00042036" w:rsidRDefault="006501A3" w:rsidP="006501A3">
            <w:pPr>
              <w:pStyle w:val="TAL"/>
              <w:rPr>
                <w:sz w:val="16"/>
                <w:szCs w:val="16"/>
              </w:rPr>
            </w:pPr>
            <w:r w:rsidRPr="00042036">
              <w:rPr>
                <w:sz w:val="16"/>
                <w:szCs w:val="16"/>
              </w:rPr>
              <w:t xml:space="preserve">- </w:t>
            </w:r>
            <w:r w:rsidR="00A13E1F" w:rsidRPr="00042036">
              <w:rPr>
                <w:sz w:val="16"/>
                <w:szCs w:val="16"/>
              </w:rPr>
              <w:t>(</w:t>
            </w:r>
            <w:r w:rsidRPr="00042036">
              <w:rPr>
                <w:sz w:val="16"/>
                <w:szCs w:val="16"/>
              </w:rPr>
              <w:t>Sub</w:t>
            </w:r>
            <w:r w:rsidR="00A13E1F" w:rsidRPr="00042036">
              <w:rPr>
                <w:sz w:val="16"/>
                <w:szCs w:val="16"/>
              </w:rPr>
              <w:t xml:space="preserve">) </w:t>
            </w:r>
            <w:r w:rsidRPr="00042036">
              <w:rPr>
                <w:sz w:val="16"/>
                <w:szCs w:val="16"/>
              </w:rPr>
              <w:t>clause renumbering in 6.2</w:t>
            </w:r>
          </w:p>
          <w:p w14:paraId="0E5F9F21" w14:textId="094C19A6" w:rsidR="006501A3" w:rsidRPr="00042036" w:rsidRDefault="006501A3" w:rsidP="006501A3">
            <w:pPr>
              <w:pStyle w:val="TAL"/>
              <w:rPr>
                <w:sz w:val="16"/>
                <w:szCs w:val="16"/>
              </w:rPr>
            </w:pPr>
            <w:r w:rsidRPr="00042036">
              <w:rPr>
                <w:sz w:val="16"/>
                <w:szCs w:val="16"/>
              </w:rPr>
              <w:t xml:space="preserve">- Removed </w:t>
            </w:r>
            <w:r w:rsidR="00494EEF" w:rsidRPr="00042036">
              <w:rPr>
                <w:sz w:val="16"/>
                <w:szCs w:val="16"/>
              </w:rPr>
              <w:t>"</w:t>
            </w:r>
            <w:r w:rsidRPr="00042036">
              <w:rPr>
                <w:sz w:val="16"/>
                <w:szCs w:val="16"/>
              </w:rPr>
              <w:t>(In) Step</w:t>
            </w:r>
            <w:r w:rsidR="00494EEF" w:rsidRPr="00042036">
              <w:rPr>
                <w:sz w:val="16"/>
                <w:szCs w:val="16"/>
              </w:rPr>
              <w:t>"</w:t>
            </w:r>
            <w:r w:rsidRPr="00042036">
              <w:rPr>
                <w:sz w:val="16"/>
                <w:szCs w:val="16"/>
              </w:rPr>
              <w:t xml:space="preserve"> in front of each step numbering in 6.6, 6.13</w:t>
            </w:r>
          </w:p>
          <w:p w14:paraId="456A54EC" w14:textId="589B958F" w:rsidR="003528F7" w:rsidRPr="00042036" w:rsidRDefault="003528F7" w:rsidP="002D1A86">
            <w:pPr>
              <w:pStyle w:val="TAL"/>
              <w:rPr>
                <w:sz w:val="16"/>
                <w:szCs w:val="16"/>
                <w:lang w:eastAsia="ko-KR"/>
              </w:rPr>
            </w:pPr>
            <w:r w:rsidRPr="00042036">
              <w:rPr>
                <w:sz w:val="16"/>
                <w:szCs w:val="16"/>
              </w:rPr>
              <w:t>- Removed editor</w:t>
            </w:r>
            <w:r w:rsidR="00494EEF" w:rsidRPr="00042036">
              <w:rPr>
                <w:sz w:val="16"/>
                <w:szCs w:val="16"/>
              </w:rPr>
              <w:t>'</w:t>
            </w:r>
            <w:r w:rsidRPr="00042036">
              <w:rPr>
                <w:sz w:val="16"/>
                <w:szCs w:val="16"/>
              </w:rPr>
              <w:t>s note on general guidance if some descriptions are captured.</w:t>
            </w:r>
          </w:p>
        </w:tc>
        <w:tc>
          <w:tcPr>
            <w:tcW w:w="660" w:type="dxa"/>
            <w:shd w:val="solid" w:color="FFFFFF" w:fill="auto"/>
          </w:tcPr>
          <w:p w14:paraId="1B48BC53" w14:textId="2FACCBC0" w:rsidR="002A7E18" w:rsidRPr="00042036" w:rsidRDefault="006501A3" w:rsidP="00F562F2">
            <w:pPr>
              <w:pStyle w:val="TAC"/>
              <w:rPr>
                <w:rFonts w:eastAsiaTheme="minorEastAsia"/>
                <w:sz w:val="16"/>
                <w:szCs w:val="16"/>
                <w:lang w:eastAsia="ko-KR"/>
              </w:rPr>
            </w:pPr>
            <w:r w:rsidRPr="00042036">
              <w:rPr>
                <w:rFonts w:eastAsiaTheme="minorEastAsia"/>
                <w:sz w:val="16"/>
                <w:szCs w:val="16"/>
                <w:lang w:eastAsia="ko-KR"/>
              </w:rPr>
              <w:t>0.2.0</w:t>
            </w:r>
          </w:p>
        </w:tc>
      </w:tr>
      <w:tr w:rsidR="00CE125F" w:rsidRPr="00042036" w14:paraId="6C4D9522" w14:textId="77777777" w:rsidTr="00E32971">
        <w:tc>
          <w:tcPr>
            <w:tcW w:w="800" w:type="dxa"/>
            <w:shd w:val="solid" w:color="FFFFFF" w:fill="auto"/>
          </w:tcPr>
          <w:p w14:paraId="7503A545" w14:textId="6A229ABC" w:rsidR="00CE125F" w:rsidRPr="00042036" w:rsidRDefault="00CE125F" w:rsidP="005477C7">
            <w:pPr>
              <w:pStyle w:val="TAC"/>
              <w:rPr>
                <w:rFonts w:eastAsiaTheme="minorEastAsia"/>
                <w:sz w:val="16"/>
                <w:szCs w:val="16"/>
                <w:lang w:eastAsia="ko-KR"/>
              </w:rPr>
            </w:pPr>
            <w:r w:rsidRPr="00042036">
              <w:rPr>
                <w:rFonts w:eastAsiaTheme="minorEastAsia"/>
                <w:sz w:val="16"/>
                <w:szCs w:val="16"/>
                <w:lang w:eastAsia="ko-KR"/>
              </w:rPr>
              <w:t>2022-0</w:t>
            </w:r>
            <w:r w:rsidR="005477C7" w:rsidRPr="00042036">
              <w:rPr>
                <w:rFonts w:eastAsiaTheme="minorEastAsia"/>
                <w:sz w:val="16"/>
                <w:szCs w:val="16"/>
                <w:lang w:eastAsia="ko-KR"/>
              </w:rPr>
              <w:t>5</w:t>
            </w:r>
          </w:p>
        </w:tc>
        <w:tc>
          <w:tcPr>
            <w:tcW w:w="853" w:type="dxa"/>
            <w:shd w:val="solid" w:color="FFFFFF" w:fill="auto"/>
          </w:tcPr>
          <w:p w14:paraId="27E83DC8" w14:textId="37AFCF6B" w:rsidR="00CE125F" w:rsidRPr="00042036" w:rsidRDefault="00CE125F" w:rsidP="00CE125F">
            <w:pPr>
              <w:pStyle w:val="TAL"/>
              <w:rPr>
                <w:rFonts w:eastAsiaTheme="minorEastAsia"/>
                <w:sz w:val="16"/>
                <w:lang w:eastAsia="ko-KR"/>
              </w:rPr>
            </w:pPr>
            <w:r w:rsidRPr="00042036">
              <w:rPr>
                <w:rFonts w:eastAsiaTheme="minorEastAsia"/>
                <w:sz w:val="16"/>
                <w:lang w:eastAsia="ko-KR"/>
              </w:rPr>
              <w:t>SA2#151E</w:t>
            </w:r>
          </w:p>
        </w:tc>
        <w:tc>
          <w:tcPr>
            <w:tcW w:w="1041" w:type="dxa"/>
            <w:shd w:val="solid" w:color="FFFFFF" w:fill="auto"/>
          </w:tcPr>
          <w:p w14:paraId="1396E2EC" w14:textId="6EB51FE6" w:rsidR="00CE125F" w:rsidRPr="00042036" w:rsidRDefault="00CE125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1E8C333B" w14:textId="3595A734" w:rsidR="00CE125F" w:rsidRPr="00042036" w:rsidRDefault="00CE125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03961A75" w14:textId="493C380D" w:rsidR="00CE125F" w:rsidRPr="00042036" w:rsidRDefault="00CE125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30819A93" w14:textId="263F3379" w:rsidR="00CE125F" w:rsidRPr="00042036" w:rsidRDefault="00CE125F" w:rsidP="00CE125F">
            <w:pPr>
              <w:pStyle w:val="TAC"/>
              <w:rPr>
                <w:rFonts w:eastAsiaTheme="minorEastAsia"/>
                <w:sz w:val="16"/>
                <w:lang w:eastAsia="ko-KR"/>
              </w:rPr>
            </w:pPr>
            <w:r w:rsidRPr="00042036">
              <w:rPr>
                <w:rFonts w:eastAsiaTheme="minorEastAsia"/>
                <w:sz w:val="16"/>
                <w:lang w:eastAsia="ko-KR"/>
              </w:rPr>
              <w:t>-</w:t>
            </w:r>
          </w:p>
        </w:tc>
        <w:tc>
          <w:tcPr>
            <w:tcW w:w="4962" w:type="dxa"/>
            <w:shd w:val="solid" w:color="FFFFFF" w:fill="auto"/>
          </w:tcPr>
          <w:p w14:paraId="61A6803F" w14:textId="77777777" w:rsidR="00CE125F" w:rsidRPr="00042036" w:rsidRDefault="00CE125F" w:rsidP="00CE125F">
            <w:pPr>
              <w:pStyle w:val="TAL"/>
              <w:rPr>
                <w:sz w:val="16"/>
                <w:szCs w:val="16"/>
                <w:lang w:eastAsia="ko-KR"/>
              </w:rPr>
            </w:pPr>
            <w:r w:rsidRPr="00042036">
              <w:rPr>
                <w:sz w:val="16"/>
                <w:szCs w:val="16"/>
                <w:lang w:eastAsia="ko-KR"/>
              </w:rPr>
              <w:t>Implementation of following documents approved in SA2#151e: S2-2203696, S2-2203769, S2-2203770, S2-2204154, S2-2204156, S2-2204379, S2-2204770, S2-2204771, S2-2204772, S2-2204773, S2-2204774, S2-2204775, S2-2204776, S2-2204777, S2-2204778, S2-2204779, S2-2204780, S2-2204781, S2-2204782, S2-2204783, S2-2204784, S2-2204785, S2-2204786, S2-2204787, S2-2204788, S2-2204789, S2-2204790, S2-2204791, S2-2204792, S2-2204793, S2-2204794, S2-2204795, S2-2204796, S2-2204797, S2-2204798, S2-2204799, S2-2204908, S2-2205380</w:t>
            </w:r>
          </w:p>
          <w:p w14:paraId="4B92E22E" w14:textId="77777777" w:rsidR="00CE125F" w:rsidRPr="00042036" w:rsidRDefault="00CE125F" w:rsidP="00CE125F">
            <w:pPr>
              <w:pStyle w:val="TAL"/>
              <w:rPr>
                <w:sz w:val="16"/>
                <w:szCs w:val="16"/>
              </w:rPr>
            </w:pPr>
            <w:r w:rsidRPr="00042036">
              <w:rPr>
                <w:sz w:val="16"/>
                <w:szCs w:val="16"/>
              </w:rPr>
              <w:t>Following is made by rapporteur:</w:t>
            </w:r>
          </w:p>
          <w:p w14:paraId="0736A99B" w14:textId="77777777" w:rsidR="00CE125F" w:rsidRPr="00042036" w:rsidRDefault="00CE125F" w:rsidP="00CE125F">
            <w:pPr>
              <w:pStyle w:val="TAL"/>
              <w:rPr>
                <w:sz w:val="16"/>
                <w:szCs w:val="16"/>
              </w:rPr>
            </w:pPr>
            <w:r w:rsidRPr="00042036">
              <w:rPr>
                <w:sz w:val="16"/>
                <w:szCs w:val="16"/>
              </w:rPr>
              <w:t>- Editorial fixes</w:t>
            </w:r>
          </w:p>
          <w:p w14:paraId="71B9C3EC" w14:textId="08E48A27" w:rsidR="002C689B" w:rsidRPr="00042036" w:rsidRDefault="002C689B" w:rsidP="00A073E2">
            <w:pPr>
              <w:pStyle w:val="TAL"/>
              <w:rPr>
                <w:sz w:val="16"/>
                <w:szCs w:val="16"/>
              </w:rPr>
            </w:pPr>
            <w:r w:rsidRPr="00042036">
              <w:rPr>
                <w:sz w:val="16"/>
                <w:szCs w:val="16"/>
              </w:rPr>
              <w:t>- Added figure title to Figure 6.39.1-1</w:t>
            </w:r>
          </w:p>
          <w:p w14:paraId="7713C959" w14:textId="2ACC8EDA" w:rsidR="002C689B" w:rsidRPr="00042036" w:rsidRDefault="002C689B" w:rsidP="00C86E01">
            <w:pPr>
              <w:pStyle w:val="TAL"/>
              <w:rPr>
                <w:sz w:val="16"/>
                <w:szCs w:val="16"/>
              </w:rPr>
            </w:pPr>
            <w:r w:rsidRPr="00042036">
              <w:rPr>
                <w:sz w:val="16"/>
                <w:szCs w:val="16"/>
              </w:rPr>
              <w:t>- Added figure title to Figure 6.38.3.2-3</w:t>
            </w:r>
          </w:p>
        </w:tc>
        <w:tc>
          <w:tcPr>
            <w:tcW w:w="660" w:type="dxa"/>
            <w:shd w:val="solid" w:color="FFFFFF" w:fill="auto"/>
          </w:tcPr>
          <w:p w14:paraId="4D205444" w14:textId="58E0E4C1" w:rsidR="00CE125F" w:rsidRPr="00042036" w:rsidRDefault="00CE125F" w:rsidP="00CE125F">
            <w:pPr>
              <w:pStyle w:val="TAC"/>
              <w:rPr>
                <w:rFonts w:eastAsiaTheme="minorEastAsia"/>
                <w:sz w:val="16"/>
                <w:szCs w:val="16"/>
                <w:lang w:eastAsia="ko-KR"/>
              </w:rPr>
            </w:pPr>
            <w:r w:rsidRPr="00042036">
              <w:rPr>
                <w:rFonts w:eastAsiaTheme="minorEastAsia"/>
                <w:sz w:val="16"/>
                <w:szCs w:val="16"/>
                <w:lang w:eastAsia="ko-KR"/>
              </w:rPr>
              <w:t>0.3.0</w:t>
            </w:r>
          </w:p>
        </w:tc>
      </w:tr>
      <w:tr w:rsidR="004407A6" w:rsidRPr="00042036" w14:paraId="0C59336C" w14:textId="77777777" w:rsidTr="00E32971">
        <w:tc>
          <w:tcPr>
            <w:tcW w:w="800" w:type="dxa"/>
            <w:shd w:val="solid" w:color="FFFFFF" w:fill="auto"/>
          </w:tcPr>
          <w:p w14:paraId="05E1BA33" w14:textId="564782B9" w:rsidR="004407A6" w:rsidRPr="00042036" w:rsidRDefault="002E68DC" w:rsidP="005477C7">
            <w:pPr>
              <w:pStyle w:val="TAC"/>
              <w:rPr>
                <w:rFonts w:eastAsiaTheme="minorEastAsia"/>
                <w:sz w:val="16"/>
                <w:szCs w:val="16"/>
                <w:lang w:eastAsia="ko-KR"/>
              </w:rPr>
            </w:pPr>
            <w:r w:rsidRPr="00042036">
              <w:rPr>
                <w:rFonts w:eastAsiaTheme="minorEastAsia"/>
                <w:sz w:val="16"/>
                <w:szCs w:val="16"/>
                <w:lang w:eastAsia="ko-KR"/>
              </w:rPr>
              <w:t>2022-08</w:t>
            </w:r>
          </w:p>
        </w:tc>
        <w:tc>
          <w:tcPr>
            <w:tcW w:w="853" w:type="dxa"/>
            <w:shd w:val="solid" w:color="FFFFFF" w:fill="auto"/>
          </w:tcPr>
          <w:p w14:paraId="3FB0FC96" w14:textId="106ED60A" w:rsidR="004407A6" w:rsidRPr="00042036" w:rsidRDefault="002E68DC" w:rsidP="00CE125F">
            <w:pPr>
              <w:pStyle w:val="TAL"/>
              <w:rPr>
                <w:rFonts w:eastAsiaTheme="minorEastAsia"/>
                <w:sz w:val="16"/>
                <w:lang w:eastAsia="ko-KR"/>
              </w:rPr>
            </w:pPr>
            <w:r w:rsidRPr="00042036">
              <w:rPr>
                <w:rFonts w:eastAsiaTheme="minorEastAsia"/>
                <w:sz w:val="16"/>
                <w:lang w:eastAsia="ko-KR"/>
              </w:rPr>
              <w:t>SA2#152E</w:t>
            </w:r>
          </w:p>
        </w:tc>
        <w:tc>
          <w:tcPr>
            <w:tcW w:w="1041" w:type="dxa"/>
            <w:shd w:val="solid" w:color="FFFFFF" w:fill="auto"/>
          </w:tcPr>
          <w:p w14:paraId="03D6D9F7" w14:textId="1E9E3D34" w:rsidR="004407A6" w:rsidRPr="00042036" w:rsidRDefault="00BC61D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6474998B" w14:textId="379EAA37" w:rsidR="004407A6" w:rsidRPr="00042036" w:rsidRDefault="00BC61D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683347E7" w14:textId="5CF4CDE8" w:rsidR="004407A6" w:rsidRPr="00042036" w:rsidRDefault="00BC61D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125A6407" w14:textId="368C1386" w:rsidR="004407A6" w:rsidRPr="00042036" w:rsidRDefault="00BC61DF" w:rsidP="00CE125F">
            <w:pPr>
              <w:pStyle w:val="TAC"/>
              <w:rPr>
                <w:rFonts w:eastAsiaTheme="minorEastAsia"/>
                <w:sz w:val="16"/>
                <w:lang w:eastAsia="ko-KR"/>
              </w:rPr>
            </w:pPr>
            <w:r w:rsidRPr="00042036">
              <w:rPr>
                <w:rFonts w:eastAsiaTheme="minorEastAsia"/>
                <w:sz w:val="16"/>
                <w:lang w:eastAsia="ko-KR"/>
              </w:rPr>
              <w:t>-</w:t>
            </w:r>
          </w:p>
        </w:tc>
        <w:tc>
          <w:tcPr>
            <w:tcW w:w="4962" w:type="dxa"/>
            <w:shd w:val="solid" w:color="FFFFFF" w:fill="auto"/>
          </w:tcPr>
          <w:p w14:paraId="040190E8" w14:textId="77777777" w:rsidR="0042657F" w:rsidRPr="00042036" w:rsidRDefault="00C90C86" w:rsidP="00CE125F">
            <w:pPr>
              <w:pStyle w:val="TAL"/>
              <w:rPr>
                <w:rFonts w:cs="Arial"/>
                <w:bCs/>
                <w:sz w:val="16"/>
                <w:szCs w:val="16"/>
              </w:rPr>
            </w:pPr>
            <w:r w:rsidRPr="00042036">
              <w:rPr>
                <w:rFonts w:cs="Arial"/>
                <w:bCs/>
                <w:sz w:val="16"/>
                <w:szCs w:val="16"/>
              </w:rPr>
              <w:t>Implementation of following documents approved in SA2#152e: S2-2207436, S2-2207437, S2-2207438, S2-2207439, S2-2207440, S2-2206038, S2-2207441, S2-2206694, S2-2205707, S2-2207442, S2-2207443, S2-2207444, S2-2207524, S2-2207889, S2-2207445, S2-2207446, S2-2207447, S2-2207448, S2-2207449, S2-2206013, S2-2207450, S2-2207451, S2-2207452</w:t>
            </w:r>
          </w:p>
          <w:p w14:paraId="4193E68E" w14:textId="77777777" w:rsidR="0042657F" w:rsidRPr="00042036" w:rsidRDefault="0042657F" w:rsidP="00CE125F">
            <w:pPr>
              <w:pStyle w:val="TAL"/>
              <w:rPr>
                <w:rFonts w:cs="Arial"/>
                <w:bCs/>
                <w:sz w:val="16"/>
                <w:szCs w:val="16"/>
              </w:rPr>
            </w:pPr>
            <w:r w:rsidRPr="00042036">
              <w:rPr>
                <w:rFonts w:cs="Arial"/>
                <w:bCs/>
                <w:sz w:val="16"/>
                <w:szCs w:val="16"/>
              </w:rPr>
              <w:t>Following is made by rapporteur</w:t>
            </w:r>
          </w:p>
          <w:p w14:paraId="51D1FDB0" w14:textId="77777777" w:rsidR="0042657F" w:rsidRPr="00042036" w:rsidRDefault="0042657F" w:rsidP="00CE125F">
            <w:pPr>
              <w:pStyle w:val="TAL"/>
              <w:rPr>
                <w:rFonts w:cs="Arial"/>
                <w:bCs/>
                <w:sz w:val="16"/>
                <w:szCs w:val="16"/>
              </w:rPr>
            </w:pPr>
            <w:r w:rsidRPr="00042036">
              <w:rPr>
                <w:rFonts w:cs="Arial"/>
                <w:bCs/>
                <w:sz w:val="16"/>
                <w:szCs w:val="16"/>
              </w:rPr>
              <w:t>- Editorial fixes</w:t>
            </w:r>
          </w:p>
          <w:p w14:paraId="52069B94" w14:textId="77777777" w:rsidR="00C90C86" w:rsidRPr="00042036" w:rsidRDefault="0042657F" w:rsidP="00CE125F">
            <w:pPr>
              <w:pStyle w:val="TAL"/>
              <w:rPr>
                <w:rFonts w:cs="Arial"/>
                <w:bCs/>
                <w:sz w:val="16"/>
                <w:szCs w:val="16"/>
              </w:rPr>
            </w:pPr>
            <w:r w:rsidRPr="00042036">
              <w:rPr>
                <w:rFonts w:cs="Arial"/>
                <w:bCs/>
                <w:sz w:val="16"/>
                <w:szCs w:val="16"/>
              </w:rPr>
              <w:t xml:space="preserve">- </w:t>
            </w:r>
            <w:r w:rsidR="00C90C86" w:rsidRPr="00042036">
              <w:rPr>
                <w:rFonts w:cs="Arial"/>
                <w:bCs/>
                <w:sz w:val="16"/>
                <w:szCs w:val="16"/>
              </w:rPr>
              <w:t>Added figure title to Figure 6.44.3.1-1</w:t>
            </w:r>
          </w:p>
          <w:p w14:paraId="30BC24BB" w14:textId="0AF1958F" w:rsidR="00EF37D6" w:rsidRPr="00042036" w:rsidRDefault="00EF37D6" w:rsidP="00EF37D6">
            <w:pPr>
              <w:pStyle w:val="TAL"/>
              <w:rPr>
                <w:sz w:val="16"/>
                <w:szCs w:val="16"/>
                <w:lang w:eastAsia="ko-KR"/>
              </w:rPr>
            </w:pPr>
            <w:r w:rsidRPr="00042036">
              <w:rPr>
                <w:rFonts w:cs="Arial"/>
                <w:bCs/>
                <w:sz w:val="16"/>
                <w:szCs w:val="16"/>
              </w:rPr>
              <w:t>- Add</w:t>
            </w:r>
            <w:r w:rsidR="005E2446" w:rsidRPr="00042036">
              <w:rPr>
                <w:rFonts w:cs="Arial"/>
                <w:bCs/>
                <w:sz w:val="16"/>
                <w:szCs w:val="16"/>
              </w:rPr>
              <w:t>ed</w:t>
            </w:r>
            <w:r w:rsidRPr="00042036">
              <w:rPr>
                <w:rFonts w:cs="Arial"/>
                <w:bCs/>
                <w:sz w:val="16"/>
                <w:szCs w:val="16"/>
              </w:rPr>
              <w:t xml:space="preserve"> reference to TS 24.501</w:t>
            </w:r>
          </w:p>
        </w:tc>
        <w:tc>
          <w:tcPr>
            <w:tcW w:w="660" w:type="dxa"/>
            <w:shd w:val="solid" w:color="FFFFFF" w:fill="auto"/>
          </w:tcPr>
          <w:p w14:paraId="3CD9D8A6" w14:textId="7C15400F" w:rsidR="004407A6" w:rsidRPr="00042036" w:rsidRDefault="002E68DC" w:rsidP="00CE125F">
            <w:pPr>
              <w:pStyle w:val="TAC"/>
              <w:rPr>
                <w:rFonts w:eastAsiaTheme="minorEastAsia"/>
                <w:sz w:val="16"/>
                <w:szCs w:val="16"/>
                <w:lang w:eastAsia="ko-KR"/>
              </w:rPr>
            </w:pPr>
            <w:r w:rsidRPr="00042036">
              <w:rPr>
                <w:rFonts w:eastAsiaTheme="minorEastAsia"/>
                <w:sz w:val="16"/>
                <w:szCs w:val="16"/>
                <w:lang w:eastAsia="ko-KR"/>
              </w:rPr>
              <w:t>0.4.0</w:t>
            </w:r>
          </w:p>
        </w:tc>
      </w:tr>
      <w:tr w:rsidR="003D26FF" w:rsidRPr="003D26FF" w14:paraId="74905737" w14:textId="77777777" w:rsidTr="00E32971">
        <w:tc>
          <w:tcPr>
            <w:tcW w:w="800" w:type="dxa"/>
            <w:shd w:val="solid" w:color="FFFFFF" w:fill="auto"/>
          </w:tcPr>
          <w:p w14:paraId="57D07F9A" w14:textId="5A4A7795" w:rsidR="003D26FF" w:rsidRPr="003D26FF" w:rsidRDefault="003D26FF" w:rsidP="003D26FF">
            <w:pPr>
              <w:pStyle w:val="TAC"/>
              <w:rPr>
                <w:rFonts w:eastAsiaTheme="minorEastAsia"/>
                <w:color w:val="0000FF"/>
                <w:sz w:val="16"/>
                <w:szCs w:val="16"/>
                <w:lang w:eastAsia="ko-KR"/>
              </w:rPr>
            </w:pPr>
            <w:r w:rsidRPr="003D26FF">
              <w:rPr>
                <w:rFonts w:eastAsiaTheme="minorEastAsia"/>
                <w:color w:val="0000FF"/>
                <w:sz w:val="16"/>
                <w:szCs w:val="16"/>
                <w:lang w:eastAsia="ko-KR"/>
              </w:rPr>
              <w:t>2022-0</w:t>
            </w:r>
            <w:r w:rsidRPr="003D26FF">
              <w:rPr>
                <w:rFonts w:eastAsiaTheme="minorEastAsia"/>
                <w:color w:val="0000FF"/>
                <w:sz w:val="16"/>
                <w:szCs w:val="16"/>
                <w:lang w:eastAsia="ko-KR"/>
              </w:rPr>
              <w:t>9</w:t>
            </w:r>
          </w:p>
        </w:tc>
        <w:tc>
          <w:tcPr>
            <w:tcW w:w="853" w:type="dxa"/>
            <w:shd w:val="solid" w:color="FFFFFF" w:fill="auto"/>
          </w:tcPr>
          <w:p w14:paraId="74BC1F51" w14:textId="4D000E87" w:rsidR="003D26FF" w:rsidRPr="003D26FF" w:rsidRDefault="003D26FF" w:rsidP="003D26FF">
            <w:pPr>
              <w:pStyle w:val="TAL"/>
              <w:rPr>
                <w:rFonts w:eastAsiaTheme="minorEastAsia"/>
                <w:color w:val="0000FF"/>
                <w:sz w:val="16"/>
                <w:lang w:eastAsia="ko-KR"/>
              </w:rPr>
            </w:pPr>
            <w:r w:rsidRPr="003D26FF">
              <w:rPr>
                <w:rFonts w:eastAsiaTheme="minorEastAsia"/>
                <w:color w:val="0000FF"/>
                <w:sz w:val="16"/>
                <w:lang w:eastAsia="ko-KR"/>
              </w:rPr>
              <w:t>SA#97-e</w:t>
            </w:r>
          </w:p>
        </w:tc>
        <w:tc>
          <w:tcPr>
            <w:tcW w:w="1041" w:type="dxa"/>
            <w:shd w:val="solid" w:color="FFFFFF" w:fill="auto"/>
          </w:tcPr>
          <w:p w14:paraId="700A6799" w14:textId="50342591" w:rsidR="003D26FF" w:rsidRPr="003D26FF" w:rsidRDefault="003D26FF" w:rsidP="003D26FF">
            <w:pPr>
              <w:pStyle w:val="TAC"/>
              <w:rPr>
                <w:rFonts w:eastAsiaTheme="minorEastAsia"/>
                <w:color w:val="0000FF"/>
                <w:sz w:val="16"/>
                <w:lang w:eastAsia="ko-KR"/>
              </w:rPr>
            </w:pPr>
            <w:r w:rsidRPr="003D26FF">
              <w:rPr>
                <w:rFonts w:eastAsiaTheme="minorEastAsia"/>
                <w:color w:val="0000FF"/>
                <w:sz w:val="16"/>
                <w:lang w:eastAsia="ko-KR"/>
              </w:rPr>
              <w:t>SP-220821</w:t>
            </w:r>
          </w:p>
        </w:tc>
        <w:tc>
          <w:tcPr>
            <w:tcW w:w="425" w:type="dxa"/>
            <w:shd w:val="solid" w:color="FFFFFF" w:fill="auto"/>
          </w:tcPr>
          <w:p w14:paraId="5A355E7A" w14:textId="2102252A" w:rsidR="003D26FF" w:rsidRPr="003D26FF" w:rsidRDefault="003D26FF" w:rsidP="003D26FF">
            <w:pPr>
              <w:pStyle w:val="TAC"/>
              <w:rPr>
                <w:rFonts w:eastAsiaTheme="minorEastAsia"/>
                <w:color w:val="0000FF"/>
                <w:sz w:val="16"/>
                <w:lang w:eastAsia="ko-KR"/>
              </w:rPr>
            </w:pPr>
            <w:r w:rsidRPr="003D26FF">
              <w:rPr>
                <w:rFonts w:eastAsiaTheme="minorEastAsia"/>
                <w:color w:val="0000FF"/>
                <w:sz w:val="16"/>
                <w:lang w:eastAsia="ko-KR"/>
              </w:rPr>
              <w:t>-</w:t>
            </w:r>
          </w:p>
        </w:tc>
        <w:tc>
          <w:tcPr>
            <w:tcW w:w="425" w:type="dxa"/>
            <w:shd w:val="solid" w:color="FFFFFF" w:fill="auto"/>
          </w:tcPr>
          <w:p w14:paraId="4C765EF0" w14:textId="6A5886F6" w:rsidR="003D26FF" w:rsidRPr="003D26FF" w:rsidRDefault="003D26FF" w:rsidP="003D26FF">
            <w:pPr>
              <w:pStyle w:val="TAC"/>
              <w:rPr>
                <w:rFonts w:eastAsiaTheme="minorEastAsia"/>
                <w:color w:val="0000FF"/>
                <w:sz w:val="16"/>
                <w:lang w:eastAsia="ko-KR"/>
              </w:rPr>
            </w:pPr>
            <w:r w:rsidRPr="003D26FF">
              <w:rPr>
                <w:rFonts w:eastAsiaTheme="minorEastAsia"/>
                <w:color w:val="0000FF"/>
                <w:sz w:val="16"/>
                <w:lang w:eastAsia="ko-KR"/>
              </w:rPr>
              <w:t>-</w:t>
            </w:r>
          </w:p>
        </w:tc>
        <w:tc>
          <w:tcPr>
            <w:tcW w:w="425" w:type="dxa"/>
            <w:shd w:val="solid" w:color="FFFFFF" w:fill="auto"/>
          </w:tcPr>
          <w:p w14:paraId="7424F740" w14:textId="613E68E0" w:rsidR="003D26FF" w:rsidRPr="003D26FF" w:rsidRDefault="003D26FF" w:rsidP="003D26FF">
            <w:pPr>
              <w:pStyle w:val="TAC"/>
              <w:rPr>
                <w:rFonts w:eastAsiaTheme="minorEastAsia"/>
                <w:color w:val="0000FF"/>
                <w:sz w:val="16"/>
                <w:lang w:eastAsia="ko-KR"/>
              </w:rPr>
            </w:pPr>
            <w:r w:rsidRPr="003D26FF">
              <w:rPr>
                <w:rFonts w:eastAsiaTheme="minorEastAsia"/>
                <w:color w:val="0000FF"/>
                <w:sz w:val="16"/>
                <w:lang w:eastAsia="ko-KR"/>
              </w:rPr>
              <w:t>-</w:t>
            </w:r>
          </w:p>
        </w:tc>
        <w:tc>
          <w:tcPr>
            <w:tcW w:w="4962" w:type="dxa"/>
            <w:shd w:val="solid" w:color="FFFFFF" w:fill="auto"/>
          </w:tcPr>
          <w:p w14:paraId="492E38D4" w14:textId="22BABBEE" w:rsidR="003D26FF" w:rsidRPr="003D26FF" w:rsidRDefault="003D26FF" w:rsidP="003D26FF">
            <w:pPr>
              <w:pStyle w:val="TAL"/>
              <w:rPr>
                <w:rFonts w:cs="Arial"/>
                <w:bCs/>
                <w:color w:val="0000FF"/>
                <w:sz w:val="16"/>
                <w:szCs w:val="16"/>
              </w:rPr>
            </w:pPr>
            <w:r w:rsidRPr="003D26FF">
              <w:rPr>
                <w:rFonts w:cs="Arial"/>
                <w:bCs/>
                <w:color w:val="0000FF"/>
                <w:sz w:val="16"/>
                <w:szCs w:val="16"/>
              </w:rPr>
              <w:t>MCC editorial update for presentation to TSG SA for information</w:t>
            </w:r>
          </w:p>
        </w:tc>
        <w:tc>
          <w:tcPr>
            <w:tcW w:w="660" w:type="dxa"/>
            <w:shd w:val="solid" w:color="FFFFFF" w:fill="auto"/>
          </w:tcPr>
          <w:p w14:paraId="0D46EA1F" w14:textId="2972E469" w:rsidR="003D26FF" w:rsidRPr="003D26FF" w:rsidRDefault="003D26FF" w:rsidP="003D26FF">
            <w:pPr>
              <w:pStyle w:val="TAC"/>
              <w:rPr>
                <w:rFonts w:eastAsiaTheme="minorEastAsia"/>
                <w:color w:val="0000FF"/>
                <w:sz w:val="16"/>
                <w:szCs w:val="16"/>
                <w:lang w:eastAsia="ko-KR"/>
              </w:rPr>
            </w:pPr>
            <w:r w:rsidRPr="003D26FF">
              <w:rPr>
                <w:rFonts w:eastAsiaTheme="minorEastAsia"/>
                <w:color w:val="0000FF"/>
                <w:sz w:val="16"/>
                <w:szCs w:val="16"/>
                <w:lang w:eastAsia="ko-KR"/>
              </w:rPr>
              <w:t>1.0.0</w:t>
            </w:r>
          </w:p>
        </w:tc>
      </w:tr>
    </w:tbl>
    <w:p w14:paraId="6AE5F0B0" w14:textId="7FFE2C4A" w:rsidR="00080512" w:rsidRPr="00042036" w:rsidRDefault="00080512"/>
    <w:sectPr w:rsidR="00080512" w:rsidRPr="00042036">
      <w:headerReference w:type="default" r:id="rId151"/>
      <w:footerReference w:type="default" r:id="rId1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A5E45D" w14:textId="77777777" w:rsidR="00A14B02" w:rsidRDefault="00A14B02">
      <w:r>
        <w:separator/>
      </w:r>
    </w:p>
  </w:endnote>
  <w:endnote w:type="continuationSeparator" w:id="0">
    <w:p w14:paraId="2143D50A" w14:textId="77777777" w:rsidR="00A14B02" w:rsidRDefault="00A14B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6288" w14:textId="77777777" w:rsidR="00E3315B" w:rsidRPr="00185D56" w:rsidRDefault="00E3315B" w:rsidP="00185D56">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A443D" w14:textId="77777777" w:rsidR="00E3315B" w:rsidRPr="00185D56" w:rsidRDefault="00E3315B" w:rsidP="00185D56">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3315B" w:rsidRPr="00185D56" w:rsidRDefault="00E3315B" w:rsidP="00185D56">
    <w:pPr>
      <w:jc w:val="center"/>
      <w:rPr>
        <w:rFonts w:ascii="Arial" w:hAnsi="Arial" w:cs="Arial"/>
        <w:b/>
        <w:i/>
      </w:rPr>
    </w:pPr>
    <w:r w:rsidRPr="00185D5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C9B8D3" w14:textId="77777777" w:rsidR="00A14B02" w:rsidRDefault="00A14B02">
      <w:r>
        <w:separator/>
      </w:r>
    </w:p>
  </w:footnote>
  <w:footnote w:type="continuationSeparator" w:id="0">
    <w:p w14:paraId="4A037DF5" w14:textId="77777777" w:rsidR="00A14B02" w:rsidRDefault="00A14B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2702745" w:rsidR="00E3315B" w:rsidRDefault="00E3315B">
    <w:pPr>
      <w:framePr w:h="284" w:hRule="exact" w:wrap="around" w:vAnchor="text" w:hAnchor="margin" w:xAlign="right" w:y="1"/>
      <w:rPr>
        <w:rFonts w:ascii="Arial" w:hAnsi="Arial" w:cs="Arial"/>
        <w:b/>
        <w:sz w:val="18"/>
        <w:szCs w:val="18"/>
      </w:rPr>
    </w:pPr>
    <w:r w:rsidRPr="00185D56">
      <w:rPr>
        <w:rFonts w:ascii="Arial" w:hAnsi="Arial" w:cs="Arial"/>
        <w:b/>
        <w:szCs w:val="18"/>
      </w:rPr>
      <w:fldChar w:fldCharType="begin"/>
    </w:r>
    <w:r w:rsidRPr="00185D56">
      <w:rPr>
        <w:rFonts w:ascii="Arial" w:hAnsi="Arial" w:cs="Arial"/>
        <w:b/>
        <w:szCs w:val="18"/>
      </w:rPr>
      <w:instrText xml:space="preserve"> STYLEREF ZA </w:instrText>
    </w:r>
    <w:r w:rsidRPr="00185D56">
      <w:rPr>
        <w:rFonts w:ascii="Arial" w:hAnsi="Arial" w:cs="Arial"/>
        <w:b/>
        <w:szCs w:val="18"/>
      </w:rPr>
      <w:fldChar w:fldCharType="separate"/>
    </w:r>
    <w:r w:rsidR="003D26FF">
      <w:rPr>
        <w:rFonts w:ascii="Arial" w:hAnsi="Arial" w:cs="Arial"/>
        <w:b/>
        <w:noProof/>
        <w:szCs w:val="18"/>
      </w:rPr>
      <w:t>3GPP TR 23.700-41 V1.0.0 (2022-09)</w:t>
    </w:r>
    <w:r w:rsidRPr="00185D56">
      <w:rPr>
        <w:rFonts w:ascii="Arial" w:hAnsi="Arial" w:cs="Arial"/>
        <w:b/>
        <w:szCs w:val="18"/>
      </w:rPr>
      <w:fldChar w:fldCharType="end"/>
    </w:r>
  </w:p>
  <w:p w14:paraId="7A6BC72E" w14:textId="77777777" w:rsidR="00E3315B" w:rsidRDefault="00E3315B">
    <w:pPr>
      <w:framePr w:h="284" w:hRule="exact" w:wrap="around" w:vAnchor="text" w:hAnchor="margin" w:xAlign="center" w:y="7"/>
      <w:rPr>
        <w:rFonts w:ascii="Arial" w:hAnsi="Arial" w:cs="Arial"/>
        <w:b/>
        <w:sz w:val="18"/>
        <w:szCs w:val="18"/>
      </w:rPr>
    </w:pPr>
    <w:r w:rsidRPr="00185D56">
      <w:rPr>
        <w:rFonts w:ascii="Arial" w:hAnsi="Arial" w:cs="Arial"/>
        <w:b/>
        <w:szCs w:val="18"/>
      </w:rPr>
      <w:fldChar w:fldCharType="begin"/>
    </w:r>
    <w:r w:rsidRPr="00185D56">
      <w:rPr>
        <w:rFonts w:ascii="Arial" w:hAnsi="Arial" w:cs="Arial"/>
        <w:b/>
        <w:szCs w:val="18"/>
      </w:rPr>
      <w:instrText xml:space="preserve"> PAGE </w:instrText>
    </w:r>
    <w:r w:rsidRPr="00185D56">
      <w:rPr>
        <w:rFonts w:ascii="Arial" w:hAnsi="Arial" w:cs="Arial"/>
        <w:b/>
        <w:szCs w:val="18"/>
      </w:rPr>
      <w:fldChar w:fldCharType="separate"/>
    </w:r>
    <w:r w:rsidR="00797053" w:rsidRPr="00185D56">
      <w:rPr>
        <w:rFonts w:ascii="Arial" w:hAnsi="Arial" w:cs="Arial"/>
        <w:b/>
        <w:noProof/>
        <w:szCs w:val="18"/>
      </w:rPr>
      <w:t>2</w:t>
    </w:r>
    <w:r w:rsidRPr="00185D56">
      <w:rPr>
        <w:rFonts w:ascii="Arial" w:hAnsi="Arial" w:cs="Arial"/>
        <w:b/>
        <w:szCs w:val="18"/>
      </w:rPr>
      <w:fldChar w:fldCharType="end"/>
    </w:r>
  </w:p>
  <w:p w14:paraId="13C538E8" w14:textId="03452894" w:rsidR="00E3315B" w:rsidRDefault="00E3315B">
    <w:pPr>
      <w:framePr w:h="284" w:hRule="exact" w:wrap="around" w:vAnchor="text" w:hAnchor="margin" w:y="7"/>
      <w:rPr>
        <w:rFonts w:ascii="Arial" w:hAnsi="Arial" w:cs="Arial"/>
        <w:b/>
        <w:sz w:val="18"/>
        <w:szCs w:val="18"/>
      </w:rPr>
    </w:pPr>
    <w:r w:rsidRPr="00185D56">
      <w:rPr>
        <w:rFonts w:ascii="Arial" w:hAnsi="Arial" w:cs="Arial"/>
        <w:b/>
        <w:szCs w:val="18"/>
      </w:rPr>
      <w:fldChar w:fldCharType="begin"/>
    </w:r>
    <w:r w:rsidRPr="00185D56">
      <w:rPr>
        <w:rFonts w:ascii="Arial" w:hAnsi="Arial" w:cs="Arial"/>
        <w:b/>
        <w:szCs w:val="18"/>
      </w:rPr>
      <w:instrText xml:space="preserve"> STYLEREF ZGSM </w:instrText>
    </w:r>
    <w:r w:rsidRPr="00185D56">
      <w:rPr>
        <w:rFonts w:ascii="Arial" w:hAnsi="Arial" w:cs="Arial"/>
        <w:b/>
        <w:szCs w:val="18"/>
      </w:rPr>
      <w:fldChar w:fldCharType="separate"/>
    </w:r>
    <w:r w:rsidR="003D26FF">
      <w:rPr>
        <w:rFonts w:ascii="Arial" w:hAnsi="Arial" w:cs="Arial"/>
        <w:b/>
        <w:noProof/>
        <w:szCs w:val="18"/>
      </w:rPr>
      <w:t>Release 18</w:t>
    </w:r>
    <w:r w:rsidRPr="00185D56">
      <w:rPr>
        <w:rFonts w:ascii="Arial" w:hAnsi="Arial" w:cs="Arial"/>
        <w:b/>
        <w:szCs w:val="18"/>
      </w:rPr>
      <w:fldChar w:fldCharType="end"/>
    </w:r>
  </w:p>
  <w:p w14:paraId="1024E63D" w14:textId="77777777" w:rsidR="00E3315B" w:rsidRDefault="00E3315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16845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090CA8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2A964BF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8AAA76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70D646D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390B4F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8420BCC"/>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9988B0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CE2AC71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9B2E6B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D66AFE"/>
    <w:multiLevelType w:val="hybridMultilevel"/>
    <w:tmpl w:val="70A86D70"/>
    <w:lvl w:ilvl="0" w:tplc="C25263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FB96B11"/>
    <w:multiLevelType w:val="hybridMultilevel"/>
    <w:tmpl w:val="90F0DA4A"/>
    <w:lvl w:ilvl="0" w:tplc="68DC428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02916C8"/>
    <w:multiLevelType w:val="hybridMultilevel"/>
    <w:tmpl w:val="55B6A92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8D3AC2"/>
    <w:multiLevelType w:val="hybridMultilevel"/>
    <w:tmpl w:val="B22E3984"/>
    <w:lvl w:ilvl="0" w:tplc="51BC05DC">
      <w:start w:val="1"/>
      <w:numFmt w:val="bullet"/>
      <w:lvlText w:val="-"/>
      <w:lvlJc w:val="left"/>
      <w:pPr>
        <w:ind w:left="987" w:hanging="420"/>
      </w:pPr>
      <w:rPr>
        <w:rFonts w:ascii="Times New Roman" w:eastAsia="SimSun" w:hAnsi="Times New Roman" w:cs="Times New Roman" w:hint="default"/>
        <w:lang w:val="en-US"/>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1888404E"/>
    <w:multiLevelType w:val="hybridMultilevel"/>
    <w:tmpl w:val="BDBA02EC"/>
    <w:lvl w:ilvl="0" w:tplc="969C78EE">
      <w:start w:val="1"/>
      <w:numFmt w:val="decimal"/>
      <w:lvlText w:val="%1."/>
      <w:lvlJc w:val="left"/>
      <w:pPr>
        <w:ind w:left="644" w:hanging="360"/>
      </w:pPr>
      <w:rPr>
        <w:rFonts w:ascii="Times New Roman" w:eastAsia="Malgun Gothic"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CB17408"/>
    <w:multiLevelType w:val="hybridMultilevel"/>
    <w:tmpl w:val="9890661E"/>
    <w:lvl w:ilvl="0" w:tplc="3E9C6D1E">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16" w15:restartNumberingAfterBreak="0">
    <w:nsid w:val="1DB26413"/>
    <w:multiLevelType w:val="hybridMultilevel"/>
    <w:tmpl w:val="CA90AD94"/>
    <w:lvl w:ilvl="0" w:tplc="FECA5164">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E58603A"/>
    <w:multiLevelType w:val="hybridMultilevel"/>
    <w:tmpl w:val="B128BB68"/>
    <w:lvl w:ilvl="0" w:tplc="1E50348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08542BB"/>
    <w:multiLevelType w:val="hybridMultilevel"/>
    <w:tmpl w:val="7DD605E2"/>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3581B7F"/>
    <w:multiLevelType w:val="hybridMultilevel"/>
    <w:tmpl w:val="9B94F3C6"/>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25170F9A"/>
    <w:multiLevelType w:val="hybridMultilevel"/>
    <w:tmpl w:val="DE760A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6486052"/>
    <w:multiLevelType w:val="hybridMultilevel"/>
    <w:tmpl w:val="234A2EA2"/>
    <w:lvl w:ilvl="0" w:tplc="82B03F6A">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26F81F76"/>
    <w:multiLevelType w:val="hybridMultilevel"/>
    <w:tmpl w:val="5C4666E0"/>
    <w:lvl w:ilvl="0" w:tplc="D43EDD00">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DA12FC0"/>
    <w:multiLevelType w:val="hybridMultilevel"/>
    <w:tmpl w:val="FEAE076C"/>
    <w:lvl w:ilvl="0" w:tplc="A5867C60">
      <w:start w:val="6"/>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E9D78AC"/>
    <w:multiLevelType w:val="hybridMultilevel"/>
    <w:tmpl w:val="D4707B74"/>
    <w:lvl w:ilvl="0" w:tplc="25A8F5B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6" w15:restartNumberingAfterBreak="0">
    <w:nsid w:val="2FD240F7"/>
    <w:multiLevelType w:val="hybridMultilevel"/>
    <w:tmpl w:val="8D5A5F0E"/>
    <w:lvl w:ilvl="0" w:tplc="2ADCB7B8">
      <w:start w:val="6"/>
      <w:numFmt w:val="bullet"/>
      <w:lvlText w:val="-"/>
      <w:lvlJc w:val="left"/>
      <w:pPr>
        <w:ind w:left="360" w:hanging="360"/>
      </w:pPr>
      <w:rPr>
        <w:rFonts w:ascii="Times New Roman" w:eastAsia="Yu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12465C0"/>
    <w:multiLevelType w:val="hybridMultilevel"/>
    <w:tmpl w:val="BF94251C"/>
    <w:lvl w:ilvl="0" w:tplc="8C08A104">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7F62044"/>
    <w:multiLevelType w:val="hybridMultilevel"/>
    <w:tmpl w:val="F3FE1E02"/>
    <w:lvl w:ilvl="0" w:tplc="6156873E">
      <w:start w:val="6"/>
      <w:numFmt w:val="bullet"/>
      <w:lvlText w:val="-"/>
      <w:lvlJc w:val="left"/>
      <w:pPr>
        <w:ind w:left="2064" w:hanging="360"/>
      </w:pPr>
      <w:rPr>
        <w:rFonts w:ascii="Times New Roman" w:eastAsia="Malgun Gothic" w:hAnsi="Times New Roman" w:cs="Times New Roman" w:hint="default"/>
      </w:rPr>
    </w:lvl>
    <w:lvl w:ilvl="1" w:tplc="08090003" w:tentative="1">
      <w:start w:val="1"/>
      <w:numFmt w:val="bullet"/>
      <w:lvlText w:val="o"/>
      <w:lvlJc w:val="left"/>
      <w:pPr>
        <w:ind w:left="2784" w:hanging="360"/>
      </w:pPr>
      <w:rPr>
        <w:rFonts w:ascii="Courier New" w:hAnsi="Courier New" w:cs="Courier New" w:hint="default"/>
      </w:rPr>
    </w:lvl>
    <w:lvl w:ilvl="2" w:tplc="08090005" w:tentative="1">
      <w:start w:val="1"/>
      <w:numFmt w:val="bullet"/>
      <w:lvlText w:val=""/>
      <w:lvlJc w:val="left"/>
      <w:pPr>
        <w:ind w:left="3504" w:hanging="360"/>
      </w:pPr>
      <w:rPr>
        <w:rFonts w:ascii="Wingdings" w:hAnsi="Wingdings" w:hint="default"/>
      </w:rPr>
    </w:lvl>
    <w:lvl w:ilvl="3" w:tplc="08090001" w:tentative="1">
      <w:start w:val="1"/>
      <w:numFmt w:val="bullet"/>
      <w:lvlText w:val=""/>
      <w:lvlJc w:val="left"/>
      <w:pPr>
        <w:ind w:left="4224" w:hanging="360"/>
      </w:pPr>
      <w:rPr>
        <w:rFonts w:ascii="Symbol" w:hAnsi="Symbol" w:hint="default"/>
      </w:rPr>
    </w:lvl>
    <w:lvl w:ilvl="4" w:tplc="08090003" w:tentative="1">
      <w:start w:val="1"/>
      <w:numFmt w:val="bullet"/>
      <w:lvlText w:val="o"/>
      <w:lvlJc w:val="left"/>
      <w:pPr>
        <w:ind w:left="4944" w:hanging="360"/>
      </w:pPr>
      <w:rPr>
        <w:rFonts w:ascii="Courier New" w:hAnsi="Courier New" w:cs="Courier New" w:hint="default"/>
      </w:rPr>
    </w:lvl>
    <w:lvl w:ilvl="5" w:tplc="08090005" w:tentative="1">
      <w:start w:val="1"/>
      <w:numFmt w:val="bullet"/>
      <w:lvlText w:val=""/>
      <w:lvlJc w:val="left"/>
      <w:pPr>
        <w:ind w:left="5664" w:hanging="360"/>
      </w:pPr>
      <w:rPr>
        <w:rFonts w:ascii="Wingdings" w:hAnsi="Wingdings" w:hint="default"/>
      </w:rPr>
    </w:lvl>
    <w:lvl w:ilvl="6" w:tplc="08090001" w:tentative="1">
      <w:start w:val="1"/>
      <w:numFmt w:val="bullet"/>
      <w:lvlText w:val=""/>
      <w:lvlJc w:val="left"/>
      <w:pPr>
        <w:ind w:left="6384" w:hanging="360"/>
      </w:pPr>
      <w:rPr>
        <w:rFonts w:ascii="Symbol" w:hAnsi="Symbol" w:hint="default"/>
      </w:rPr>
    </w:lvl>
    <w:lvl w:ilvl="7" w:tplc="08090003" w:tentative="1">
      <w:start w:val="1"/>
      <w:numFmt w:val="bullet"/>
      <w:lvlText w:val="o"/>
      <w:lvlJc w:val="left"/>
      <w:pPr>
        <w:ind w:left="7104" w:hanging="360"/>
      </w:pPr>
      <w:rPr>
        <w:rFonts w:ascii="Courier New" w:hAnsi="Courier New" w:cs="Courier New" w:hint="default"/>
      </w:rPr>
    </w:lvl>
    <w:lvl w:ilvl="8" w:tplc="08090005" w:tentative="1">
      <w:start w:val="1"/>
      <w:numFmt w:val="bullet"/>
      <w:lvlText w:val=""/>
      <w:lvlJc w:val="left"/>
      <w:pPr>
        <w:ind w:left="7824" w:hanging="360"/>
      </w:pPr>
      <w:rPr>
        <w:rFonts w:ascii="Wingdings" w:hAnsi="Wingdings" w:hint="default"/>
      </w:rPr>
    </w:lvl>
  </w:abstractNum>
  <w:abstractNum w:abstractNumId="30" w15:restartNumberingAfterBreak="0">
    <w:nsid w:val="3A64542B"/>
    <w:multiLevelType w:val="hybridMultilevel"/>
    <w:tmpl w:val="518CC854"/>
    <w:lvl w:ilvl="0" w:tplc="DD3CEA04">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F821A9B"/>
    <w:multiLevelType w:val="hybridMultilevel"/>
    <w:tmpl w:val="43D471E4"/>
    <w:lvl w:ilvl="0" w:tplc="FF50557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91033D3"/>
    <w:multiLevelType w:val="hybridMultilevel"/>
    <w:tmpl w:val="AD925F3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60A024C"/>
    <w:multiLevelType w:val="hybridMultilevel"/>
    <w:tmpl w:val="90F0B6B4"/>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5A537AE1"/>
    <w:multiLevelType w:val="hybridMultilevel"/>
    <w:tmpl w:val="C36A59A0"/>
    <w:lvl w:ilvl="0" w:tplc="1D0464B4">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5" w15:restartNumberingAfterBreak="0">
    <w:nsid w:val="5FCA145D"/>
    <w:multiLevelType w:val="hybridMultilevel"/>
    <w:tmpl w:val="9BF694FE"/>
    <w:lvl w:ilvl="0" w:tplc="04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0032A5E"/>
    <w:multiLevelType w:val="multilevel"/>
    <w:tmpl w:val="2BD27614"/>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61432060"/>
    <w:multiLevelType w:val="multilevel"/>
    <w:tmpl w:val="8E3E8C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64584046"/>
    <w:multiLevelType w:val="hybridMultilevel"/>
    <w:tmpl w:val="38D237FA"/>
    <w:lvl w:ilvl="0" w:tplc="FFFFFFFF">
      <w:start w:val="1"/>
      <w:numFmt w:val="lowerLetter"/>
      <w:lvlText w:val="%1)"/>
      <w:lvlJc w:val="left"/>
      <w:pPr>
        <w:ind w:left="720" w:hanging="360"/>
      </w:pPr>
      <w:rPr>
        <w:rFonts w:eastAsia="Malgun Gothic"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AA1038B"/>
    <w:multiLevelType w:val="hybridMultilevel"/>
    <w:tmpl w:val="15E0AD40"/>
    <w:lvl w:ilvl="0" w:tplc="141A963C">
      <w:start w:val="1"/>
      <w:numFmt w:val="decimal"/>
      <w:lvlText w:val="%1)"/>
      <w:lvlJc w:val="left"/>
      <w:pPr>
        <w:ind w:left="934" w:hanging="360"/>
      </w:pPr>
      <w:rPr>
        <w:rFonts w:hint="default"/>
      </w:rPr>
    </w:lvl>
    <w:lvl w:ilvl="1" w:tplc="04090019" w:tentative="1">
      <w:start w:val="1"/>
      <w:numFmt w:val="lowerLetter"/>
      <w:lvlText w:val="%2."/>
      <w:lvlJc w:val="left"/>
      <w:pPr>
        <w:ind w:left="1654" w:hanging="360"/>
      </w:pPr>
    </w:lvl>
    <w:lvl w:ilvl="2" w:tplc="0409001B" w:tentative="1">
      <w:start w:val="1"/>
      <w:numFmt w:val="lowerRoman"/>
      <w:lvlText w:val="%3."/>
      <w:lvlJc w:val="right"/>
      <w:pPr>
        <w:ind w:left="2374" w:hanging="180"/>
      </w:pPr>
    </w:lvl>
    <w:lvl w:ilvl="3" w:tplc="0409000F" w:tentative="1">
      <w:start w:val="1"/>
      <w:numFmt w:val="decimal"/>
      <w:lvlText w:val="%4."/>
      <w:lvlJc w:val="left"/>
      <w:pPr>
        <w:ind w:left="3094" w:hanging="360"/>
      </w:pPr>
    </w:lvl>
    <w:lvl w:ilvl="4" w:tplc="04090019" w:tentative="1">
      <w:start w:val="1"/>
      <w:numFmt w:val="lowerLetter"/>
      <w:lvlText w:val="%5."/>
      <w:lvlJc w:val="left"/>
      <w:pPr>
        <w:ind w:left="3814" w:hanging="360"/>
      </w:pPr>
    </w:lvl>
    <w:lvl w:ilvl="5" w:tplc="0409001B" w:tentative="1">
      <w:start w:val="1"/>
      <w:numFmt w:val="lowerRoman"/>
      <w:lvlText w:val="%6."/>
      <w:lvlJc w:val="right"/>
      <w:pPr>
        <w:ind w:left="4534" w:hanging="180"/>
      </w:pPr>
    </w:lvl>
    <w:lvl w:ilvl="6" w:tplc="0409000F" w:tentative="1">
      <w:start w:val="1"/>
      <w:numFmt w:val="decimal"/>
      <w:lvlText w:val="%7."/>
      <w:lvlJc w:val="left"/>
      <w:pPr>
        <w:ind w:left="5254" w:hanging="360"/>
      </w:pPr>
    </w:lvl>
    <w:lvl w:ilvl="7" w:tplc="04090019" w:tentative="1">
      <w:start w:val="1"/>
      <w:numFmt w:val="lowerLetter"/>
      <w:lvlText w:val="%8."/>
      <w:lvlJc w:val="left"/>
      <w:pPr>
        <w:ind w:left="5974" w:hanging="360"/>
      </w:pPr>
    </w:lvl>
    <w:lvl w:ilvl="8" w:tplc="0409001B" w:tentative="1">
      <w:start w:val="1"/>
      <w:numFmt w:val="lowerRoman"/>
      <w:lvlText w:val="%9."/>
      <w:lvlJc w:val="right"/>
      <w:pPr>
        <w:ind w:left="6694" w:hanging="180"/>
      </w:pPr>
    </w:lvl>
  </w:abstractNum>
  <w:abstractNum w:abstractNumId="40" w15:restartNumberingAfterBreak="0">
    <w:nsid w:val="6C9D0E34"/>
    <w:multiLevelType w:val="hybridMultilevel"/>
    <w:tmpl w:val="11A09E5A"/>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6DEB2BF9"/>
    <w:multiLevelType w:val="hybridMultilevel"/>
    <w:tmpl w:val="792AC5F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2" w15:restartNumberingAfterBreak="0">
    <w:nsid w:val="778A28AA"/>
    <w:multiLevelType w:val="hybridMultilevel"/>
    <w:tmpl w:val="0CDE21B6"/>
    <w:lvl w:ilvl="0" w:tplc="EF901DD6">
      <w:start w:val="6"/>
      <w:numFmt w:val="bullet"/>
      <w:lvlText w:val="-"/>
      <w:lvlJc w:val="left"/>
      <w:pPr>
        <w:ind w:left="915" w:hanging="360"/>
      </w:pPr>
      <w:rPr>
        <w:rFonts w:ascii="Times New Roman" w:eastAsia="DengXian" w:hAnsi="Times New Roman" w:cs="Times New Roman" w:hint="default"/>
      </w:rPr>
    </w:lvl>
    <w:lvl w:ilvl="1" w:tplc="04090003" w:tentative="1">
      <w:start w:val="1"/>
      <w:numFmt w:val="bullet"/>
      <w:lvlText w:val=""/>
      <w:lvlJc w:val="left"/>
      <w:pPr>
        <w:ind w:left="1395" w:hanging="420"/>
      </w:pPr>
      <w:rPr>
        <w:rFonts w:ascii="Wingdings" w:hAnsi="Wingdings" w:hint="default"/>
      </w:rPr>
    </w:lvl>
    <w:lvl w:ilvl="2" w:tplc="04090005" w:tentative="1">
      <w:start w:val="1"/>
      <w:numFmt w:val="bullet"/>
      <w:lvlText w:val=""/>
      <w:lvlJc w:val="left"/>
      <w:pPr>
        <w:ind w:left="1815" w:hanging="420"/>
      </w:pPr>
      <w:rPr>
        <w:rFonts w:ascii="Wingdings" w:hAnsi="Wingdings" w:hint="default"/>
      </w:rPr>
    </w:lvl>
    <w:lvl w:ilvl="3" w:tplc="04090001" w:tentative="1">
      <w:start w:val="1"/>
      <w:numFmt w:val="bullet"/>
      <w:lvlText w:val=""/>
      <w:lvlJc w:val="left"/>
      <w:pPr>
        <w:ind w:left="2235" w:hanging="420"/>
      </w:pPr>
      <w:rPr>
        <w:rFonts w:ascii="Wingdings" w:hAnsi="Wingdings" w:hint="default"/>
      </w:rPr>
    </w:lvl>
    <w:lvl w:ilvl="4" w:tplc="04090003" w:tentative="1">
      <w:start w:val="1"/>
      <w:numFmt w:val="bullet"/>
      <w:lvlText w:val=""/>
      <w:lvlJc w:val="left"/>
      <w:pPr>
        <w:ind w:left="2655" w:hanging="420"/>
      </w:pPr>
      <w:rPr>
        <w:rFonts w:ascii="Wingdings" w:hAnsi="Wingdings" w:hint="default"/>
      </w:rPr>
    </w:lvl>
    <w:lvl w:ilvl="5" w:tplc="04090005" w:tentative="1">
      <w:start w:val="1"/>
      <w:numFmt w:val="bullet"/>
      <w:lvlText w:val=""/>
      <w:lvlJc w:val="left"/>
      <w:pPr>
        <w:ind w:left="3075" w:hanging="420"/>
      </w:pPr>
      <w:rPr>
        <w:rFonts w:ascii="Wingdings" w:hAnsi="Wingdings" w:hint="default"/>
      </w:rPr>
    </w:lvl>
    <w:lvl w:ilvl="6" w:tplc="04090001" w:tentative="1">
      <w:start w:val="1"/>
      <w:numFmt w:val="bullet"/>
      <w:lvlText w:val=""/>
      <w:lvlJc w:val="left"/>
      <w:pPr>
        <w:ind w:left="3495" w:hanging="420"/>
      </w:pPr>
      <w:rPr>
        <w:rFonts w:ascii="Wingdings" w:hAnsi="Wingdings" w:hint="default"/>
      </w:rPr>
    </w:lvl>
    <w:lvl w:ilvl="7" w:tplc="04090003" w:tentative="1">
      <w:start w:val="1"/>
      <w:numFmt w:val="bullet"/>
      <w:lvlText w:val=""/>
      <w:lvlJc w:val="left"/>
      <w:pPr>
        <w:ind w:left="3915" w:hanging="420"/>
      </w:pPr>
      <w:rPr>
        <w:rFonts w:ascii="Wingdings" w:hAnsi="Wingdings" w:hint="default"/>
      </w:rPr>
    </w:lvl>
    <w:lvl w:ilvl="8" w:tplc="04090005" w:tentative="1">
      <w:start w:val="1"/>
      <w:numFmt w:val="bullet"/>
      <w:lvlText w:val=""/>
      <w:lvlJc w:val="left"/>
      <w:pPr>
        <w:ind w:left="4335" w:hanging="420"/>
      </w:pPr>
      <w:rPr>
        <w:rFonts w:ascii="Wingdings" w:hAnsi="Wingdings" w:hint="default"/>
      </w:rPr>
    </w:lvl>
  </w:abstractNum>
  <w:abstractNum w:abstractNumId="43" w15:restartNumberingAfterBreak="0">
    <w:nsid w:val="7C6C09BB"/>
    <w:multiLevelType w:val="hybridMultilevel"/>
    <w:tmpl w:val="F5485D4A"/>
    <w:lvl w:ilvl="0" w:tplc="411AE350">
      <w:start w:val="2"/>
      <w:numFmt w:val="bullet"/>
      <w:lvlText w:val="-"/>
      <w:lvlJc w:val="left"/>
      <w:pPr>
        <w:ind w:left="1004" w:hanging="360"/>
      </w:pPr>
      <w:rPr>
        <w:rFonts w:ascii="Times New Roman" w:eastAsia="MS Mincho" w:hAnsi="Times New Roman" w:cs="Times New Roman" w:hint="default"/>
      </w:rPr>
    </w:lvl>
    <w:lvl w:ilvl="1" w:tplc="04090003">
      <w:start w:val="1"/>
      <w:numFmt w:val="bullet"/>
      <w:lvlText w:val=""/>
      <w:lvlJc w:val="left"/>
      <w:pPr>
        <w:ind w:left="1444" w:hanging="400"/>
      </w:pPr>
      <w:rPr>
        <w:rFonts w:ascii="Wingdings" w:hAnsi="Wingdings"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abstractNum w:abstractNumId="44" w15:restartNumberingAfterBreak="0">
    <w:nsid w:val="7D3C4AB4"/>
    <w:multiLevelType w:val="hybridMultilevel"/>
    <w:tmpl w:val="438EF16E"/>
    <w:lvl w:ilvl="0" w:tplc="411AE350">
      <w:start w:val="2"/>
      <w:numFmt w:val="bullet"/>
      <w:lvlText w:val="-"/>
      <w:lvlJc w:val="left"/>
      <w:pPr>
        <w:ind w:left="1004" w:hanging="360"/>
      </w:pPr>
      <w:rPr>
        <w:rFonts w:ascii="Times New Roman" w:eastAsia="MS Mincho" w:hAnsi="Times New Roman" w:cs="Times New Roman" w:hint="default"/>
      </w:rPr>
    </w:lvl>
    <w:lvl w:ilvl="1" w:tplc="411AE350">
      <w:start w:val="2"/>
      <w:numFmt w:val="bullet"/>
      <w:lvlText w:val="-"/>
      <w:lvlJc w:val="left"/>
      <w:pPr>
        <w:ind w:left="1444" w:hanging="400"/>
      </w:pPr>
      <w:rPr>
        <w:rFonts w:ascii="Times New Roman" w:eastAsia="MS Mincho" w:hAnsi="Times New Roman" w:cs="Times New Roman"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num w:numId="1" w16cid:durableId="251135426">
    <w:abstractNumId w:val="9"/>
  </w:num>
  <w:num w:numId="2" w16cid:durableId="890969225">
    <w:abstractNumId w:val="7"/>
  </w:num>
  <w:num w:numId="3" w16cid:durableId="1042632110">
    <w:abstractNumId w:val="6"/>
  </w:num>
  <w:num w:numId="4" w16cid:durableId="1207177675">
    <w:abstractNumId w:val="5"/>
  </w:num>
  <w:num w:numId="5" w16cid:durableId="2121878634">
    <w:abstractNumId w:val="4"/>
  </w:num>
  <w:num w:numId="6" w16cid:durableId="1573462346">
    <w:abstractNumId w:val="8"/>
  </w:num>
  <w:num w:numId="7" w16cid:durableId="918639816">
    <w:abstractNumId w:val="3"/>
  </w:num>
  <w:num w:numId="8" w16cid:durableId="664865610">
    <w:abstractNumId w:val="2"/>
  </w:num>
  <w:num w:numId="9" w16cid:durableId="1261333246">
    <w:abstractNumId w:val="1"/>
  </w:num>
  <w:num w:numId="10" w16cid:durableId="1487547041">
    <w:abstractNumId w:val="0"/>
  </w:num>
  <w:num w:numId="11" w16cid:durableId="1227955061">
    <w:abstractNumId w:val="27"/>
  </w:num>
  <w:num w:numId="12" w16cid:durableId="1759673805">
    <w:abstractNumId w:val="18"/>
  </w:num>
  <w:num w:numId="13" w16cid:durableId="1426000415">
    <w:abstractNumId w:val="23"/>
  </w:num>
  <w:num w:numId="14" w16cid:durableId="648634298">
    <w:abstractNumId w:val="32"/>
  </w:num>
  <w:num w:numId="15" w16cid:durableId="275454760">
    <w:abstractNumId w:val="12"/>
  </w:num>
  <w:num w:numId="16" w16cid:durableId="1047879945">
    <w:abstractNumId w:val="25"/>
  </w:num>
  <w:num w:numId="17" w16cid:durableId="811824609">
    <w:abstractNumId w:val="43"/>
  </w:num>
  <w:num w:numId="18" w16cid:durableId="1635982938">
    <w:abstractNumId w:val="44"/>
  </w:num>
  <w:num w:numId="19" w16cid:durableId="83114360">
    <w:abstractNumId w:val="21"/>
  </w:num>
  <w:num w:numId="20" w16cid:durableId="629631359">
    <w:abstractNumId w:val="38"/>
  </w:num>
  <w:num w:numId="21" w16cid:durableId="156264166">
    <w:abstractNumId w:val="10"/>
  </w:num>
  <w:num w:numId="22" w16cid:durableId="569392920">
    <w:abstractNumId w:val="36"/>
  </w:num>
  <w:num w:numId="23" w16cid:durableId="1759132378">
    <w:abstractNumId w:val="30"/>
  </w:num>
  <w:num w:numId="24" w16cid:durableId="1969359185">
    <w:abstractNumId w:val="14"/>
  </w:num>
  <w:num w:numId="25" w16cid:durableId="1667585019">
    <w:abstractNumId w:val="40"/>
  </w:num>
  <w:num w:numId="26" w16cid:durableId="1352224320">
    <w:abstractNumId w:val="33"/>
  </w:num>
  <w:num w:numId="27" w16cid:durableId="446120944">
    <w:abstractNumId w:val="34"/>
  </w:num>
  <w:num w:numId="28" w16cid:durableId="318075806">
    <w:abstractNumId w:val="41"/>
  </w:num>
  <w:num w:numId="29" w16cid:durableId="1732343416">
    <w:abstractNumId w:val="31"/>
  </w:num>
  <w:num w:numId="30" w16cid:durableId="1801456068">
    <w:abstractNumId w:val="28"/>
  </w:num>
  <w:num w:numId="31" w16cid:durableId="1903056370">
    <w:abstractNumId w:val="29"/>
  </w:num>
  <w:num w:numId="32" w16cid:durableId="1437405132">
    <w:abstractNumId w:val="35"/>
  </w:num>
  <w:num w:numId="33" w16cid:durableId="1875345120">
    <w:abstractNumId w:val="19"/>
  </w:num>
  <w:num w:numId="34" w16cid:durableId="1438066708">
    <w:abstractNumId w:val="20"/>
  </w:num>
  <w:num w:numId="35" w16cid:durableId="767772578">
    <w:abstractNumId w:val="11"/>
  </w:num>
  <w:num w:numId="36" w16cid:durableId="1156847497">
    <w:abstractNumId w:val="37"/>
  </w:num>
  <w:num w:numId="37" w16cid:durableId="18993651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401892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46755089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52995366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6778899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1078488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6136035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510811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66836125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007937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21308095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06071075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91679026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7764854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80546548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3736110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7119564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55701431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1032519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4437650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90245181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95239511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2291565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07593280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66948065">
    <w:abstractNumId w:val="22"/>
  </w:num>
  <w:num w:numId="62" w16cid:durableId="2085449175">
    <w:abstractNumId w:val="16"/>
  </w:num>
  <w:num w:numId="63" w16cid:durableId="269750991">
    <w:abstractNumId w:val="24"/>
  </w:num>
  <w:num w:numId="64" w16cid:durableId="1884058297">
    <w:abstractNumId w:val="17"/>
  </w:num>
  <w:num w:numId="65" w16cid:durableId="936522839">
    <w:abstractNumId w:val="15"/>
  </w:num>
  <w:num w:numId="66" w16cid:durableId="1744256821">
    <w:abstractNumId w:val="42"/>
  </w:num>
  <w:num w:numId="67" w16cid:durableId="843712744">
    <w:abstractNumId w:val="26"/>
  </w:num>
  <w:num w:numId="68" w16cid:durableId="153837702">
    <w:abstractNumId w:val="39"/>
  </w:num>
  <w:num w:numId="69" w16cid:durableId="1590773368">
    <w:abstractNumId w:val="1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7A9"/>
    <w:rsid w:val="00011820"/>
    <w:rsid w:val="000177E7"/>
    <w:rsid w:val="00020EEE"/>
    <w:rsid w:val="00022EE0"/>
    <w:rsid w:val="00025B78"/>
    <w:rsid w:val="0003284B"/>
    <w:rsid w:val="00033397"/>
    <w:rsid w:val="00033F91"/>
    <w:rsid w:val="00034CA3"/>
    <w:rsid w:val="000365FE"/>
    <w:rsid w:val="00036B2A"/>
    <w:rsid w:val="00040095"/>
    <w:rsid w:val="00040FBA"/>
    <w:rsid w:val="00042036"/>
    <w:rsid w:val="00042476"/>
    <w:rsid w:val="00042CC4"/>
    <w:rsid w:val="00051834"/>
    <w:rsid w:val="00054A22"/>
    <w:rsid w:val="00057DCB"/>
    <w:rsid w:val="00062023"/>
    <w:rsid w:val="00062D0A"/>
    <w:rsid w:val="00063538"/>
    <w:rsid w:val="000655A6"/>
    <w:rsid w:val="0006574B"/>
    <w:rsid w:val="00067AE9"/>
    <w:rsid w:val="000762A5"/>
    <w:rsid w:val="00080512"/>
    <w:rsid w:val="0008149E"/>
    <w:rsid w:val="000815C2"/>
    <w:rsid w:val="000820D6"/>
    <w:rsid w:val="00083922"/>
    <w:rsid w:val="00086FA7"/>
    <w:rsid w:val="000B1590"/>
    <w:rsid w:val="000C2196"/>
    <w:rsid w:val="000C47C3"/>
    <w:rsid w:val="000D58AB"/>
    <w:rsid w:val="000D769E"/>
    <w:rsid w:val="000E3C20"/>
    <w:rsid w:val="000F0594"/>
    <w:rsid w:val="000F5E68"/>
    <w:rsid w:val="0010009C"/>
    <w:rsid w:val="0011031D"/>
    <w:rsid w:val="00115D1E"/>
    <w:rsid w:val="00133525"/>
    <w:rsid w:val="00141F41"/>
    <w:rsid w:val="00145CF4"/>
    <w:rsid w:val="0015196E"/>
    <w:rsid w:val="00156CB1"/>
    <w:rsid w:val="001612A5"/>
    <w:rsid w:val="00172978"/>
    <w:rsid w:val="0017716B"/>
    <w:rsid w:val="00181110"/>
    <w:rsid w:val="00183667"/>
    <w:rsid w:val="00183735"/>
    <w:rsid w:val="00185D56"/>
    <w:rsid w:val="00190697"/>
    <w:rsid w:val="00191A09"/>
    <w:rsid w:val="001940AB"/>
    <w:rsid w:val="001A3F8C"/>
    <w:rsid w:val="001A4C42"/>
    <w:rsid w:val="001A7420"/>
    <w:rsid w:val="001A7B21"/>
    <w:rsid w:val="001B2090"/>
    <w:rsid w:val="001B52F0"/>
    <w:rsid w:val="001B6637"/>
    <w:rsid w:val="001C036A"/>
    <w:rsid w:val="001C21C3"/>
    <w:rsid w:val="001C2C05"/>
    <w:rsid w:val="001C4834"/>
    <w:rsid w:val="001D02C2"/>
    <w:rsid w:val="001D2301"/>
    <w:rsid w:val="001D64BE"/>
    <w:rsid w:val="001E19A5"/>
    <w:rsid w:val="001E2AA9"/>
    <w:rsid w:val="001E594B"/>
    <w:rsid w:val="001F0C1D"/>
    <w:rsid w:val="001F1132"/>
    <w:rsid w:val="001F168B"/>
    <w:rsid w:val="00203A97"/>
    <w:rsid w:val="00204CFA"/>
    <w:rsid w:val="002071E8"/>
    <w:rsid w:val="00211D1C"/>
    <w:rsid w:val="00213571"/>
    <w:rsid w:val="00216CC8"/>
    <w:rsid w:val="00230415"/>
    <w:rsid w:val="00234148"/>
    <w:rsid w:val="002347A2"/>
    <w:rsid w:val="00245DDC"/>
    <w:rsid w:val="002501EB"/>
    <w:rsid w:val="002534DB"/>
    <w:rsid w:val="00253FD9"/>
    <w:rsid w:val="002548C9"/>
    <w:rsid w:val="00257AC7"/>
    <w:rsid w:val="00266AC4"/>
    <w:rsid w:val="002675F0"/>
    <w:rsid w:val="0026798B"/>
    <w:rsid w:val="0027118D"/>
    <w:rsid w:val="002714C5"/>
    <w:rsid w:val="002732FF"/>
    <w:rsid w:val="002736ED"/>
    <w:rsid w:val="002760EE"/>
    <w:rsid w:val="00280D40"/>
    <w:rsid w:val="00282113"/>
    <w:rsid w:val="00291B3C"/>
    <w:rsid w:val="002A2E2C"/>
    <w:rsid w:val="002A5297"/>
    <w:rsid w:val="002A5489"/>
    <w:rsid w:val="002A7E18"/>
    <w:rsid w:val="002B2D5C"/>
    <w:rsid w:val="002B2F67"/>
    <w:rsid w:val="002B6234"/>
    <w:rsid w:val="002B6339"/>
    <w:rsid w:val="002C689B"/>
    <w:rsid w:val="002D1A86"/>
    <w:rsid w:val="002D6833"/>
    <w:rsid w:val="002D6C5C"/>
    <w:rsid w:val="002E00EE"/>
    <w:rsid w:val="002E0E00"/>
    <w:rsid w:val="002E5B65"/>
    <w:rsid w:val="002E68DC"/>
    <w:rsid w:val="002E74E5"/>
    <w:rsid w:val="002F30C7"/>
    <w:rsid w:val="002F649A"/>
    <w:rsid w:val="003028D7"/>
    <w:rsid w:val="0031291A"/>
    <w:rsid w:val="003153BE"/>
    <w:rsid w:val="00315DE9"/>
    <w:rsid w:val="003167A3"/>
    <w:rsid w:val="00316C8D"/>
    <w:rsid w:val="003172DC"/>
    <w:rsid w:val="00320611"/>
    <w:rsid w:val="00321CC7"/>
    <w:rsid w:val="003222EF"/>
    <w:rsid w:val="00333F85"/>
    <w:rsid w:val="00344785"/>
    <w:rsid w:val="00344DF2"/>
    <w:rsid w:val="00346363"/>
    <w:rsid w:val="003528F7"/>
    <w:rsid w:val="00352F0D"/>
    <w:rsid w:val="00353F22"/>
    <w:rsid w:val="0035462D"/>
    <w:rsid w:val="00356555"/>
    <w:rsid w:val="00361BBC"/>
    <w:rsid w:val="00363B0F"/>
    <w:rsid w:val="00365093"/>
    <w:rsid w:val="003658A2"/>
    <w:rsid w:val="003710DA"/>
    <w:rsid w:val="00372776"/>
    <w:rsid w:val="003765B8"/>
    <w:rsid w:val="00382467"/>
    <w:rsid w:val="00385819"/>
    <w:rsid w:val="0039306F"/>
    <w:rsid w:val="00397B70"/>
    <w:rsid w:val="003A5264"/>
    <w:rsid w:val="003A55FB"/>
    <w:rsid w:val="003A60B8"/>
    <w:rsid w:val="003A7133"/>
    <w:rsid w:val="003B2DBB"/>
    <w:rsid w:val="003B60FA"/>
    <w:rsid w:val="003C3971"/>
    <w:rsid w:val="003C6B69"/>
    <w:rsid w:val="003D0CDB"/>
    <w:rsid w:val="003D17F3"/>
    <w:rsid w:val="003D26FF"/>
    <w:rsid w:val="003D7BA6"/>
    <w:rsid w:val="003E3C07"/>
    <w:rsid w:val="00403FE1"/>
    <w:rsid w:val="0041389B"/>
    <w:rsid w:val="00415636"/>
    <w:rsid w:val="0042311E"/>
    <w:rsid w:val="00423334"/>
    <w:rsid w:val="0042657F"/>
    <w:rsid w:val="004345EC"/>
    <w:rsid w:val="0043546C"/>
    <w:rsid w:val="00435707"/>
    <w:rsid w:val="004407A6"/>
    <w:rsid w:val="00442052"/>
    <w:rsid w:val="00442F33"/>
    <w:rsid w:val="0046304C"/>
    <w:rsid w:val="00465515"/>
    <w:rsid w:val="00465E67"/>
    <w:rsid w:val="004723E9"/>
    <w:rsid w:val="00473244"/>
    <w:rsid w:val="00475DB7"/>
    <w:rsid w:val="00480AA4"/>
    <w:rsid w:val="004816F6"/>
    <w:rsid w:val="00483A54"/>
    <w:rsid w:val="0048514E"/>
    <w:rsid w:val="00494EEF"/>
    <w:rsid w:val="0049751D"/>
    <w:rsid w:val="004A1A28"/>
    <w:rsid w:val="004A5A39"/>
    <w:rsid w:val="004C30AC"/>
    <w:rsid w:val="004C3103"/>
    <w:rsid w:val="004C3684"/>
    <w:rsid w:val="004D00C8"/>
    <w:rsid w:val="004D3578"/>
    <w:rsid w:val="004E213A"/>
    <w:rsid w:val="004F027A"/>
    <w:rsid w:val="004F0988"/>
    <w:rsid w:val="004F2DC6"/>
    <w:rsid w:val="004F3340"/>
    <w:rsid w:val="004F7025"/>
    <w:rsid w:val="0050783A"/>
    <w:rsid w:val="00512339"/>
    <w:rsid w:val="0051502F"/>
    <w:rsid w:val="00526920"/>
    <w:rsid w:val="0053061D"/>
    <w:rsid w:val="0053388B"/>
    <w:rsid w:val="00535773"/>
    <w:rsid w:val="0054338D"/>
    <w:rsid w:val="00543E6C"/>
    <w:rsid w:val="00545098"/>
    <w:rsid w:val="005463DA"/>
    <w:rsid w:val="005477C7"/>
    <w:rsid w:val="00550A47"/>
    <w:rsid w:val="00554180"/>
    <w:rsid w:val="005578B3"/>
    <w:rsid w:val="00565087"/>
    <w:rsid w:val="00565D3F"/>
    <w:rsid w:val="005701E1"/>
    <w:rsid w:val="00571A34"/>
    <w:rsid w:val="005723FE"/>
    <w:rsid w:val="005731F5"/>
    <w:rsid w:val="0057388A"/>
    <w:rsid w:val="00573FC9"/>
    <w:rsid w:val="005802E8"/>
    <w:rsid w:val="00584F39"/>
    <w:rsid w:val="005876E3"/>
    <w:rsid w:val="00592005"/>
    <w:rsid w:val="00597B11"/>
    <w:rsid w:val="005A3ABC"/>
    <w:rsid w:val="005A44AE"/>
    <w:rsid w:val="005C024E"/>
    <w:rsid w:val="005C526E"/>
    <w:rsid w:val="005C54DD"/>
    <w:rsid w:val="005D1001"/>
    <w:rsid w:val="005D2E01"/>
    <w:rsid w:val="005D475B"/>
    <w:rsid w:val="005D706E"/>
    <w:rsid w:val="005D7526"/>
    <w:rsid w:val="005E2446"/>
    <w:rsid w:val="005E4BB2"/>
    <w:rsid w:val="005E51FC"/>
    <w:rsid w:val="005E5DB4"/>
    <w:rsid w:val="005E7A42"/>
    <w:rsid w:val="005E7E61"/>
    <w:rsid w:val="005F0B6B"/>
    <w:rsid w:val="005F22B1"/>
    <w:rsid w:val="005F635D"/>
    <w:rsid w:val="005F75AD"/>
    <w:rsid w:val="005F788A"/>
    <w:rsid w:val="00600049"/>
    <w:rsid w:val="0060234E"/>
    <w:rsid w:val="00602AEA"/>
    <w:rsid w:val="00602BA7"/>
    <w:rsid w:val="006037BA"/>
    <w:rsid w:val="00610449"/>
    <w:rsid w:val="006119CE"/>
    <w:rsid w:val="00614FDF"/>
    <w:rsid w:val="00617E7C"/>
    <w:rsid w:val="00623057"/>
    <w:rsid w:val="0062787A"/>
    <w:rsid w:val="00633B5E"/>
    <w:rsid w:val="0063543D"/>
    <w:rsid w:val="0063560D"/>
    <w:rsid w:val="006409D1"/>
    <w:rsid w:val="006452A5"/>
    <w:rsid w:val="00646EE4"/>
    <w:rsid w:val="00647114"/>
    <w:rsid w:val="006501A3"/>
    <w:rsid w:val="00660E20"/>
    <w:rsid w:val="00661603"/>
    <w:rsid w:val="006622A1"/>
    <w:rsid w:val="00662A99"/>
    <w:rsid w:val="00663AAC"/>
    <w:rsid w:val="006762A8"/>
    <w:rsid w:val="00677E2B"/>
    <w:rsid w:val="00684CF0"/>
    <w:rsid w:val="0068584E"/>
    <w:rsid w:val="00691266"/>
    <w:rsid w:val="006912E9"/>
    <w:rsid w:val="006A323F"/>
    <w:rsid w:val="006A7149"/>
    <w:rsid w:val="006B30D0"/>
    <w:rsid w:val="006B4E73"/>
    <w:rsid w:val="006B534C"/>
    <w:rsid w:val="006C3D95"/>
    <w:rsid w:val="006C4FD2"/>
    <w:rsid w:val="006D1981"/>
    <w:rsid w:val="006D7673"/>
    <w:rsid w:val="006D7DB9"/>
    <w:rsid w:val="006E5C86"/>
    <w:rsid w:val="006E7F91"/>
    <w:rsid w:val="006F02A9"/>
    <w:rsid w:val="006F48F8"/>
    <w:rsid w:val="006F7822"/>
    <w:rsid w:val="00701116"/>
    <w:rsid w:val="007047C0"/>
    <w:rsid w:val="0070617C"/>
    <w:rsid w:val="007114F2"/>
    <w:rsid w:val="0071174C"/>
    <w:rsid w:val="00713565"/>
    <w:rsid w:val="00713C44"/>
    <w:rsid w:val="007144C5"/>
    <w:rsid w:val="00722ACF"/>
    <w:rsid w:val="00727CBF"/>
    <w:rsid w:val="00734A5B"/>
    <w:rsid w:val="0074026F"/>
    <w:rsid w:val="007429F6"/>
    <w:rsid w:val="00743148"/>
    <w:rsid w:val="00744E76"/>
    <w:rsid w:val="00750128"/>
    <w:rsid w:val="00752E66"/>
    <w:rsid w:val="007540F4"/>
    <w:rsid w:val="00756F0B"/>
    <w:rsid w:val="007646CD"/>
    <w:rsid w:val="00765EA3"/>
    <w:rsid w:val="007722EA"/>
    <w:rsid w:val="00774DA4"/>
    <w:rsid w:val="007755FA"/>
    <w:rsid w:val="00781F0F"/>
    <w:rsid w:val="00782161"/>
    <w:rsid w:val="00792B61"/>
    <w:rsid w:val="0079325B"/>
    <w:rsid w:val="00795D34"/>
    <w:rsid w:val="00797053"/>
    <w:rsid w:val="007A07C9"/>
    <w:rsid w:val="007A1C29"/>
    <w:rsid w:val="007A2BFD"/>
    <w:rsid w:val="007B0FA6"/>
    <w:rsid w:val="007B34DE"/>
    <w:rsid w:val="007B4255"/>
    <w:rsid w:val="007B600E"/>
    <w:rsid w:val="007B61FE"/>
    <w:rsid w:val="007B6A91"/>
    <w:rsid w:val="007B6FA1"/>
    <w:rsid w:val="007C08AA"/>
    <w:rsid w:val="007D4B76"/>
    <w:rsid w:val="007D63BE"/>
    <w:rsid w:val="007D6AD3"/>
    <w:rsid w:val="007E4B06"/>
    <w:rsid w:val="007F0F4A"/>
    <w:rsid w:val="00800ADC"/>
    <w:rsid w:val="008028A4"/>
    <w:rsid w:val="00805F5C"/>
    <w:rsid w:val="00813086"/>
    <w:rsid w:val="0081469A"/>
    <w:rsid w:val="0081653B"/>
    <w:rsid w:val="008204C2"/>
    <w:rsid w:val="00827BAF"/>
    <w:rsid w:val="008300E6"/>
    <w:rsid w:val="00830747"/>
    <w:rsid w:val="00833908"/>
    <w:rsid w:val="00842144"/>
    <w:rsid w:val="00850153"/>
    <w:rsid w:val="00852319"/>
    <w:rsid w:val="00857D8B"/>
    <w:rsid w:val="00872268"/>
    <w:rsid w:val="008768CA"/>
    <w:rsid w:val="00877649"/>
    <w:rsid w:val="008872F2"/>
    <w:rsid w:val="00892211"/>
    <w:rsid w:val="00894042"/>
    <w:rsid w:val="008A0FD0"/>
    <w:rsid w:val="008A2DFC"/>
    <w:rsid w:val="008A48AA"/>
    <w:rsid w:val="008B3427"/>
    <w:rsid w:val="008B6874"/>
    <w:rsid w:val="008C384C"/>
    <w:rsid w:val="008C41E3"/>
    <w:rsid w:val="008D258E"/>
    <w:rsid w:val="008D3DFE"/>
    <w:rsid w:val="008D7E26"/>
    <w:rsid w:val="008E1703"/>
    <w:rsid w:val="008E1B18"/>
    <w:rsid w:val="008E2B7B"/>
    <w:rsid w:val="008E2D68"/>
    <w:rsid w:val="008E4D04"/>
    <w:rsid w:val="008E6190"/>
    <w:rsid w:val="008E6756"/>
    <w:rsid w:val="009007EB"/>
    <w:rsid w:val="0090271F"/>
    <w:rsid w:val="00902E23"/>
    <w:rsid w:val="00905BA0"/>
    <w:rsid w:val="00905EAB"/>
    <w:rsid w:val="009063A4"/>
    <w:rsid w:val="0091047D"/>
    <w:rsid w:val="009114D7"/>
    <w:rsid w:val="0091348E"/>
    <w:rsid w:val="0091686C"/>
    <w:rsid w:val="00917CCB"/>
    <w:rsid w:val="00920E3F"/>
    <w:rsid w:val="00920FA6"/>
    <w:rsid w:val="00921F75"/>
    <w:rsid w:val="00931EAD"/>
    <w:rsid w:val="00933FB0"/>
    <w:rsid w:val="00935916"/>
    <w:rsid w:val="00942EC2"/>
    <w:rsid w:val="00943A57"/>
    <w:rsid w:val="00946672"/>
    <w:rsid w:val="00946696"/>
    <w:rsid w:val="00951EDC"/>
    <w:rsid w:val="0095751D"/>
    <w:rsid w:val="009578FE"/>
    <w:rsid w:val="0097096D"/>
    <w:rsid w:val="00972E66"/>
    <w:rsid w:val="0097696D"/>
    <w:rsid w:val="009833AC"/>
    <w:rsid w:val="00984826"/>
    <w:rsid w:val="00984EE1"/>
    <w:rsid w:val="009916C8"/>
    <w:rsid w:val="009975A9"/>
    <w:rsid w:val="009A62DF"/>
    <w:rsid w:val="009B2A7B"/>
    <w:rsid w:val="009C3872"/>
    <w:rsid w:val="009C7347"/>
    <w:rsid w:val="009E642E"/>
    <w:rsid w:val="009F1065"/>
    <w:rsid w:val="009F12EC"/>
    <w:rsid w:val="009F37B7"/>
    <w:rsid w:val="00A04153"/>
    <w:rsid w:val="00A06DA8"/>
    <w:rsid w:val="00A073E2"/>
    <w:rsid w:val="00A078C0"/>
    <w:rsid w:val="00A10F02"/>
    <w:rsid w:val="00A12803"/>
    <w:rsid w:val="00A13E1F"/>
    <w:rsid w:val="00A142F8"/>
    <w:rsid w:val="00A14B02"/>
    <w:rsid w:val="00A15B6A"/>
    <w:rsid w:val="00A15BDE"/>
    <w:rsid w:val="00A164B4"/>
    <w:rsid w:val="00A231E7"/>
    <w:rsid w:val="00A26956"/>
    <w:rsid w:val="00A27486"/>
    <w:rsid w:val="00A2797C"/>
    <w:rsid w:val="00A31CD4"/>
    <w:rsid w:val="00A369E3"/>
    <w:rsid w:val="00A376E1"/>
    <w:rsid w:val="00A45B30"/>
    <w:rsid w:val="00A47A59"/>
    <w:rsid w:val="00A53724"/>
    <w:rsid w:val="00A56066"/>
    <w:rsid w:val="00A5792D"/>
    <w:rsid w:val="00A602BB"/>
    <w:rsid w:val="00A62354"/>
    <w:rsid w:val="00A62383"/>
    <w:rsid w:val="00A658F1"/>
    <w:rsid w:val="00A72143"/>
    <w:rsid w:val="00A73129"/>
    <w:rsid w:val="00A74922"/>
    <w:rsid w:val="00A765C8"/>
    <w:rsid w:val="00A77EFE"/>
    <w:rsid w:val="00A82346"/>
    <w:rsid w:val="00A837AE"/>
    <w:rsid w:val="00A85985"/>
    <w:rsid w:val="00A92BA1"/>
    <w:rsid w:val="00A93CE0"/>
    <w:rsid w:val="00A95A32"/>
    <w:rsid w:val="00A9786D"/>
    <w:rsid w:val="00AA2F06"/>
    <w:rsid w:val="00AA5849"/>
    <w:rsid w:val="00AA7DAE"/>
    <w:rsid w:val="00AB04F1"/>
    <w:rsid w:val="00AB4A5D"/>
    <w:rsid w:val="00AB5BE5"/>
    <w:rsid w:val="00AC650E"/>
    <w:rsid w:val="00AC6BC6"/>
    <w:rsid w:val="00AD1006"/>
    <w:rsid w:val="00AE1B64"/>
    <w:rsid w:val="00AE4329"/>
    <w:rsid w:val="00AE65E2"/>
    <w:rsid w:val="00AF02A3"/>
    <w:rsid w:val="00AF1460"/>
    <w:rsid w:val="00AF3570"/>
    <w:rsid w:val="00AF40AA"/>
    <w:rsid w:val="00AF6FD9"/>
    <w:rsid w:val="00B00A70"/>
    <w:rsid w:val="00B00BFD"/>
    <w:rsid w:val="00B01D8A"/>
    <w:rsid w:val="00B0608B"/>
    <w:rsid w:val="00B15449"/>
    <w:rsid w:val="00B274B7"/>
    <w:rsid w:val="00B30140"/>
    <w:rsid w:val="00B3322F"/>
    <w:rsid w:val="00B338AB"/>
    <w:rsid w:val="00B33C00"/>
    <w:rsid w:val="00B35C79"/>
    <w:rsid w:val="00B35DA9"/>
    <w:rsid w:val="00B50BB1"/>
    <w:rsid w:val="00B6212A"/>
    <w:rsid w:val="00B62FE9"/>
    <w:rsid w:val="00B751D2"/>
    <w:rsid w:val="00B76A37"/>
    <w:rsid w:val="00B829E1"/>
    <w:rsid w:val="00B908AF"/>
    <w:rsid w:val="00B92E66"/>
    <w:rsid w:val="00B93086"/>
    <w:rsid w:val="00B93C5C"/>
    <w:rsid w:val="00BA10C1"/>
    <w:rsid w:val="00BA19ED"/>
    <w:rsid w:val="00BA4B8D"/>
    <w:rsid w:val="00BB1B62"/>
    <w:rsid w:val="00BB5DD3"/>
    <w:rsid w:val="00BB5DE8"/>
    <w:rsid w:val="00BB77B8"/>
    <w:rsid w:val="00BC0648"/>
    <w:rsid w:val="00BC0F7D"/>
    <w:rsid w:val="00BC4D4F"/>
    <w:rsid w:val="00BC562E"/>
    <w:rsid w:val="00BC61DF"/>
    <w:rsid w:val="00BD45BF"/>
    <w:rsid w:val="00BD7678"/>
    <w:rsid w:val="00BD7D31"/>
    <w:rsid w:val="00BE3255"/>
    <w:rsid w:val="00BE6D25"/>
    <w:rsid w:val="00BF01F8"/>
    <w:rsid w:val="00BF0658"/>
    <w:rsid w:val="00BF128E"/>
    <w:rsid w:val="00C000B6"/>
    <w:rsid w:val="00C01E36"/>
    <w:rsid w:val="00C07280"/>
    <w:rsid w:val="00C074DD"/>
    <w:rsid w:val="00C13CB8"/>
    <w:rsid w:val="00C14234"/>
    <w:rsid w:val="00C1476E"/>
    <w:rsid w:val="00C1496A"/>
    <w:rsid w:val="00C20059"/>
    <w:rsid w:val="00C26BAE"/>
    <w:rsid w:val="00C33079"/>
    <w:rsid w:val="00C34E5D"/>
    <w:rsid w:val="00C45231"/>
    <w:rsid w:val="00C544A6"/>
    <w:rsid w:val="00C551FF"/>
    <w:rsid w:val="00C60F09"/>
    <w:rsid w:val="00C6569A"/>
    <w:rsid w:val="00C66791"/>
    <w:rsid w:val="00C70710"/>
    <w:rsid w:val="00C72833"/>
    <w:rsid w:val="00C7291F"/>
    <w:rsid w:val="00C72F11"/>
    <w:rsid w:val="00C73A96"/>
    <w:rsid w:val="00C74B3D"/>
    <w:rsid w:val="00C80F1D"/>
    <w:rsid w:val="00C83077"/>
    <w:rsid w:val="00C86DBB"/>
    <w:rsid w:val="00C86E01"/>
    <w:rsid w:val="00C90C86"/>
    <w:rsid w:val="00C91962"/>
    <w:rsid w:val="00C92467"/>
    <w:rsid w:val="00C93F40"/>
    <w:rsid w:val="00CA1DCD"/>
    <w:rsid w:val="00CA3A46"/>
    <w:rsid w:val="00CA3D0C"/>
    <w:rsid w:val="00CA3FEB"/>
    <w:rsid w:val="00CB7F61"/>
    <w:rsid w:val="00CC456F"/>
    <w:rsid w:val="00CE125F"/>
    <w:rsid w:val="00CE338F"/>
    <w:rsid w:val="00CF05C2"/>
    <w:rsid w:val="00CF68A4"/>
    <w:rsid w:val="00D01C72"/>
    <w:rsid w:val="00D05A1E"/>
    <w:rsid w:val="00D16A54"/>
    <w:rsid w:val="00D173EE"/>
    <w:rsid w:val="00D20CAE"/>
    <w:rsid w:val="00D2578F"/>
    <w:rsid w:val="00D2639C"/>
    <w:rsid w:val="00D26F9B"/>
    <w:rsid w:val="00D44C3B"/>
    <w:rsid w:val="00D53E54"/>
    <w:rsid w:val="00D57972"/>
    <w:rsid w:val="00D6605E"/>
    <w:rsid w:val="00D675A9"/>
    <w:rsid w:val="00D738D6"/>
    <w:rsid w:val="00D755EB"/>
    <w:rsid w:val="00D76048"/>
    <w:rsid w:val="00D77450"/>
    <w:rsid w:val="00D779E9"/>
    <w:rsid w:val="00D804AE"/>
    <w:rsid w:val="00D82AC4"/>
    <w:rsid w:val="00D82E6F"/>
    <w:rsid w:val="00D85330"/>
    <w:rsid w:val="00D85773"/>
    <w:rsid w:val="00D87E00"/>
    <w:rsid w:val="00D9134D"/>
    <w:rsid w:val="00DA7A03"/>
    <w:rsid w:val="00DB1818"/>
    <w:rsid w:val="00DC0EC0"/>
    <w:rsid w:val="00DC309B"/>
    <w:rsid w:val="00DC43A3"/>
    <w:rsid w:val="00DC4DA2"/>
    <w:rsid w:val="00DD0D73"/>
    <w:rsid w:val="00DD149D"/>
    <w:rsid w:val="00DD4C17"/>
    <w:rsid w:val="00DD74A5"/>
    <w:rsid w:val="00DE3A7D"/>
    <w:rsid w:val="00DF14A0"/>
    <w:rsid w:val="00DF2B1F"/>
    <w:rsid w:val="00DF34BE"/>
    <w:rsid w:val="00DF628F"/>
    <w:rsid w:val="00DF62CD"/>
    <w:rsid w:val="00DF642D"/>
    <w:rsid w:val="00E00161"/>
    <w:rsid w:val="00E01298"/>
    <w:rsid w:val="00E015B7"/>
    <w:rsid w:val="00E02F1A"/>
    <w:rsid w:val="00E11ABE"/>
    <w:rsid w:val="00E13CA7"/>
    <w:rsid w:val="00E151F3"/>
    <w:rsid w:val="00E16509"/>
    <w:rsid w:val="00E24E7B"/>
    <w:rsid w:val="00E32971"/>
    <w:rsid w:val="00E3315B"/>
    <w:rsid w:val="00E34B12"/>
    <w:rsid w:val="00E3522A"/>
    <w:rsid w:val="00E41518"/>
    <w:rsid w:val="00E44582"/>
    <w:rsid w:val="00E50220"/>
    <w:rsid w:val="00E50A63"/>
    <w:rsid w:val="00E557D6"/>
    <w:rsid w:val="00E764CB"/>
    <w:rsid w:val="00E77645"/>
    <w:rsid w:val="00E83982"/>
    <w:rsid w:val="00E86AE3"/>
    <w:rsid w:val="00E878F1"/>
    <w:rsid w:val="00E927DF"/>
    <w:rsid w:val="00EA15B0"/>
    <w:rsid w:val="00EA2EAE"/>
    <w:rsid w:val="00EA5EA7"/>
    <w:rsid w:val="00EB41A9"/>
    <w:rsid w:val="00EC0371"/>
    <w:rsid w:val="00EC4A25"/>
    <w:rsid w:val="00EC5B1A"/>
    <w:rsid w:val="00ED0BF1"/>
    <w:rsid w:val="00ED2BD5"/>
    <w:rsid w:val="00ED3133"/>
    <w:rsid w:val="00ED316C"/>
    <w:rsid w:val="00ED7F3E"/>
    <w:rsid w:val="00EF37D6"/>
    <w:rsid w:val="00EF608C"/>
    <w:rsid w:val="00F025A2"/>
    <w:rsid w:val="00F04712"/>
    <w:rsid w:val="00F06FF9"/>
    <w:rsid w:val="00F13360"/>
    <w:rsid w:val="00F22EC7"/>
    <w:rsid w:val="00F325C8"/>
    <w:rsid w:val="00F438A6"/>
    <w:rsid w:val="00F476A3"/>
    <w:rsid w:val="00F562F2"/>
    <w:rsid w:val="00F604A8"/>
    <w:rsid w:val="00F653B8"/>
    <w:rsid w:val="00F6645F"/>
    <w:rsid w:val="00F70DD9"/>
    <w:rsid w:val="00F730C0"/>
    <w:rsid w:val="00F738B4"/>
    <w:rsid w:val="00F77A09"/>
    <w:rsid w:val="00F80B18"/>
    <w:rsid w:val="00F86955"/>
    <w:rsid w:val="00F875C1"/>
    <w:rsid w:val="00F9008D"/>
    <w:rsid w:val="00FA1266"/>
    <w:rsid w:val="00FB33D0"/>
    <w:rsid w:val="00FB44BB"/>
    <w:rsid w:val="00FC1192"/>
    <w:rsid w:val="00FC1B83"/>
    <w:rsid w:val="00FC22FB"/>
    <w:rsid w:val="00FD2800"/>
    <w:rsid w:val="00FE1E46"/>
    <w:rsid w:val="00FE6BC0"/>
    <w:rsid w:val="00FF2199"/>
    <w:rsid w:val="00FF244A"/>
    <w:rsid w:val="00FF35E6"/>
    <w:rsid w:val="00FF42E5"/>
    <w:rsid w:val="00FF45F7"/>
    <w:rsid w:val="00FF600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8F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F48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48F8"/>
    <w:pPr>
      <w:pBdr>
        <w:top w:val="none" w:sz="0" w:space="0" w:color="auto"/>
      </w:pBdr>
      <w:spacing w:before="180"/>
      <w:outlineLvl w:val="1"/>
    </w:pPr>
    <w:rPr>
      <w:sz w:val="32"/>
    </w:rPr>
  </w:style>
  <w:style w:type="paragraph" w:styleId="Heading3">
    <w:name w:val="heading 3"/>
    <w:basedOn w:val="Heading2"/>
    <w:next w:val="Normal"/>
    <w:link w:val="Heading3Char"/>
    <w:qFormat/>
    <w:rsid w:val="006F48F8"/>
    <w:pPr>
      <w:spacing w:before="120"/>
      <w:outlineLvl w:val="2"/>
    </w:pPr>
    <w:rPr>
      <w:sz w:val="28"/>
    </w:rPr>
  </w:style>
  <w:style w:type="paragraph" w:styleId="Heading4">
    <w:name w:val="heading 4"/>
    <w:basedOn w:val="Heading3"/>
    <w:next w:val="Normal"/>
    <w:link w:val="Heading4Char"/>
    <w:qFormat/>
    <w:rsid w:val="006F48F8"/>
    <w:pPr>
      <w:ind w:left="1418" w:hanging="1418"/>
      <w:outlineLvl w:val="3"/>
    </w:pPr>
    <w:rPr>
      <w:sz w:val="24"/>
    </w:rPr>
  </w:style>
  <w:style w:type="paragraph" w:styleId="Heading5">
    <w:name w:val="heading 5"/>
    <w:basedOn w:val="Heading4"/>
    <w:next w:val="Normal"/>
    <w:link w:val="Heading5Char"/>
    <w:qFormat/>
    <w:rsid w:val="006F48F8"/>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next w:val="Normal"/>
    <w:qFormat/>
    <w:rsid w:val="006F48F8"/>
    <w:pPr>
      <w:outlineLvl w:val="7"/>
    </w:pPr>
    <w:rPr>
      <w:rFonts w:ascii="Arial" w:eastAsia="Times New Roman" w:hAnsi="Arial"/>
      <w:sz w:val="36"/>
    </w:rPr>
  </w:style>
  <w:style w:type="paragraph" w:styleId="Heading9">
    <w:name w:val="heading 9"/>
    <w:basedOn w:val="Heading8"/>
    <w:next w:val="Normal"/>
    <w:link w:val="Heading9Char"/>
    <w:qFormat/>
    <w:rsid w:val="006F48F8"/>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85D56"/>
    <w:pPr>
      <w:ind w:left="1985" w:hanging="1985"/>
      <w:outlineLvl w:val="9"/>
    </w:pPr>
    <w:rPr>
      <w:sz w:val="20"/>
    </w:rPr>
  </w:style>
  <w:style w:type="paragraph" w:styleId="Index1">
    <w:name w:val="index 1"/>
    <w:basedOn w:val="Normal"/>
    <w:next w:val="Normal"/>
    <w:autoRedefine/>
    <w:rsid w:val="00185D56"/>
    <w:pPr>
      <w:spacing w:after="0"/>
      <w:ind w:left="200" w:hanging="200"/>
    </w:pPr>
  </w:style>
  <w:style w:type="character" w:customStyle="1" w:styleId="HeaderChar2">
    <w:name w:val="Header Char2"/>
    <w:basedOn w:val="DefaultParagraphFont"/>
    <w:rsid w:val="00AF6FD9"/>
    <w:rPr>
      <w:rFonts w:eastAsia="Times New Roman"/>
    </w:rPr>
  </w:style>
  <w:style w:type="paragraph" w:styleId="TOC1">
    <w:name w:val="toc 1"/>
    <w:uiPriority w:val="39"/>
    <w:rsid w:val="00185D5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85D56"/>
    <w:pPr>
      <w:keepLines/>
      <w:tabs>
        <w:tab w:val="center" w:pos="4536"/>
        <w:tab w:val="right" w:pos="9072"/>
      </w:tabs>
    </w:pPr>
    <w:rPr>
      <w:noProof/>
    </w:rPr>
  </w:style>
  <w:style w:type="character" w:customStyle="1" w:styleId="ZGSM">
    <w:name w:val="ZGSM"/>
    <w:rsid w:val="00185D56"/>
  </w:style>
  <w:style w:type="paragraph" w:styleId="Header">
    <w:name w:val="header"/>
    <w:basedOn w:val="Normal"/>
    <w:link w:val="HeaderChar"/>
    <w:rsid w:val="00185D56"/>
    <w:pPr>
      <w:tabs>
        <w:tab w:val="center" w:pos="4513"/>
        <w:tab w:val="right" w:pos="9026"/>
      </w:tabs>
      <w:spacing w:after="0"/>
    </w:pPr>
  </w:style>
  <w:style w:type="paragraph" w:customStyle="1" w:styleId="ZD">
    <w:name w:val="ZD"/>
    <w:rsid w:val="00185D5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character" w:customStyle="1" w:styleId="HTMLAddressChar2">
    <w:name w:val="HTML Address Char2"/>
    <w:basedOn w:val="DefaultParagraphFont"/>
    <w:rsid w:val="00185D56"/>
    <w:rPr>
      <w:rFonts w:eastAsia="Times New Roman"/>
      <w:i/>
      <w:iCs/>
    </w:rPr>
  </w:style>
  <w:style w:type="character" w:customStyle="1" w:styleId="FooterChar2">
    <w:name w:val="Footer Char2"/>
    <w:basedOn w:val="DefaultParagraphFont"/>
    <w:rsid w:val="00AF6FD9"/>
    <w:rPr>
      <w:rFonts w:eastAsia="Times New Roman"/>
    </w:rPr>
  </w:style>
  <w:style w:type="paragraph" w:styleId="TOC3">
    <w:name w:val="toc 3"/>
    <w:basedOn w:val="TOC2"/>
    <w:uiPriority w:val="39"/>
    <w:rsid w:val="00185D56"/>
    <w:pPr>
      <w:ind w:left="1134" w:hanging="1134"/>
    </w:pPr>
  </w:style>
  <w:style w:type="paragraph" w:styleId="TOC2">
    <w:name w:val="toc 2"/>
    <w:basedOn w:val="TOC1"/>
    <w:uiPriority w:val="39"/>
    <w:rsid w:val="00185D56"/>
    <w:pPr>
      <w:keepNext w:val="0"/>
      <w:spacing w:before="0"/>
      <w:ind w:left="851" w:hanging="851"/>
    </w:pPr>
    <w:rPr>
      <w:sz w:val="20"/>
    </w:rPr>
  </w:style>
  <w:style w:type="character" w:customStyle="1" w:styleId="HeaderChar">
    <w:name w:val="Header Char"/>
    <w:basedOn w:val="DefaultParagraphFont"/>
    <w:link w:val="Header"/>
    <w:rsid w:val="00185D56"/>
    <w:rPr>
      <w:rFonts w:eastAsia="Times New Roman"/>
    </w:rPr>
  </w:style>
  <w:style w:type="paragraph" w:customStyle="1" w:styleId="TT">
    <w:name w:val="TT"/>
    <w:basedOn w:val="Heading1"/>
    <w:next w:val="Normal"/>
    <w:rsid w:val="00185D56"/>
    <w:pPr>
      <w:outlineLvl w:val="9"/>
    </w:pPr>
  </w:style>
  <w:style w:type="paragraph" w:customStyle="1" w:styleId="NF">
    <w:name w:val="NF"/>
    <w:basedOn w:val="NO"/>
    <w:rsid w:val="00185D56"/>
    <w:pPr>
      <w:keepNext/>
      <w:spacing w:after="0"/>
    </w:pPr>
    <w:rPr>
      <w:rFonts w:ascii="Arial" w:hAnsi="Arial"/>
      <w:sz w:val="18"/>
    </w:rPr>
  </w:style>
  <w:style w:type="paragraph" w:customStyle="1" w:styleId="NO">
    <w:name w:val="NO"/>
    <w:basedOn w:val="Normal"/>
    <w:link w:val="NOZchn"/>
    <w:rsid w:val="00185D56"/>
    <w:pPr>
      <w:keepLines/>
      <w:ind w:left="1135" w:hanging="851"/>
    </w:pPr>
  </w:style>
  <w:style w:type="paragraph" w:customStyle="1" w:styleId="PL">
    <w:name w:val="PL"/>
    <w:rsid w:val="0018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85D56"/>
    <w:pPr>
      <w:jc w:val="right"/>
    </w:pPr>
  </w:style>
  <w:style w:type="paragraph" w:customStyle="1" w:styleId="TAL">
    <w:name w:val="TAL"/>
    <w:basedOn w:val="Normal"/>
    <w:link w:val="TALChar"/>
    <w:rsid w:val="00185D56"/>
    <w:pPr>
      <w:keepNext/>
      <w:keepLines/>
      <w:spacing w:after="0"/>
    </w:pPr>
    <w:rPr>
      <w:rFonts w:ascii="Arial" w:hAnsi="Arial"/>
      <w:sz w:val="18"/>
    </w:rPr>
  </w:style>
  <w:style w:type="paragraph" w:customStyle="1" w:styleId="TAH">
    <w:name w:val="TAH"/>
    <w:basedOn w:val="TAC"/>
    <w:link w:val="TAHCar"/>
    <w:rsid w:val="00185D56"/>
    <w:rPr>
      <w:b/>
    </w:rPr>
  </w:style>
  <w:style w:type="paragraph" w:customStyle="1" w:styleId="TAC">
    <w:name w:val="TAC"/>
    <w:basedOn w:val="TAL"/>
    <w:link w:val="TACChar"/>
    <w:rsid w:val="00185D56"/>
    <w:pPr>
      <w:jc w:val="center"/>
    </w:pPr>
  </w:style>
  <w:style w:type="paragraph" w:customStyle="1" w:styleId="LD">
    <w:name w:val="LD"/>
    <w:rsid w:val="00185D5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85D56"/>
    <w:pPr>
      <w:keepLines/>
      <w:ind w:left="1702" w:hanging="1418"/>
    </w:pPr>
  </w:style>
  <w:style w:type="paragraph" w:customStyle="1" w:styleId="FP">
    <w:name w:val="FP"/>
    <w:basedOn w:val="Normal"/>
    <w:rsid w:val="00185D56"/>
    <w:pPr>
      <w:spacing w:after="0"/>
    </w:pPr>
  </w:style>
  <w:style w:type="paragraph" w:customStyle="1" w:styleId="NW">
    <w:name w:val="NW"/>
    <w:basedOn w:val="NO"/>
    <w:rsid w:val="00185D56"/>
    <w:pPr>
      <w:spacing w:after="0"/>
    </w:pPr>
  </w:style>
  <w:style w:type="paragraph" w:customStyle="1" w:styleId="EW">
    <w:name w:val="EW"/>
    <w:basedOn w:val="EX"/>
    <w:rsid w:val="00185D56"/>
    <w:pPr>
      <w:spacing w:after="0"/>
    </w:pPr>
  </w:style>
  <w:style w:type="paragraph" w:customStyle="1" w:styleId="B1">
    <w:name w:val="B1"/>
    <w:basedOn w:val="Normal"/>
    <w:link w:val="B1Char"/>
    <w:rsid w:val="00185D56"/>
    <w:pPr>
      <w:ind w:left="568" w:hanging="284"/>
    </w:pPr>
  </w:style>
  <w:style w:type="paragraph" w:styleId="Footer">
    <w:name w:val="footer"/>
    <w:basedOn w:val="Normal"/>
    <w:link w:val="FooterChar"/>
    <w:rsid w:val="00185D56"/>
    <w:pPr>
      <w:tabs>
        <w:tab w:val="center" w:pos="4513"/>
        <w:tab w:val="right" w:pos="9026"/>
      </w:tabs>
      <w:spacing w:after="0"/>
    </w:pPr>
  </w:style>
  <w:style w:type="character" w:customStyle="1" w:styleId="FooterChar">
    <w:name w:val="Footer Char"/>
    <w:basedOn w:val="DefaultParagraphFont"/>
    <w:link w:val="Footer"/>
    <w:rsid w:val="00185D56"/>
    <w:rPr>
      <w:rFonts w:eastAsia="Times New Roman"/>
    </w:rPr>
  </w:style>
  <w:style w:type="paragraph" w:customStyle="1" w:styleId="EditorsNote">
    <w:name w:val="Editor's Note"/>
    <w:basedOn w:val="NO"/>
    <w:link w:val="EditorsNoteChar"/>
    <w:rsid w:val="00185D56"/>
    <w:pPr>
      <w:ind w:left="1559" w:hanging="1276"/>
    </w:pPr>
    <w:rPr>
      <w:color w:val="FF0000"/>
    </w:rPr>
  </w:style>
  <w:style w:type="paragraph" w:customStyle="1" w:styleId="TH">
    <w:name w:val="TH"/>
    <w:basedOn w:val="Normal"/>
    <w:link w:val="THChar"/>
    <w:rsid w:val="00185D56"/>
    <w:pPr>
      <w:keepNext/>
      <w:keepLines/>
      <w:spacing w:before="60"/>
      <w:jc w:val="center"/>
    </w:pPr>
    <w:rPr>
      <w:rFonts w:ascii="Arial" w:hAnsi="Arial"/>
      <w:b/>
    </w:rPr>
  </w:style>
  <w:style w:type="paragraph" w:customStyle="1" w:styleId="ZA">
    <w:name w:val="ZA"/>
    <w:rsid w:val="00185D5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5D5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5D5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5D5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85D56"/>
    <w:pPr>
      <w:ind w:left="851" w:hanging="851"/>
    </w:pPr>
  </w:style>
  <w:style w:type="paragraph" w:customStyle="1" w:styleId="ZH">
    <w:name w:val="ZH"/>
    <w:rsid w:val="00185D5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85D56"/>
    <w:pPr>
      <w:keepNext w:val="0"/>
      <w:spacing w:before="0" w:after="240"/>
    </w:pPr>
  </w:style>
  <w:style w:type="paragraph" w:customStyle="1" w:styleId="ZG">
    <w:name w:val="ZG"/>
    <w:rsid w:val="00185D5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185D56"/>
    <w:pPr>
      <w:ind w:left="851" w:hanging="284"/>
    </w:pPr>
  </w:style>
  <w:style w:type="paragraph" w:customStyle="1" w:styleId="B3">
    <w:name w:val="B3"/>
    <w:basedOn w:val="Normal"/>
    <w:rsid w:val="00185D56"/>
    <w:pPr>
      <w:ind w:left="1135" w:hanging="284"/>
    </w:pPr>
  </w:style>
  <w:style w:type="paragraph" w:customStyle="1" w:styleId="B4">
    <w:name w:val="B4"/>
    <w:basedOn w:val="Normal"/>
    <w:rsid w:val="00185D56"/>
    <w:pPr>
      <w:ind w:left="1418" w:hanging="284"/>
    </w:pPr>
  </w:style>
  <w:style w:type="paragraph" w:customStyle="1" w:styleId="B5">
    <w:name w:val="B5"/>
    <w:basedOn w:val="Normal"/>
    <w:rsid w:val="00185D56"/>
    <w:pPr>
      <w:ind w:left="1702" w:hanging="284"/>
    </w:pPr>
  </w:style>
  <w:style w:type="paragraph" w:customStyle="1" w:styleId="ZTD">
    <w:name w:val="ZTD"/>
    <w:basedOn w:val="ZB"/>
    <w:rsid w:val="00185D56"/>
    <w:pPr>
      <w:framePr w:hRule="auto" w:wrap="notBeside" w:y="852"/>
    </w:pPr>
    <w:rPr>
      <w:i w:val="0"/>
      <w:sz w:val="40"/>
    </w:rPr>
  </w:style>
  <w:style w:type="paragraph" w:customStyle="1" w:styleId="ZV">
    <w:name w:val="ZV"/>
    <w:basedOn w:val="ZU"/>
    <w:rsid w:val="00185D56"/>
    <w:pPr>
      <w:framePr w:wrap="notBeside" w:y="16161"/>
    </w:pPr>
  </w:style>
  <w:style w:type="paragraph" w:styleId="TOC4">
    <w:name w:val="toc 4"/>
    <w:basedOn w:val="TOC3"/>
    <w:uiPriority w:val="39"/>
    <w:rsid w:val="00185D56"/>
    <w:pPr>
      <w:ind w:left="1418" w:hanging="141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5">
    <w:name w:val="toc 5"/>
    <w:basedOn w:val="TOC4"/>
    <w:uiPriority w:val="39"/>
    <w:rsid w:val="00185D56"/>
    <w:pPr>
      <w:ind w:left="1701" w:hanging="1701"/>
    </w:pPr>
  </w:style>
  <w:style w:type="paragraph" w:styleId="TOC6">
    <w:name w:val="toc 6"/>
    <w:basedOn w:val="Normal"/>
    <w:next w:val="Normal"/>
    <w:autoRedefine/>
    <w:uiPriority w:val="39"/>
    <w:unhideWhenUsed/>
    <w:rsid w:val="00600049"/>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600049"/>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600049"/>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character" w:customStyle="1" w:styleId="EditorsNoteChar">
    <w:name w:val="Editor's Note Char"/>
    <w:aliases w:val="EN Char"/>
    <w:link w:val="EditorsNote"/>
    <w:qFormat/>
    <w:locked/>
    <w:rsid w:val="00584F39"/>
    <w:rPr>
      <w:rFonts w:eastAsia="Times New Roman"/>
      <w:color w:val="FF0000"/>
    </w:rPr>
  </w:style>
  <w:style w:type="character" w:customStyle="1" w:styleId="TAHCar">
    <w:name w:val="TAH Car"/>
    <w:link w:val="TAH"/>
    <w:rsid w:val="00AA5849"/>
    <w:rPr>
      <w:rFonts w:ascii="Arial" w:eastAsia="Times New Roman" w:hAnsi="Arial"/>
      <w:b/>
      <w:sz w:val="18"/>
    </w:rPr>
  </w:style>
  <w:style w:type="character" w:customStyle="1" w:styleId="THChar">
    <w:name w:val="TH Char"/>
    <w:link w:val="TH"/>
    <w:qFormat/>
    <w:rsid w:val="00333F85"/>
    <w:rPr>
      <w:rFonts w:ascii="Arial" w:eastAsia="Times New Roman" w:hAnsi="Arial"/>
      <w:b/>
    </w:rPr>
  </w:style>
  <w:style w:type="character" w:customStyle="1" w:styleId="Heading1Char">
    <w:name w:val="Heading 1 Char"/>
    <w:basedOn w:val="DefaultParagraphFont"/>
    <w:link w:val="Heading1"/>
    <w:rsid w:val="00AA5849"/>
    <w:rPr>
      <w:rFonts w:ascii="Arial" w:eastAsia="Times New Roman" w:hAnsi="Arial"/>
      <w:sz w:val="36"/>
    </w:rPr>
  </w:style>
  <w:style w:type="character" w:customStyle="1" w:styleId="Heading2Char">
    <w:name w:val="Heading 2 Char"/>
    <w:basedOn w:val="DefaultParagraphFont"/>
    <w:link w:val="Heading2"/>
    <w:rsid w:val="00C6569A"/>
    <w:rPr>
      <w:rFonts w:ascii="Arial" w:eastAsia="Times New Roman" w:hAnsi="Arial"/>
      <w:sz w:val="32"/>
    </w:rPr>
  </w:style>
  <w:style w:type="character" w:customStyle="1" w:styleId="B1Char">
    <w:name w:val="B1 Char"/>
    <w:link w:val="B1"/>
    <w:qFormat/>
    <w:rsid w:val="008C41E3"/>
    <w:rPr>
      <w:rFonts w:eastAsia="Times New Roman"/>
    </w:rPr>
  </w:style>
  <w:style w:type="character" w:customStyle="1" w:styleId="NOZchn">
    <w:name w:val="NO Zchn"/>
    <w:link w:val="NO"/>
    <w:rsid w:val="00D85330"/>
    <w:rPr>
      <w:rFonts w:eastAsia="Times New Roman"/>
    </w:rPr>
  </w:style>
  <w:style w:type="character" w:styleId="CommentReference">
    <w:name w:val="annotation reference"/>
    <w:basedOn w:val="DefaultParagraphFont"/>
    <w:rsid w:val="00F562F2"/>
    <w:rPr>
      <w:sz w:val="18"/>
      <w:szCs w:val="18"/>
    </w:rPr>
  </w:style>
  <w:style w:type="paragraph" w:styleId="CommentText">
    <w:name w:val="annotation text"/>
    <w:basedOn w:val="Normal"/>
    <w:link w:val="CommentTextChar"/>
    <w:rsid w:val="00F562F2"/>
  </w:style>
  <w:style w:type="character" w:customStyle="1" w:styleId="CommentTextChar">
    <w:name w:val="Comment Text Char"/>
    <w:basedOn w:val="DefaultParagraphFont"/>
    <w:link w:val="CommentText"/>
    <w:rsid w:val="00F562F2"/>
    <w:rPr>
      <w:rFonts w:eastAsia="Times New Roman"/>
    </w:rPr>
  </w:style>
  <w:style w:type="paragraph" w:styleId="CommentSubject">
    <w:name w:val="annotation subject"/>
    <w:basedOn w:val="CommentText"/>
    <w:next w:val="CommentText"/>
    <w:link w:val="CommentSubjectChar"/>
    <w:rsid w:val="00F562F2"/>
    <w:rPr>
      <w:b/>
      <w:bCs/>
    </w:rPr>
  </w:style>
  <w:style w:type="character" w:customStyle="1" w:styleId="CommentSubjectChar">
    <w:name w:val="Comment Subject Char"/>
    <w:basedOn w:val="CommentTextChar"/>
    <w:link w:val="CommentSubject"/>
    <w:rsid w:val="00F562F2"/>
    <w:rPr>
      <w:rFonts w:eastAsia="Times New Roman"/>
      <w:b/>
      <w:bCs/>
    </w:rPr>
  </w:style>
  <w:style w:type="character" w:customStyle="1" w:styleId="TALChar">
    <w:name w:val="TAL Char"/>
    <w:link w:val="TAL"/>
    <w:qFormat/>
    <w:rsid w:val="00025B78"/>
    <w:rPr>
      <w:rFonts w:ascii="Arial" w:eastAsia="Times New Roman" w:hAnsi="Arial"/>
      <w:sz w:val="18"/>
    </w:rPr>
  </w:style>
  <w:style w:type="character" w:customStyle="1" w:styleId="EXChar">
    <w:name w:val="EX Char"/>
    <w:link w:val="EX"/>
    <w:locked/>
    <w:rsid w:val="00A06DA8"/>
    <w:rPr>
      <w:rFonts w:eastAsia="Times New Roman"/>
    </w:rPr>
  </w:style>
  <w:style w:type="character" w:customStyle="1" w:styleId="Heading3Char">
    <w:name w:val="Heading 3 Char"/>
    <w:basedOn w:val="DefaultParagraphFont"/>
    <w:link w:val="Heading3"/>
    <w:rsid w:val="008E1B18"/>
    <w:rPr>
      <w:rFonts w:ascii="Arial" w:eastAsia="Times New Roman" w:hAnsi="Arial"/>
      <w:sz w:val="28"/>
    </w:rPr>
  </w:style>
  <w:style w:type="character" w:customStyle="1" w:styleId="Heading4Char">
    <w:name w:val="Heading 4 Char"/>
    <w:basedOn w:val="DefaultParagraphFont"/>
    <w:link w:val="Heading4"/>
    <w:rsid w:val="008E1B18"/>
    <w:rPr>
      <w:rFonts w:ascii="Arial" w:eastAsia="Times New Roman" w:hAnsi="Arial"/>
      <w:sz w:val="24"/>
    </w:rPr>
  </w:style>
  <w:style w:type="character" w:customStyle="1" w:styleId="Heading5Char">
    <w:name w:val="Heading 5 Char"/>
    <w:basedOn w:val="DefaultParagraphFont"/>
    <w:link w:val="Heading5"/>
    <w:rsid w:val="008E1B18"/>
    <w:rPr>
      <w:rFonts w:ascii="Arial" w:eastAsia="Times New Roman" w:hAnsi="Arial"/>
      <w:sz w:val="22"/>
    </w:rPr>
  </w:style>
  <w:style w:type="character" w:customStyle="1" w:styleId="Heading9Char">
    <w:name w:val="Heading 9 Char"/>
    <w:basedOn w:val="DefaultParagraphFont"/>
    <w:link w:val="Heading9"/>
    <w:rsid w:val="008E1B18"/>
    <w:rPr>
      <w:rFonts w:ascii="Arial" w:eastAsia="Times New Roman" w:hAnsi="Arial"/>
      <w:sz w:val="36"/>
    </w:rPr>
  </w:style>
  <w:style w:type="paragraph" w:styleId="TOC9">
    <w:name w:val="toc 9"/>
    <w:basedOn w:val="Normal"/>
    <w:uiPriority w:val="39"/>
    <w:rsid w:val="00185D56"/>
    <w:pPr>
      <w:keepNext/>
      <w:keepLines/>
      <w:widowControl w:val="0"/>
      <w:tabs>
        <w:tab w:val="right" w:leader="dot" w:pos="9639"/>
      </w:tabs>
      <w:spacing w:before="180" w:after="0"/>
      <w:ind w:left="1418" w:right="425" w:hanging="1418"/>
    </w:pPr>
    <w:rPr>
      <w:b/>
      <w:noProof/>
      <w:sz w:val="22"/>
    </w:rPr>
  </w:style>
  <w:style w:type="character" w:customStyle="1" w:styleId="MacroTextChar2">
    <w:name w:val="Macro Text Char2"/>
    <w:basedOn w:val="DefaultParagraphFont"/>
    <w:rsid w:val="00185D56"/>
    <w:rPr>
      <w:rFonts w:ascii="Consolas" w:eastAsia="Times New Roman" w:hAnsi="Consolas"/>
    </w:rPr>
  </w:style>
  <w:style w:type="character" w:customStyle="1" w:styleId="MessageHeaderChar2">
    <w:name w:val="Message Header Char2"/>
    <w:basedOn w:val="DefaultParagraphFont"/>
    <w:rsid w:val="00185D56"/>
    <w:rPr>
      <w:rFonts w:asciiTheme="majorHAnsi" w:eastAsiaTheme="majorEastAsia" w:hAnsiTheme="majorHAnsi" w:cstheme="majorBidi"/>
      <w:sz w:val="24"/>
      <w:szCs w:val="24"/>
      <w:shd w:val="pct20" w:color="auto" w:fill="auto"/>
    </w:rPr>
  </w:style>
  <w:style w:type="character" w:customStyle="1" w:styleId="NoteHeadingChar2">
    <w:name w:val="Note Heading Char2"/>
    <w:basedOn w:val="DefaultParagraphFont"/>
    <w:rsid w:val="00185D56"/>
    <w:rPr>
      <w:rFonts w:eastAsia="Times New Roman"/>
    </w:rPr>
  </w:style>
  <w:style w:type="paragraph" w:styleId="Caption">
    <w:name w:val="caption"/>
    <w:basedOn w:val="Normal"/>
    <w:next w:val="Normal"/>
    <w:uiPriority w:val="35"/>
    <w:unhideWhenUsed/>
    <w:qFormat/>
    <w:rsid w:val="008E1B18"/>
    <w:rPr>
      <w:rFonts w:eastAsia="Malgun Gothic"/>
      <w:b/>
      <w:bCs/>
      <w:color w:val="000000"/>
      <w:lang w:eastAsia="ja-JP"/>
    </w:rPr>
  </w:style>
  <w:style w:type="character" w:styleId="Emphasis">
    <w:name w:val="Emphasis"/>
    <w:qFormat/>
    <w:rsid w:val="008E1B18"/>
    <w:rPr>
      <w:i/>
      <w:iCs/>
    </w:rPr>
  </w:style>
  <w:style w:type="character" w:customStyle="1" w:styleId="B2Char">
    <w:name w:val="B2 Char"/>
    <w:link w:val="B2"/>
    <w:qFormat/>
    <w:rsid w:val="008E1B18"/>
    <w:rPr>
      <w:rFonts w:eastAsia="Times New Roman"/>
    </w:rPr>
  </w:style>
  <w:style w:type="character" w:customStyle="1" w:styleId="TFChar">
    <w:name w:val="TF Char"/>
    <w:link w:val="TF"/>
    <w:qFormat/>
    <w:rsid w:val="008E1B18"/>
    <w:rPr>
      <w:rFonts w:ascii="Arial" w:eastAsia="Times New Roman" w:hAnsi="Arial"/>
      <w:b/>
    </w:rPr>
  </w:style>
  <w:style w:type="paragraph" w:styleId="BodyText">
    <w:name w:val="Body Text"/>
    <w:basedOn w:val="Normal"/>
    <w:link w:val="BodyTextChar"/>
    <w:rsid w:val="008E1B18"/>
    <w:pPr>
      <w:spacing w:after="120"/>
    </w:pPr>
    <w:rPr>
      <w:rFonts w:eastAsia="Malgun Gothic"/>
      <w:color w:val="000000"/>
      <w:lang w:eastAsia="ja-JP"/>
    </w:rPr>
  </w:style>
  <w:style w:type="character" w:customStyle="1" w:styleId="BodyTextChar">
    <w:name w:val="Body Text Char"/>
    <w:basedOn w:val="DefaultParagraphFont"/>
    <w:link w:val="BodyText"/>
    <w:rsid w:val="008E1B18"/>
    <w:rPr>
      <w:rFonts w:eastAsia="Malgun Gothic"/>
      <w:color w:val="000000"/>
      <w:lang w:eastAsia="ja-JP"/>
    </w:rPr>
  </w:style>
  <w:style w:type="paragraph" w:styleId="Revision">
    <w:name w:val="Revision"/>
    <w:hidden/>
    <w:uiPriority w:val="99"/>
    <w:semiHidden/>
    <w:rsid w:val="00F70DD9"/>
    <w:rPr>
      <w:lang w:eastAsia="en-US"/>
    </w:rPr>
  </w:style>
  <w:style w:type="paragraph" w:styleId="Bibliography">
    <w:name w:val="Bibliography"/>
    <w:basedOn w:val="Normal"/>
    <w:next w:val="Normal"/>
    <w:uiPriority w:val="37"/>
    <w:semiHidden/>
    <w:unhideWhenUsed/>
    <w:rsid w:val="00156CB1"/>
  </w:style>
  <w:style w:type="paragraph" w:styleId="BlockText">
    <w:name w:val="Block Text"/>
    <w:basedOn w:val="Normal"/>
    <w:rsid w:val="00156C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156CB1"/>
    <w:pPr>
      <w:spacing w:after="120" w:line="480" w:lineRule="auto"/>
    </w:pPr>
  </w:style>
  <w:style w:type="character" w:customStyle="1" w:styleId="BodyText2Char">
    <w:name w:val="Body Text 2 Char"/>
    <w:basedOn w:val="DefaultParagraphFont"/>
    <w:link w:val="BodyText2"/>
    <w:rsid w:val="00156CB1"/>
    <w:rPr>
      <w:rFonts w:eastAsia="Times New Roman"/>
    </w:rPr>
  </w:style>
  <w:style w:type="paragraph" w:styleId="BodyText3">
    <w:name w:val="Body Text 3"/>
    <w:basedOn w:val="Normal"/>
    <w:link w:val="BodyText3Char"/>
    <w:rsid w:val="00156CB1"/>
    <w:pPr>
      <w:spacing w:after="120"/>
    </w:pPr>
    <w:rPr>
      <w:sz w:val="16"/>
      <w:szCs w:val="16"/>
    </w:rPr>
  </w:style>
  <w:style w:type="character" w:customStyle="1" w:styleId="BodyText3Char">
    <w:name w:val="Body Text 3 Char"/>
    <w:basedOn w:val="DefaultParagraphFont"/>
    <w:link w:val="BodyText3"/>
    <w:rsid w:val="00156CB1"/>
    <w:rPr>
      <w:rFonts w:eastAsia="Times New Roman"/>
      <w:sz w:val="16"/>
      <w:szCs w:val="16"/>
    </w:rPr>
  </w:style>
  <w:style w:type="paragraph" w:styleId="BodyTextFirstIndent">
    <w:name w:val="Body Text First Indent"/>
    <w:basedOn w:val="BodyText"/>
    <w:link w:val="BodyTextFirstIndentChar"/>
    <w:rsid w:val="00156CB1"/>
    <w:pPr>
      <w:overflowPunct/>
      <w:autoSpaceDE/>
      <w:autoSpaceDN/>
      <w:adjustRightInd/>
      <w:spacing w:after="180"/>
      <w:ind w:firstLine="360"/>
      <w:textAlignment w:val="auto"/>
    </w:pPr>
    <w:rPr>
      <w:rFonts w:eastAsiaTheme="minorEastAsia"/>
      <w:color w:val="auto"/>
      <w:lang w:eastAsia="en-US"/>
    </w:rPr>
  </w:style>
  <w:style w:type="character" w:customStyle="1" w:styleId="BodyTextFirstIndentChar">
    <w:name w:val="Body Text First Indent Char"/>
    <w:basedOn w:val="BodyTextChar"/>
    <w:link w:val="BodyTextFirstIndent"/>
    <w:rsid w:val="00156CB1"/>
    <w:rPr>
      <w:rFonts w:eastAsia="Malgun Gothic"/>
      <w:color w:val="000000"/>
      <w:lang w:eastAsia="en-US"/>
    </w:rPr>
  </w:style>
  <w:style w:type="paragraph" w:styleId="BodyTextIndent">
    <w:name w:val="Body Text Indent"/>
    <w:basedOn w:val="Normal"/>
    <w:link w:val="BodyTextIndentChar"/>
    <w:rsid w:val="00156CB1"/>
    <w:pPr>
      <w:spacing w:after="120"/>
      <w:ind w:left="283"/>
    </w:pPr>
  </w:style>
  <w:style w:type="character" w:customStyle="1" w:styleId="BodyTextIndentChar">
    <w:name w:val="Body Text Indent Char"/>
    <w:basedOn w:val="DefaultParagraphFont"/>
    <w:link w:val="BodyTextIndent"/>
    <w:rsid w:val="00156CB1"/>
    <w:rPr>
      <w:rFonts w:eastAsia="Times New Roman"/>
    </w:rPr>
  </w:style>
  <w:style w:type="paragraph" w:styleId="BodyTextFirstIndent2">
    <w:name w:val="Body Text First Indent 2"/>
    <w:basedOn w:val="BodyTextIndent"/>
    <w:link w:val="BodyTextFirstIndent2Char"/>
    <w:rsid w:val="00156CB1"/>
    <w:pPr>
      <w:spacing w:after="180"/>
      <w:ind w:left="360" w:firstLine="360"/>
    </w:pPr>
  </w:style>
  <w:style w:type="character" w:customStyle="1" w:styleId="BodyTextFirstIndent2Char">
    <w:name w:val="Body Text First Indent 2 Char"/>
    <w:basedOn w:val="BodyTextIndentChar"/>
    <w:link w:val="BodyTextFirstIndent2"/>
    <w:rsid w:val="00156CB1"/>
    <w:rPr>
      <w:rFonts w:eastAsia="Times New Roman"/>
    </w:rPr>
  </w:style>
  <w:style w:type="paragraph" w:styleId="BodyTextIndent2">
    <w:name w:val="Body Text Indent 2"/>
    <w:basedOn w:val="Normal"/>
    <w:link w:val="BodyTextIndent2Char"/>
    <w:rsid w:val="00156CB1"/>
    <w:pPr>
      <w:spacing w:after="120" w:line="480" w:lineRule="auto"/>
      <w:ind w:left="283"/>
    </w:pPr>
  </w:style>
  <w:style w:type="character" w:customStyle="1" w:styleId="BodyTextIndent2Char">
    <w:name w:val="Body Text Indent 2 Char"/>
    <w:basedOn w:val="DefaultParagraphFont"/>
    <w:link w:val="BodyTextIndent2"/>
    <w:rsid w:val="00156CB1"/>
    <w:rPr>
      <w:rFonts w:eastAsia="Times New Roman"/>
    </w:rPr>
  </w:style>
  <w:style w:type="paragraph" w:styleId="Date">
    <w:name w:val="Date"/>
    <w:basedOn w:val="Normal"/>
    <w:next w:val="Normal"/>
    <w:link w:val="DateChar"/>
    <w:rsid w:val="00156CB1"/>
  </w:style>
  <w:style w:type="character" w:customStyle="1" w:styleId="DateChar">
    <w:name w:val="Date Char"/>
    <w:basedOn w:val="DefaultParagraphFont"/>
    <w:link w:val="Date"/>
    <w:rsid w:val="00156CB1"/>
    <w:rPr>
      <w:rFonts w:eastAsia="Times New Roman"/>
    </w:rPr>
  </w:style>
  <w:style w:type="paragraph" w:styleId="DocumentMap">
    <w:name w:val="Document Map"/>
    <w:basedOn w:val="Normal"/>
    <w:link w:val="DocumentMapChar"/>
    <w:rsid w:val="00156CB1"/>
    <w:pPr>
      <w:spacing w:after="0"/>
    </w:pPr>
    <w:rPr>
      <w:rFonts w:ascii="Segoe UI" w:hAnsi="Segoe UI" w:cs="Segoe UI"/>
      <w:sz w:val="16"/>
      <w:szCs w:val="16"/>
    </w:rPr>
  </w:style>
  <w:style w:type="character" w:customStyle="1" w:styleId="DocumentMapChar">
    <w:name w:val="Document Map Char"/>
    <w:basedOn w:val="DefaultParagraphFont"/>
    <w:link w:val="DocumentMap"/>
    <w:rsid w:val="00156CB1"/>
    <w:rPr>
      <w:rFonts w:ascii="Segoe UI" w:eastAsia="Times New Roman" w:hAnsi="Segoe UI" w:cs="Segoe UI"/>
      <w:sz w:val="16"/>
      <w:szCs w:val="16"/>
    </w:rPr>
  </w:style>
  <w:style w:type="paragraph" w:styleId="E-mailSignature">
    <w:name w:val="E-mail Signature"/>
    <w:basedOn w:val="Normal"/>
    <w:link w:val="E-mailSignatureChar"/>
    <w:rsid w:val="00156CB1"/>
    <w:pPr>
      <w:spacing w:after="0"/>
    </w:pPr>
  </w:style>
  <w:style w:type="character" w:customStyle="1" w:styleId="E-mailSignatureChar">
    <w:name w:val="E-mail Signature Char"/>
    <w:basedOn w:val="DefaultParagraphFont"/>
    <w:link w:val="E-mailSignature"/>
    <w:rsid w:val="00156CB1"/>
    <w:rPr>
      <w:rFonts w:eastAsia="Times New Roman"/>
    </w:rPr>
  </w:style>
  <w:style w:type="character" w:customStyle="1" w:styleId="PlainTextChar2">
    <w:name w:val="Plain Text Char2"/>
    <w:basedOn w:val="DefaultParagraphFont"/>
    <w:rsid w:val="00185D56"/>
    <w:rPr>
      <w:rFonts w:ascii="Consolas" w:eastAsia="Times New Roman" w:hAnsi="Consolas"/>
      <w:sz w:val="21"/>
      <w:szCs w:val="21"/>
    </w:rPr>
  </w:style>
  <w:style w:type="character" w:customStyle="1" w:styleId="TACChar">
    <w:name w:val="TAC Char"/>
    <w:link w:val="TAC"/>
    <w:qFormat/>
    <w:rsid w:val="00B338AB"/>
    <w:rPr>
      <w:rFonts w:ascii="Arial" w:eastAsia="Times New Roman" w:hAnsi="Arial"/>
      <w:sz w:val="18"/>
    </w:rPr>
  </w:style>
  <w:style w:type="character" w:customStyle="1" w:styleId="FootnoteTextChar2">
    <w:name w:val="Footnote Text Char2"/>
    <w:basedOn w:val="DefaultParagraphFont"/>
    <w:rsid w:val="00185D56"/>
    <w:rPr>
      <w:rFonts w:eastAsia="Times New Roman"/>
    </w:rPr>
  </w:style>
  <w:style w:type="paragraph" w:styleId="BodyTextIndent3">
    <w:name w:val="Body Text Indent 3"/>
    <w:basedOn w:val="Normal"/>
    <w:link w:val="BodyTextIndent3Char"/>
    <w:rsid w:val="00AF6FD9"/>
    <w:pPr>
      <w:spacing w:after="120"/>
      <w:ind w:left="283"/>
    </w:pPr>
    <w:rPr>
      <w:sz w:val="16"/>
      <w:szCs w:val="16"/>
    </w:rPr>
  </w:style>
  <w:style w:type="character" w:customStyle="1" w:styleId="BodyTextIndent3Char">
    <w:name w:val="Body Text Indent 3 Char"/>
    <w:basedOn w:val="DefaultParagraphFont"/>
    <w:link w:val="BodyTextIndent3"/>
    <w:rsid w:val="00AF6FD9"/>
    <w:rPr>
      <w:rFonts w:eastAsia="Times New Roman"/>
      <w:sz w:val="16"/>
      <w:szCs w:val="16"/>
    </w:rPr>
  </w:style>
  <w:style w:type="paragraph" w:styleId="Closing">
    <w:name w:val="Closing"/>
    <w:basedOn w:val="Normal"/>
    <w:link w:val="ClosingChar"/>
    <w:rsid w:val="00AF6FD9"/>
    <w:pPr>
      <w:spacing w:after="0"/>
      <w:ind w:left="4252"/>
    </w:pPr>
  </w:style>
  <w:style w:type="character" w:customStyle="1" w:styleId="ClosingChar">
    <w:name w:val="Closing Char"/>
    <w:basedOn w:val="DefaultParagraphFont"/>
    <w:link w:val="Closing"/>
    <w:rsid w:val="00AF6FD9"/>
    <w:rPr>
      <w:rFonts w:eastAsia="Times New Roman"/>
    </w:rPr>
  </w:style>
  <w:style w:type="character" w:customStyle="1" w:styleId="EndnoteTextChar2">
    <w:name w:val="Endnote Text Char2"/>
    <w:basedOn w:val="DefaultParagraphFont"/>
    <w:rsid w:val="00185D56"/>
    <w:rPr>
      <w:rFonts w:eastAsia="Times New Roman"/>
    </w:rPr>
  </w:style>
  <w:style w:type="character" w:customStyle="1" w:styleId="HTMLPreformattedChar2">
    <w:name w:val="HTML Preformatted Char2"/>
    <w:basedOn w:val="DefaultParagraphFont"/>
    <w:rsid w:val="00185D56"/>
    <w:rPr>
      <w:rFonts w:ascii="Consolas" w:eastAsia="Times New Roman" w:hAnsi="Consolas"/>
    </w:rPr>
  </w:style>
  <w:style w:type="character" w:customStyle="1" w:styleId="QuoteChar2">
    <w:name w:val="Quote Char2"/>
    <w:basedOn w:val="DefaultParagraphFont"/>
    <w:uiPriority w:val="29"/>
    <w:rsid w:val="00185D56"/>
    <w:rPr>
      <w:rFonts w:eastAsia="Times New Roman"/>
      <w:i/>
      <w:iCs/>
      <w:color w:val="404040" w:themeColor="text1" w:themeTint="BF"/>
    </w:rPr>
  </w:style>
  <w:style w:type="character" w:customStyle="1" w:styleId="IntenseQuoteChar2">
    <w:name w:val="Intense Quote Char2"/>
    <w:basedOn w:val="DefaultParagraphFont"/>
    <w:uiPriority w:val="30"/>
    <w:rsid w:val="00185D56"/>
    <w:rPr>
      <w:rFonts w:eastAsia="Times New Roman"/>
      <w:i/>
      <w:iCs/>
      <w:color w:val="4472C4" w:themeColor="accent1"/>
    </w:rPr>
  </w:style>
  <w:style w:type="character" w:customStyle="1" w:styleId="SalutationChar2">
    <w:name w:val="Salutation Char2"/>
    <w:basedOn w:val="DefaultParagraphFont"/>
    <w:rsid w:val="00185D56"/>
    <w:rPr>
      <w:rFonts w:eastAsia="Times New Roman"/>
    </w:rPr>
  </w:style>
  <w:style w:type="character" w:customStyle="1" w:styleId="SignatureChar2">
    <w:name w:val="Signature Char2"/>
    <w:basedOn w:val="DefaultParagraphFont"/>
    <w:rsid w:val="00185D56"/>
    <w:rPr>
      <w:rFonts w:eastAsia="Times New Roman"/>
    </w:rPr>
  </w:style>
  <w:style w:type="character" w:customStyle="1" w:styleId="SubtitleChar2">
    <w:name w:val="Subtitle Char2"/>
    <w:basedOn w:val="DefaultParagraphFont"/>
    <w:rsid w:val="00185D56"/>
    <w:rPr>
      <w:rFonts w:asciiTheme="minorHAnsi" w:hAnsiTheme="minorHAnsi" w:cstheme="minorBidi"/>
      <w:color w:val="5A5A5A" w:themeColor="text1" w:themeTint="A5"/>
      <w:spacing w:val="15"/>
      <w:sz w:val="22"/>
      <w:szCs w:val="22"/>
    </w:rPr>
  </w:style>
  <w:style w:type="character" w:customStyle="1" w:styleId="TitleChar2">
    <w:name w:val="Title Char2"/>
    <w:basedOn w:val="DefaultParagraphFont"/>
    <w:rsid w:val="00185D56"/>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1978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8.bin"/><Relationship Id="rId84" Type="http://schemas.openxmlformats.org/officeDocument/2006/relationships/oleObject" Target="embeddings/oleObject15.bin"/><Relationship Id="rId89" Type="http://schemas.openxmlformats.org/officeDocument/2006/relationships/image" Target="media/image41.emf"/><Relationship Id="rId112" Type="http://schemas.openxmlformats.org/officeDocument/2006/relationships/package" Target="embeddings/Microsoft_Visio_Drawing30.vsdx"/><Relationship Id="rId133" Type="http://schemas.openxmlformats.org/officeDocument/2006/relationships/image" Target="media/image63.emf"/><Relationship Id="rId138" Type="http://schemas.openxmlformats.org/officeDocument/2006/relationships/oleObject" Target="embeddings/Microsoft_Visio_2003-2010_Drawing5.vsd"/><Relationship Id="rId154" Type="http://schemas.openxmlformats.org/officeDocument/2006/relationships/theme" Target="theme/theme1.xml"/><Relationship Id="rId16" Type="http://schemas.openxmlformats.org/officeDocument/2006/relationships/package" Target="embeddings/Microsoft_Visio_Drawing1.vsdx"/><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package" Target="embeddings/Microsoft_Visio_Drawing6.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5.bin"/><Relationship Id="rId74" Type="http://schemas.openxmlformats.org/officeDocument/2006/relationships/oleObject" Target="embeddings/oleObject10.bin"/><Relationship Id="rId79" Type="http://schemas.openxmlformats.org/officeDocument/2006/relationships/image" Target="media/image36.emf"/><Relationship Id="rId102" Type="http://schemas.openxmlformats.org/officeDocument/2006/relationships/package" Target="embeddings/Microsoft_Visio_Drawing25.vsdx"/><Relationship Id="rId123" Type="http://schemas.openxmlformats.org/officeDocument/2006/relationships/image" Target="media/image58.emf"/><Relationship Id="rId128" Type="http://schemas.openxmlformats.org/officeDocument/2006/relationships/package" Target="embeddings/Microsoft_Visio_Drawing36.vsdx"/><Relationship Id="rId144" Type="http://schemas.openxmlformats.org/officeDocument/2006/relationships/package" Target="embeddings/Microsoft_Visio_Drawing41.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9.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33.vsdx"/><Relationship Id="rId134" Type="http://schemas.openxmlformats.org/officeDocument/2006/relationships/oleObject" Target="embeddings/oleObject17.bin"/><Relationship Id="rId139" Type="http://schemas.openxmlformats.org/officeDocument/2006/relationships/image" Target="media/image66.emf"/><Relationship Id="rId80" Type="http://schemas.openxmlformats.org/officeDocument/2006/relationships/oleObject" Target="embeddings/oleObject13.bin"/><Relationship Id="rId85" Type="http://schemas.openxmlformats.org/officeDocument/2006/relationships/image" Target="media/image39.emf"/><Relationship Id="rId150" Type="http://schemas.openxmlformats.org/officeDocument/2006/relationships/package" Target="embeddings/Microsoft_Visio_Drawing44.vsdx"/><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package" Target="embeddings/Microsoft_Visio_Drawing11.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28.vsdx"/><Relationship Id="rId116" Type="http://schemas.openxmlformats.org/officeDocument/2006/relationships/package" Target="embeddings/Microsoft_Visio_Drawing32.vsdx"/><Relationship Id="rId124" Type="http://schemas.openxmlformats.org/officeDocument/2006/relationships/oleObject" Target="embeddings/Microsoft_Visio_2003-2010_Drawing3.vsd"/><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5.vsdx"/><Relationship Id="rId62" Type="http://schemas.openxmlformats.org/officeDocument/2006/relationships/oleObject" Target="embeddings/oleObject6.bin"/><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18.vsdx"/><Relationship Id="rId91" Type="http://schemas.openxmlformats.org/officeDocument/2006/relationships/image" Target="media/image42.emf"/><Relationship Id="rId96" Type="http://schemas.openxmlformats.org/officeDocument/2006/relationships/package" Target="embeddings/Microsoft_Visio_Drawing22.vsdx"/><Relationship Id="rId111" Type="http://schemas.openxmlformats.org/officeDocument/2006/relationships/image" Target="media/image52.emf"/><Relationship Id="rId132" Type="http://schemas.openxmlformats.org/officeDocument/2006/relationships/package" Target="embeddings/Microsoft_Visio_Drawing38.vsdx"/><Relationship Id="rId140" Type="http://schemas.openxmlformats.org/officeDocument/2006/relationships/package" Target="embeddings/Microsoft_Visio_Drawing39.vsdx"/><Relationship Id="rId145" Type="http://schemas.openxmlformats.org/officeDocument/2006/relationships/image" Target="media/image69.emf"/><Relationship Id="rId15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3.bin"/><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7.vsdx"/><Relationship Id="rId114" Type="http://schemas.openxmlformats.org/officeDocument/2006/relationships/package" Target="embeddings/Microsoft_Visio_Drawing31.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oleObject" Target="embeddings/Microsoft_Visio_2003-2010_Drawing1.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2.bin"/><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package" Target="embeddings/Microsoft_Visio_Drawing2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34.vsdx"/><Relationship Id="rId130" Type="http://schemas.openxmlformats.org/officeDocument/2006/relationships/package" Target="embeddings/Microsoft_Visio_Drawing3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43.vsdx"/><Relationship Id="rId15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7.vsdx"/><Relationship Id="rId50" Type="http://schemas.openxmlformats.org/officeDocument/2006/relationships/package" Target="embeddings/Microsoft_Visio_Drawing13.vsdx"/><Relationship Id="rId55" Type="http://schemas.openxmlformats.org/officeDocument/2006/relationships/image" Target="media/image24.emf"/><Relationship Id="rId76" Type="http://schemas.openxmlformats.org/officeDocument/2006/relationships/oleObject" Target="embeddings/oleObject11.bin"/><Relationship Id="rId97" Type="http://schemas.openxmlformats.org/officeDocument/2006/relationships/image" Target="media/image45.emf"/><Relationship Id="rId104" Type="http://schemas.openxmlformats.org/officeDocument/2006/relationships/package" Target="embeddings/Microsoft_Visio_Drawing26.vsdx"/><Relationship Id="rId120" Type="http://schemas.openxmlformats.org/officeDocument/2006/relationships/oleObject" Target="embeddings/oleObject16.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42.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0.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1.bin"/><Relationship Id="rId40" Type="http://schemas.openxmlformats.org/officeDocument/2006/relationships/oleObject" Target="embeddings/Microsoft_Visio_2003-2010_Drawing.vsd"/><Relationship Id="rId45" Type="http://schemas.openxmlformats.org/officeDocument/2006/relationships/image" Target="media/image19.emf"/><Relationship Id="rId66" Type="http://schemas.openxmlformats.org/officeDocument/2006/relationships/oleObject" Target="embeddings/oleObject7.bin"/><Relationship Id="rId87" Type="http://schemas.openxmlformats.org/officeDocument/2006/relationships/image" Target="media/image40.emf"/><Relationship Id="rId110" Type="http://schemas.openxmlformats.org/officeDocument/2006/relationships/package" Target="embeddings/Microsoft_Visio_Drawing2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vsd"/><Relationship Id="rId61" Type="http://schemas.openxmlformats.org/officeDocument/2006/relationships/image" Target="media/image27.emf"/><Relationship Id="rId82" Type="http://schemas.openxmlformats.org/officeDocument/2006/relationships/oleObject" Target="embeddings/oleObject14.bin"/><Relationship Id="rId152" Type="http://schemas.openxmlformats.org/officeDocument/2006/relationships/footer" Target="footer3.xml"/><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package" Target="embeddings/Microsoft_Word_Document.docx"/><Relationship Id="rId77" Type="http://schemas.openxmlformats.org/officeDocument/2006/relationships/image" Target="media/image35.emf"/><Relationship Id="rId100" Type="http://schemas.openxmlformats.org/officeDocument/2006/relationships/package" Target="embeddings/Microsoft_Visio_Drawing24.vsdx"/><Relationship Id="rId105" Type="http://schemas.openxmlformats.org/officeDocument/2006/relationships/image" Target="media/image49.emf"/><Relationship Id="rId126" Type="http://schemas.openxmlformats.org/officeDocument/2006/relationships/package" Target="embeddings/Microsoft_Visio_Drawing3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9.bin"/><Relationship Id="rId93" Type="http://schemas.openxmlformats.org/officeDocument/2006/relationships/image" Target="media/image43.emf"/><Relationship Id="rId98" Type="http://schemas.openxmlformats.org/officeDocument/2006/relationships/package" Target="embeddings/Microsoft_Visio_Drawing23.vsdx"/><Relationship Id="rId121" Type="http://schemas.openxmlformats.org/officeDocument/2006/relationships/image" Target="media/image57.emf"/><Relationship Id="rId142" Type="http://schemas.openxmlformats.org/officeDocument/2006/relationships/package" Target="embeddings/Microsoft_Visio_Drawing40.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8664E3-F886-4F5A-A4EE-47559FA966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148</Pages>
  <Words>58429</Words>
  <Characters>310843</Characters>
  <Application>Microsoft Office Word</Application>
  <DocSecurity>0</DocSecurity>
  <Lines>5453</Lines>
  <Paragraphs>3267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23.700-41</vt:lpstr>
      <vt:lpstr>3GPP TR 23.700-41</vt:lpstr>
    </vt:vector>
  </TitlesOfParts>
  <Company>ETSI</Company>
  <LinksUpToDate>false</LinksUpToDate>
  <CharactersWithSpaces>366005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23.700-41</dc:title>
  <dc:subject>Study on enhancement of network slicing; Phase 3 (Release 18)</dc:subject>
  <dc:creator>MCC Support</dc:creator>
  <cp:keywords/>
  <dc:description/>
  <cp:lastModifiedBy>SA WG5 Chair Comments</cp:lastModifiedBy>
  <cp:revision>2</cp:revision>
  <cp:lastPrinted>2019-02-25T14:05:00Z</cp:lastPrinted>
  <dcterms:created xsi:type="dcterms:W3CDTF">2022-09-06T14:03:00Z</dcterms:created>
  <dcterms:modified xsi:type="dcterms:W3CDTF">2022-09-06T14:03:00Z</dcterms:modified>
</cp:coreProperties>
</file>